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3318" w14:paraId="8723318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432E7F">
        <w:t>554</w:t>
      </w:r>
      <w:r>
        <w:t>/17-</w:t>
      </w:r>
      <w:r w:rsidR="00432E7F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432E7F">
        <w:t xml:space="preserve">BULJEVIĆ j.d.o.o. za trgovinu i usluge, </w:t>
      </w:r>
      <w:proofErr w:type="spellStart"/>
      <w:r w:rsidR="00432E7F">
        <w:t>Cerna</w:t>
      </w:r>
      <w:proofErr w:type="spellEnd"/>
      <w:r w:rsidR="00432E7F">
        <w:t>, Kralja Zvonimira 3, MBS: 030134814, OIB: 42641878564</w:t>
      </w:r>
      <w:r>
        <w:t xml:space="preserve">, dana </w:t>
      </w:r>
      <w:r w:rsidR="00432E7F">
        <w:t>17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432E7F">
        <w:t xml:space="preserve">BULJEVIĆ j.d.o.o. za trgovinu i usluge, </w:t>
      </w:r>
      <w:proofErr w:type="spellStart"/>
      <w:r w:rsidR="00432E7F">
        <w:t>Cerna</w:t>
      </w:r>
      <w:proofErr w:type="spellEnd"/>
      <w:r w:rsidR="00432E7F">
        <w:t>, Kralja Zvonimira 3, MBS: 030134814, OIB: 42641878564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2E7F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432E7F" w:rsidRPr="00432E7F">
        <w:t>Nada Reljić, Naselje A. Hebranga 7/9, Slavonski Brod, OIB: 63776354688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432E7F">
        <w:t xml:space="preserve">BULJEVIĆ j.d.o.o. za trgovinu i usluge, </w:t>
      </w:r>
      <w:proofErr w:type="spellStart"/>
      <w:r w:rsidR="00432E7F">
        <w:t>Cerna</w:t>
      </w:r>
      <w:proofErr w:type="spellEnd"/>
      <w:r w:rsidR="00432E7F">
        <w:t>, Kralja Zvonimira 3, MBS: 030134814, OIB: 42641878564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432E7F">
        <w:rPr>
          <w:bCs/>
        </w:rPr>
        <w:t>11</w:t>
      </w:r>
      <w:r>
        <w:rPr>
          <w:bCs/>
        </w:rPr>
        <w:t xml:space="preserve">. </w:t>
      </w:r>
      <w:r w:rsidR="00432E7F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432E7F">
        <w:t xml:space="preserve">BULJEVIĆ j.d.o.o. za trgovinu i usluge, </w:t>
      </w:r>
      <w:proofErr w:type="spellStart"/>
      <w:r w:rsidR="00432E7F">
        <w:t>Cerna</w:t>
      </w:r>
      <w:proofErr w:type="spellEnd"/>
      <w:r w:rsidR="00432E7F">
        <w:t>, Kralja Zvonimira 3, MBS: 030134814, OIB: 42641878564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432E7F">
        <w:t>554</w:t>
      </w:r>
      <w:r>
        <w:t>/17-6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32E7F">
        <w:t>15</w:t>
      </w:r>
      <w:r>
        <w:t xml:space="preserve">. </w:t>
      </w:r>
      <w:r w:rsidR="00432E7F">
        <w:t>svibnja</w:t>
      </w:r>
      <w:r>
        <w:t xml:space="preserve"> 2017., objavio oglas na mrežnoj stranici e-oglasna ploča sudova pod poslovnim brojem  St-</w:t>
      </w:r>
      <w:r w:rsidR="00432E7F">
        <w:t>554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432E7F">
        <w:t>17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32E7F">
        <w:t>17</w:t>
      </w:r>
      <w:r>
        <w:t>/08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2E7F"/>
    <w:rsid w:val="00433896"/>
    <w:rsid w:val="00436570"/>
    <w:rsid w:val="00440504"/>
    <w:rsid w:val="004458C3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5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5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BULJEVIĆ jednostavno društvo s ograničenom odgovornošću za trgovinu i usluge</izvorni_sadrzaj>
    <derivirana_varijabla naziv="DomainObject.Predmet.ProtustrankaFormated_1">  BULJEVIĆ jednostavno društvo s ograničenom odgovornošću za trgovinu i usluge</derivirana_varijabla>
  </DomainObject.Predmet.ProtustrankaFormated>
  <DomainObject.Predmet.ProtustrankaFormatedOIB>
    <izvorni_sadrzaj>  BULJEVIĆ jednostavno društvo s ograničenom odgovornošću za trgovinu i usluge, OIB 42641878564</izvorni_sadrzaj>
    <derivirana_varijabla naziv="DomainObject.Predmet.ProtustrankaFormatedOIB_1">  BULJEVIĆ jednostavno društvo s ograničenom odgovornošću za trgovinu i usluge, OIB 42641878564</derivirana_varijabla>
  </DomainObject.Predmet.ProtustrankaFormatedOIB>
  <DomainObject.Predmet.ProtustrankaFormatedWithAdress>
    <izvorni_sadrzaj> BULJEVIĆ jednostavno društvo s ograničenom odgovornošću za trgovinu i usluge, Kralja Zvonimira 3 , 32272 Cerna</izvorni_sadrzaj>
    <derivirana_varijabla naziv="DomainObject.Predmet.ProtustrankaFormatedWithAdress_1"> BULJEVIĆ jednostavno društvo s ograničenom odgovornošću za trgovinu i usluge, Kralja Zvonimira 3 , 32272 Cerna</derivirana_varijabla>
  </DomainObject.Predmet.ProtustrankaFormatedWithAdress>
  <DomainObject.Predmet.ProtustrankaFormatedWithAdressOIB>
    <izvorni_sadrzaj> BULJEVIĆ jednostavno društvo s ograničenom odgovornošću za trgovinu i usluge, OIB 42641878564, Kralja Zvonimira 3 , 32272 Cerna</izvorni_sadrzaj>
    <derivirana_varijabla naziv="DomainObject.Predmet.ProtustrankaFormatedWithAdressOIB_1"> BULJEVIĆ jednostavno društvo s ograničenom odgovornošću za trgovinu i usluge, OIB 42641878564, Kralja Zvonimira 3 , 32272 Cerna</derivirana_varijabla>
  </DomainObject.Predmet.ProtustrankaFormatedWithAdressOIB>
  <DomainObject.Predmet.ProtustrankaWithAdress>
    <izvorni_sadrzaj>BULJEVIĆ jednostavno društvo s ograničenom odgovornošću za trgovinu i usluge Kralja Zvonimira 3 , 32272 Cerna</izvorni_sadrzaj>
    <derivirana_varijabla naziv="DomainObject.Predmet.ProtustrankaWithAdress_1">BULJEVIĆ jednostavno društvo s ograničenom odgovornošću za trgovinu i usluge Kralja Zvonimira 3 , 32272 Cerna</derivirana_varijabla>
  </DomainObject.Predmet.ProtustrankaWithAdress>
  <DomainObject.Predmet.ProtustrankaWithAdressOIB>
    <izvorni_sadrzaj>BULJEVIĆ jednostavno društvo s ograničenom odgovornošću za trgovinu i usluge, OIB 42641878564, Kralja Zvonimira 3 , 32272 Cerna</izvorni_sadrzaj>
    <derivirana_varijabla naziv="DomainObject.Predmet.ProtustrankaWithAdressOIB_1">BULJEVIĆ jednostavno društvo s ograničenom odgovornošću za trgovinu i usluge, OIB 42641878564, Kralja Zvonimira 3 , 32272 Cerna</derivirana_varijabla>
  </DomainObject.Predmet.ProtustrankaWithAdressOIB>
  <DomainObject.Predmet.ProtustrankaNazivFormated>
    <izvorni_sadrzaj>BULJEVIĆ jednostavno društvo s ograničenom odgovornošću za trgovinu i usluge</izvorni_sadrzaj>
    <derivirana_varijabla naziv="DomainObject.Predmet.ProtustrankaNazivFormated_1">BULJEVIĆ jednostavno društvo s ograničenom odgovornošću za trgovinu i usluge</derivirana_varijabla>
  </DomainObject.Predmet.ProtustrankaNazivFormated>
  <DomainObject.Predmet.ProtustrankaNazivFormatedOIB>
    <izvorni_sadrzaj>BULJEVIĆ jednostavno društvo s ograničenom odgovornošću za trgovinu i usluge, OIB 42641878564</izvorni_sadrzaj>
    <derivirana_varijabla naziv="DomainObject.Predmet.ProtustrankaNazivFormatedOIB_1">BULJEVIĆ jednostavno društvo s ograničenom odgovornošću za trgovinu i usluge, OIB 42641878564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BULJEVIĆ jednostavno društvo s ograničenom odgovornošću za trgovinu i usluge</item>
    </izvorni_sadrzaj>
    <derivirana_varijabla naziv="DomainObject.Predmet.ProtuStrankaListFormated_1">
      <item>BULJEVIĆ jednostavno društvo s ograničenom odgovornošću za trgovinu i usluge</item>
    </derivirana_varijabla>
  </DomainObject.Predmet.ProtuStrankaListFormated>
  <DomainObject.Predmet.ProtuStrankaListFormatedOIB>
    <izvorni_sadrzaj>
      <item>BULJEVIĆ jednostavno društvo s ograničenom odgovornošću za trgovinu i usluge, OIB 42641878564</item>
    </izvorni_sadrzaj>
    <derivirana_varijabla naziv="DomainObject.Predmet.ProtuStrankaListFormatedOIB_1">
      <item>BULJEVIĆ jednostavno društvo s ograničenom odgovornošću za trgovinu i usluge, OIB 42641878564</item>
    </derivirana_varijabla>
  </DomainObject.Predmet.ProtuStrankaListFormatedOIB>
  <DomainObject.Predmet.ProtuStrankaListFormatedWithAdress>
    <izvorni_sadrzaj>
      <item>BULJEVIĆ jednostavno društvo s ograničenom odgovornošću za trgovinu i usluge, Kralja Zvonimira 3 , 32272 Cerna</item>
    </izvorni_sadrzaj>
    <derivirana_varijabla naziv="DomainObject.Predmet.ProtuStrankaListFormatedWithAdress_1">
      <item>BULJEVIĆ jednostavno društvo s ograničenom odgovornošću za trgovinu i usluge, Kralja Zvonimira 3 , 32272 Cerna</item>
    </derivirana_varijabla>
  </DomainObject.Predmet.ProtuStrankaListFormatedWithAdress>
  <DomainObject.Predmet.ProtuStrankaListFormatedWithAdressOIB>
    <izvorni_sadrzaj>
      <item>BULJEVIĆ jednostavno društvo s ograničenom odgovornošću za trgovinu i usluge, OIB 42641878564, Kralja Zvonimira 3 , 32272 Cerna</item>
    </izvorni_sadrzaj>
    <derivirana_varijabla naziv="DomainObject.Predmet.ProtuStrankaListFormatedWithAdressOIB_1">
      <item>BULJEVIĆ jednostavno društvo s ograničenom odgovornošću za trgovinu i usluge, OIB 42641878564, Kralja Zvonimira 3 , 32272 Cerna</item>
    </derivirana_varijabla>
  </DomainObject.Predmet.ProtuStrankaListFormatedWithAdressOIB>
  <DomainObject.Predmet.ProtuStrankaListNazivFormated>
    <izvorni_sadrzaj>
      <item>BULJEVIĆ jednostavno društvo s ograničenom odgovornošću za trgovinu i usluge</item>
    </izvorni_sadrzaj>
    <derivirana_varijabla naziv="DomainObject.Predmet.ProtuStrankaListNazivFormated_1">
      <item>BULJEVIĆ jednostavno društvo s ograničenom odgovornošću za trgovinu i usluge</item>
    </derivirana_varijabla>
  </DomainObject.Predmet.ProtuStrankaListNazivFormated>
  <DomainObject.Predmet.ProtuStrankaListNazivFormatedOIB>
    <izvorni_sadrzaj>
      <item>BULJEVIĆ jednostavno društvo s ograničenom odgovornošću za trgovinu i usluge, OIB 42641878564</item>
    </izvorni_sadrzaj>
    <derivirana_varijabla naziv="DomainObject.Predmet.ProtuStrankaListNazivFormatedOIB_1">
      <item>BULJEVIĆ jednostavno društvo s ograničenom odgovornošću za trgovinu i usluge, OIB 42641878564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BULJEVIĆ jednostavno društvo s ograničenom odgovornošću za trgovinu i usluge</izvorni_sadrzaj>
    <derivirana_varijabla naziv="DomainObject.Predmet.ProtustrankaIDrugi_1">BULJEVIĆ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BULJEVIĆ jednostavno društvo s ograničenom odgovornošću za trgovinu i usluge, OIB 42641878564, Kralja Zvonimira 3 , 32272 Cerna</izvorni_sadrzaj>
    <derivirana_varijabla naziv="DomainObject.Predmet.ProtustrankaIDrugiAdressOIB_1">BULJEVIĆ jednostavno društvo s ograničenom odgovornošću za trgovinu i usluge, OIB 42641878564, Kralja Zvonimira 3 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BULJEVIĆ jednostavno društvo s ograničenom odgovornošću za trgovinu i usluge</item>
    </izvorni_sadrzaj>
    <derivirana_varijabla naziv="DomainObject.Predmet.SudioniciListNaziv_1">
      <item>fina rc osijek</item>
      <item>BULJEVIĆ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BULJEVIĆ jednostavno društvo s ograničenom odgovornošću za trgovinu i usluge, OIB 42641878564, Kralja Zvonimira 3 ,32272 Cerna</item>
    </izvorni_sadrzaj>
    <derivirana_varijabla naziv="DomainObject.Predmet.SudioniciListAdressOIB_1">
      <item>fina rc osijek, OIB 85821130368</item>
      <item>BULJEVIĆ jednostavno društvo s ograničenom odgovornošću za trgovinu i usluge, OIB 42641878564, Kralja Zvonimira 3 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42641878564</item>
    </izvorni_sadrzaj>
    <derivirana_varijabla naziv="DomainObject.Predmet.SudioniciListNazivOIB_1">
      <item>, OIB 85821130368</item>
      <item>, OIB 42641878564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2747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2017-07-17T09:08:00Z</dcterms:created>
  <dc:creator>Korisnik</dc:creator>
  <cp:lastModifiedBy>Snježana Markotić Jurić</cp:lastModifiedBy>
  <cp:lastPrinted>2017-07-10T07:29:00Z</cp:lastPrinted>
  <dcterms:modified xmlns:xsi="http://www.w3.org/2001/XMLSchema-instance" xsi:type="dcterms:W3CDTF">2017-07-17T09:11:00Z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