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d52d" w14:paraId="a88d52d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C62018">
        <w:rPr>
          <w:rFonts w:cs="Times New Roman" w:hAnsi="Times New Roman" w:ascii="Times New Roman"/>
          <w:sz w:val="24"/>
        </w:rPr>
        <w:t>2370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8642B" w:rsidP="00F8642B" w:rsidR="00F8642B" w:rsidRPr="00F8642B">
      <w:pPr>
        <w:ind w:firstLine="720"/>
        <w:jc w:val="both"/>
        <w:rPr>
          <w:sz w:val="24"/>
          <w:szCs w:val="24"/>
        </w:rPr>
      </w:pPr>
      <w:r w:rsidRPr="00F8642B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F8642B">
        <w:rPr>
          <w:sz w:val="24"/>
          <w:szCs w:val="24"/>
        </w:rPr>
        <w:t>85821130368</w:t>
      </w:r>
      <w:r w:rsidRPr="00F8642B">
        <w:rPr>
          <w:sz w:val="24"/>
          <w:szCs w:val="24"/>
          <w:lang w:val="pt-BR"/>
        </w:rPr>
        <w:t xml:space="preserve">, za otvaranje stečajnog postupka nad dužnikom  NUR CONSULTING j.d.o.o. za poslovno savjetovanje, OIB: 27050747863, Zagreb, I Crikvenička 35 a, dana 23.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C62018" w:rsidRPr="00C62018">
        <w:rPr>
          <w:sz w:val="24"/>
        </w:rPr>
        <w:t>Senki Krmpotić OIB: 79081287743 iz Zagreba, Ivlje 55</w:t>
      </w:r>
      <w:r w:rsidR="00C62018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C62018">
        <w:rPr>
          <w:sz w:val="24"/>
          <w:szCs w:val="24"/>
        </w:rPr>
        <w:t>-2370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F8642B">
      <w:pPr>
        <w:ind w:firstLine="708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F8642B" w:rsidRPr="00F8642B">
        <w:rPr>
          <w:sz w:val="24"/>
          <w:szCs w:val="24"/>
          <w:lang w:val="pt-BR"/>
        </w:rPr>
        <w:t>NUR CONSULTING j.d.o.o. za poslovno savjetovanje, OIB: 27050747863, Zagreb, I Crikvenička 35 a</w:t>
      </w:r>
      <w:r w:rsidR="00F8642B" w:rsidRPr="00FD0016">
        <w:rPr>
          <w:sz w:val="24"/>
          <w:szCs w:val="24"/>
        </w:rPr>
        <w:t xml:space="preserve"> </w:t>
      </w:r>
      <w:r w:rsidR="00F8642B">
        <w:rPr>
          <w:sz w:val="24"/>
          <w:szCs w:val="24"/>
        </w:rPr>
        <w:t xml:space="preserve">. 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C62018">
        <w:rPr>
          <w:sz w:val="24"/>
          <w:szCs w:val="24"/>
        </w:rPr>
        <w:t>350</w:t>
      </w:r>
      <w:r w:rsidR="00E60430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C62018">
        <w:rPr>
          <w:sz w:val="24"/>
          <w:szCs w:val="24"/>
        </w:rPr>
        <w:t>350</w:t>
      </w:r>
      <w:r w:rsidR="00D40E5A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C62018">
        <w:rPr>
          <w:sz w:val="24"/>
        </w:rPr>
        <w:t>350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975589">
        <w:rPr>
          <w:sz w:val="24"/>
        </w:rPr>
        <w:t>23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A68BD">
        <w:rPr>
          <w:sz w:val="24"/>
        </w:rPr>
        <w:t xml:space="preserve"> </w:t>
      </w:r>
      <w:r w:rsidR="004A0BB2">
        <w:rPr>
          <w:sz w:val="24"/>
        </w:rPr>
        <w:t>,v.r.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4A0BB2" w:rsidP="00CD225D" w:rsidR="004A0BB2">
      <w:pPr>
        <w:jc w:val="both"/>
        <w:rPr>
          <w:sz w:val="24"/>
          <w:szCs w:val="24"/>
        </w:rPr>
      </w:pPr>
    </w:p>
    <w:p w:rsidRDefault="004A0BB2" w:rsidP="00CD225D" w:rsidR="004A0BB2">
      <w:pPr>
        <w:jc w:val="both"/>
        <w:rPr>
          <w:sz w:val="24"/>
          <w:szCs w:val="24"/>
        </w:rPr>
      </w:pPr>
    </w:p>
    <w:p w:rsidRDefault="004A0BB2" w:rsidP="002152A3" w:rsidR="004A0BB2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4A0BB2" w:rsidP="002152A3" w:rsidR="004A0BB2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397B61" w:rsidP="00397B61" w:rsidR="00397B61">
      <w:pPr>
        <w:jc w:val="both"/>
        <w:rPr>
          <w:sz w:val="24"/>
        </w:rPr>
      </w:pPr>
    </w:p>
    <w:sectPr w:rsidSect="00491CF2" w:rsidR="00397B6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A0BB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C62018">
      <w:rPr>
        <w:sz w:val="24"/>
        <w:szCs w:val="24"/>
      </w:rPr>
      <w:t>370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24B7"/>
    <w:rsid w:val="00074771"/>
    <w:rsid w:val="000921AE"/>
    <w:rsid w:val="00095973"/>
    <w:rsid w:val="000A487A"/>
    <w:rsid w:val="000C40E3"/>
    <w:rsid w:val="000C5877"/>
    <w:rsid w:val="000D5CBA"/>
    <w:rsid w:val="000E7B7E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E555C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2CD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0BB2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1F6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75589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C520C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F07C0"/>
    <w:rsid w:val="00C029A5"/>
    <w:rsid w:val="00C331DD"/>
    <w:rsid w:val="00C40DDD"/>
    <w:rsid w:val="00C62018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40E5A"/>
    <w:rsid w:val="00D63ED2"/>
    <w:rsid w:val="00D71FD5"/>
    <w:rsid w:val="00D842CC"/>
    <w:rsid w:val="00D96519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25F2E"/>
    <w:rsid w:val="00E42EF0"/>
    <w:rsid w:val="00E51E64"/>
    <w:rsid w:val="00E52B02"/>
    <w:rsid w:val="00E60430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52E0"/>
    <w:rsid w:val="00EF7D48"/>
    <w:rsid w:val="00F024E8"/>
    <w:rsid w:val="00F13E37"/>
    <w:rsid w:val="00F17DC9"/>
    <w:rsid w:val="00F36F0F"/>
    <w:rsid w:val="00F40313"/>
    <w:rsid w:val="00F445D9"/>
    <w:rsid w:val="00F454BA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8642B"/>
    <w:rsid w:val="00F964BA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A0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B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BB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B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B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A0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B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BB2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B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B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St-2370/2016</izvorni_sadrzaj>
    <derivirana_varijabla naziv="DomainObject.Predmet.OznakaBroj_1">St-2370/2016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NUR Consulting j.d.o.o. za poslovno savjetovanje zastupanog po punomoćniku Senka Krmpotić</izvorni_sadrzaj>
    <derivirana_varijabla naziv="DomainObject.Predmet.ProtustrankaFormated_1">  NUR Consulting j.d.o.o. za poslovno savjetovanje zastupanog po punomoćniku Senka Krmpotić</derivirana_varijabla>
  </DomainObject.Predmet.ProtustrankaFormated>
  <DomainObject.Predmet.ProtustrankaFormatedOIB>
    <izvorni_sadrzaj>  NUR Consulting j.d.o.o. za poslovno savjetovanje, OIB 27050747863 zastupanog po punomoćniku Senka Krmpotić</izvorni_sadrzaj>
    <derivirana_varijabla naziv="DomainObject.Predmet.ProtustrankaFormatedOIB_1">  NUR Consulting j.d.o.o. za poslovno savjetovanje, OIB 27050747863 zastupanog po punomoćniku Senka Krmpotić</derivirana_varijabla>
  </DomainObject.Predmet.ProtustrankaFormatedOIB>
  <DomainObject.Predmet.ProtustrankaFormatedWithAdress>
    <izvorni_sadrzaj> NUR Consulting j.d.o.o. za poslovno savjetovanje, I Crikvenička 35 A, 10000 Zagreb zastupanog po punomoćniku Senka Krmpotić</izvorni_sadrzaj>
    <derivirana_varijabla naziv="DomainObject.Predmet.ProtustrankaFormatedWithAdress_1"> NUR Consulting j.d.o.o. za poslovno savjetovanje, I Crikvenička 35 A, 10000 Zagreb zastupanog po punomoćniku Senka Krmpotić</derivirana_varijabla>
  </DomainObject.Predmet.ProtustrankaFormatedWithAdress>
  <DomainObject.Predmet.ProtustrankaFormatedWithAdressOIB>
    <izvorni_sadrzaj> NUR Consulting j.d.o.o. za poslovno savjetovanje, OIB 27050747863, I Crikvenička 35 A, 10000 Zagreb zastupanog po punomoćniku Senka Krmpotić</izvorni_sadrzaj>
    <derivirana_varijabla naziv="DomainObject.Predmet.ProtustrankaFormatedWithAdressOIB_1"> NUR Consulting j.d.o.o. za poslovno savjetovanje, OIB 27050747863, I Crikvenička 35 A, 10000 Zagreb zastupanog po punomoćniku Senka Krmpotić</derivirana_varijabla>
  </DomainObject.Predmet.ProtustrankaFormatedWithAdressOIB>
  <DomainObject.Predmet.ProtustrankaWithAdress>
    <izvorni_sadrzaj>NUR Consulting j.d.o.o. za poslovno savjetovanje I Crikvenička 35 A, 10000 Zagreb</izvorni_sadrzaj>
    <derivirana_varijabla naziv="DomainObject.Predmet.ProtustrankaWithAdress_1">NUR Consulting j.d.o.o. za poslovno savjetovanje I Crikvenička 35 A, 10000 Zagreb</derivirana_varijabla>
  </DomainObject.Predmet.ProtustrankaWithAdress>
  <DomainObject.Predmet.ProtustrankaWithAdressOIB>
    <izvorni_sadrzaj>NUR Consulting j.d.o.o. za poslovno savjetovanje, OIB 27050747863, I Crikvenička 35 A, 10000 Zagreb</izvorni_sadrzaj>
    <derivirana_varijabla naziv="DomainObject.Predmet.ProtustrankaWithAdressOIB_1">NUR Consulting j.d.o.o. za poslovno savjetovanje, OIB 27050747863, I Crikvenička 35 A, 10000 Zagreb</derivirana_varijabla>
  </DomainObject.Predmet.ProtustrankaWithAdressOIB>
  <DomainObject.Predmet.ProtustrankaNazivFormated>
    <izvorni_sadrzaj>NUR Consulting j.d.o.o. za poslovno savjetovanje</izvorni_sadrzaj>
    <derivirana_varijabla naziv="DomainObject.Predmet.ProtustrankaNazivFormated_1">NUR Consulting j.d.o.o. za poslovno savjetovanje</derivirana_varijabla>
  </DomainObject.Predmet.ProtustrankaNazivFormated>
  <DomainObject.Predmet.ProtustrankaNazivFormatedOIB>
    <izvorni_sadrzaj>NUR Consulting j.d.o.o. za poslovno savjetovanje, OIB 27050747863</izvorni_sadrzaj>
    <derivirana_varijabla naziv="DomainObject.Predmet.ProtustrankaNazivFormatedOIB_1">NUR Consulting j.d.o.o. za poslovno savjetovanje, OIB 27050747863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Krmpotić</izvorni_sadrzaj>
    <derivirana_varijabla naziv="DomainObject.Predmet.StrankaFormated_1">  FINA Regionalni centar Zagreb; Senka Krmpotić</derivirana_varijabla>
  </DomainObject.Predmet.StrankaFormated>
  <DomainObject.Predmet.StrankaFormatedOIB>
    <izvorni_sadrzaj>  FINA Regionalni centar Zagreb, OIB 85821130368; Senka Krmpotić, OIB 21500927269</izvorni_sadrzaj>
    <derivirana_varijabla naziv="DomainObject.Predmet.StrankaFormatedOIB_1">  FINA Regionalni centar Zagreb, OIB 85821130368; Senka Krmpotić, OIB 21500927269</derivirana_varijabla>
  </DomainObject.Predmet.StrankaFormatedOIB>
  <DomainObject.Predmet.StrankaFormatedWithAdress>
    <izvorni_sadrzaj> FINA Regionalni centar Zagreb, Trg svibanjskih žrtava 1995. 1, 10000 Zagreb; Senka Krmpotić, Ivlje 55, 10000 Zagreb</izvorni_sadrzaj>
    <derivirana_varijabla naziv="DomainObject.Predmet.StrankaFormatedWithAdress_1"> FINA Regionalni centar Zagreb, Trg svibanjskih žrtava 1995. 1, 10000 Zagreb; Senka Krmpotić, Ivlje 55, 10000 Zagreb</derivirana_varijabla>
  </DomainObject.Predmet.StrankaFormatedWithAdress>
  <DomainObject.Predmet.StrankaFormatedWithAdressOIB>
    <izvorni_sadrzaj> FINA Regionalni centar Zagreb, OIB 85821130368, Trg svibanjskih žrtava 1995. 1, 10000 Zagreb; Senka Krmpotić, OIB 21500927269, Ivlje 55, 10000 Zagreb</izvorni_sadrzaj>
    <derivirana_varijabla naziv="DomainObject.Predmet.StrankaFormatedWithAdressOIB_1"> FINA Regionalni centar Zagreb, OIB 85821130368, Trg svibanjskih žrtava 1995. 1, 10000 Zagreb; Senka Krmpotić, OIB 21500927269, Ivlje 55, 10000 Zagreb</derivirana_varijabla>
  </DomainObject.Predmet.StrankaFormatedWithAdressOIB>
  <DomainObject.Predmet.StrankaWithAdress>
    <izvorni_sadrzaj>FINA Regionalni centar Zagreb Trg svibanjskih žrtava 1995. 1,10000 Zagreb,Senka Krmpotić Ivlje 55,10000 Zagreb</izvorni_sadrzaj>
    <derivirana_varijabla naziv="DomainObject.Predmet.StrankaWithAdress_1">FINA Regionalni centar Zagreb Trg svibanjskih žrtava 1995. 1,10000 Zagreb,Senka Krmpotić Ivlje 55,10000 Zagreb</derivirana_varijabla>
  </DomainObject.Predmet.StrankaWithAdress>
  <DomainObject.Predmet.StrankaWithAdressOIB>
    <izvorni_sadrzaj>FINA Regionalni centar Zagreb, OIB 85821130368, Trg svibanjskih žrtava 1995. 1,10000 Zagreb,Senka Krmpotić, OIB 21500927269, Ivlje 55,10000 Zagreb</izvorni_sadrzaj>
    <derivirana_varijabla naziv="DomainObject.Predmet.StrankaWithAdressOIB_1">FINA Regionalni centar Zagreb, OIB 85821130368, Trg svibanjskih žrtava 1995. 1,10000 Zagreb,Senka Krmpotić, OIB 21500927269, Ivlje 55,10000 Zagreb</derivirana_varijabla>
  </DomainObject.Predmet.StrankaWithAdressOIB>
  <DomainObject.Predmet.StrankaNazivFormated>
    <izvorni_sadrzaj>FINA Regionalni centar Zagreb,Senka Krmpotić</izvorni_sadrzaj>
    <derivirana_varijabla naziv="DomainObject.Predmet.StrankaNazivFormated_1">FINA Regionalni centar Zagreb,Senka Krmpotić</derivirana_varijabla>
  </DomainObject.Predmet.StrankaNazivFormated>
  <DomainObject.Predmet.StrankaNazivFormatedOIB>
    <izvorni_sadrzaj>FINA Regionalni centar Zagreb, OIB 85821130368,Senka Krmpotić, OIB 21500927269</izvorni_sadrzaj>
    <derivirana_varijabla naziv="DomainObject.Predmet.StrankaNazivFormatedOIB_1">FINA Regionalni centar Zagreb, OIB 85821130368,Senka Krmpotić, OIB 21500927269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Senka Krmpotić</item>
    </izvorni_sadrzaj>
    <derivirana_varijabla naziv="DomainObject.Predmet.StrankaListFormated_1">
      <item>FINA Regionalni centar Zagreb</item>
      <item>Senka Krmpotić</item>
    </derivirana_varijabla>
  </DomainObject.Predmet.StrankaListFormated>
  <DomainObject.Predmet.StrankaListFormatedOIB>
    <izvorni_sadrzaj>
      <item>FINA Regionalni centar Zagreb, OIB 85821130368</item>
      <item>Senka Krmpotić, OIB 21500927269</item>
    </izvorni_sadrzaj>
    <derivirana_varijabla naziv="DomainObject.Predmet.StrankaListFormatedOIB_1">
      <item>FINA Regionalni centar Zagreb, OIB 85821130368</item>
      <item>Senka Krmpotić, OIB 21500927269</item>
    </derivirana_varijabla>
  </DomainObject.Predmet.StrankaListFormatedOIB>
  <DomainObject.Predmet.StrankaListFormatedWithAdress>
    <izvorni_sadrzaj>
      <item>FINA Regionalni centar Zagreb, Trg svibanjskih žrtava 1995. 1, 10000 Zagreb</item>
      <item>Senka Krmpotić, Ivlje 55, 10000 Zagreb</item>
    </izvorni_sadrzaj>
    <derivirana_varijabla naziv="DomainObject.Predmet.StrankaListFormatedWithAdress_1">
      <item>FINA Regionalni centar Zagreb, Trg svibanjskih žrtava 1995. 1, 10000 Zagreb</item>
      <item>Senka Krmpotić, Ivlje 55,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Senka Krmpotić, OIB 21500927269, Ivlje 55, 10000 Zagreb</item>
    </izvorni_sadrzaj>
    <derivirana_varijabla naziv="DomainObject.Predmet.StrankaListFormatedWithAdressOIB_1">
      <item>FINA Regionalni centar Zagreb, OIB 85821130368, Trg svibanjskih žrtava 1995. 1, 10000 Zagreb</item>
      <item>Senka Krmpotić, OIB 21500927269, Ivlje 55, 10000 Zagreb</item>
    </derivirana_varijabla>
  </DomainObject.Predmet.StrankaListFormatedWithAdressOIB>
  <DomainObject.Predmet.StrankaListNazivFormated>
    <izvorni_sadrzaj>
      <item>FINA Regionalni centar Zagreb</item>
      <item>Senka Krmpotić</item>
    </izvorni_sadrzaj>
    <derivirana_varijabla naziv="DomainObject.Predmet.StrankaListNazivFormated_1">
      <item>FINA Regionalni centar Zagreb</item>
      <item>Senka Krmpotić</item>
    </derivirana_varijabla>
  </DomainObject.Predmet.StrankaListNazivFormated>
  <DomainObject.Predmet.StrankaListNazivFormatedOIB>
    <izvorni_sadrzaj>
      <item>FINA Regionalni centar Zagreb, OIB 85821130368</item>
      <item>Senka Krmpotić, OIB 21500927269</item>
    </izvorni_sadrzaj>
    <derivirana_varijabla naziv="DomainObject.Predmet.StrankaListNazivFormatedOIB_1">
      <item>FINA Regionalni centar Zagreb, OIB 85821130368</item>
      <item>Senka Krmpotić, OIB 21500927269</item>
    </derivirana_varijabla>
  </DomainObject.Predmet.StrankaListNazivFormatedOIB>
  <DomainObject.Predmet.ProtuStrankaListFormated>
    <izvorni_sadrzaj>
      <item>NUR Consulting j.d.o.o. za poslovno savjetovanje zastupanog po punomoćniku Senka Krmpotić</item>
    </izvorni_sadrzaj>
    <derivirana_varijabla naziv="DomainObject.Predmet.ProtuStrankaListFormated_1">
      <item>NUR Consulting j.d.o.o. za poslovno savjetovanje zastupanog po punomoćniku Senka Krmpotić</item>
    </derivirana_varijabla>
  </DomainObject.Predmet.ProtuStrankaListFormated>
  <DomainObject.Predmet.ProtuStrankaListFormatedOIB>
    <izvorni_sadrzaj>
      <item>NUR Consulting j.d.o.o. za poslovno savjetovanje, OIB 27050747863 zastupanog po punomoćniku Senka Krmpotić</item>
    </izvorni_sadrzaj>
    <derivirana_varijabla naziv="DomainObject.Predmet.ProtuStrankaListFormatedOIB_1">
      <item>NUR Consulting j.d.o.o. za poslovno savjetovanje, OIB 27050747863 zastupanog po punomoćniku Senka Krmpotić</item>
    </derivirana_varijabla>
  </DomainObject.Predmet.ProtuStrankaListFormatedOIB>
  <DomainObject.Predmet.ProtuStrankaListFormatedWithAdress>
    <izvorni_sadrzaj>
      <item>NUR Consulting j.d.o.o. za poslovno savjetovanje, I Crikvenička 35 A, 10000 Zagreb zastupanog po punomoćniku Senka Krmpotić</item>
    </izvorni_sadrzaj>
    <derivirana_varijabla naziv="DomainObject.Predmet.ProtuStrankaListFormatedWithAdress_1">
      <item>NUR Consulting j.d.o.o. za poslovno savjetovanje, I Crikvenička 35 A, 10000 Zagreb zastupanog po punomoćniku Senka Krmpotić</item>
    </derivirana_varijabla>
  </DomainObject.Predmet.ProtuStrankaListFormatedWithAdress>
  <DomainObject.Predmet.ProtuStrankaListFormatedWithAdressOIB>
    <izvorni_sadrzaj>
      <item>NUR Consulting j.d.o.o. za poslovno savjetovanje, OIB 27050747863, I Crikvenička 35 A, 10000 Zagreb zastupanog po punomoćniku Senka Krmpotić</item>
    </izvorni_sadrzaj>
    <derivirana_varijabla naziv="DomainObject.Predmet.ProtuStrankaListFormatedWithAdressOIB_1">
      <item>NUR Consulting j.d.o.o. za poslovno savjetovanje, OIB 27050747863, I Crikvenička 35 A, 10000 Zagreb zastupanog po punomoćniku Senka Krmpotić</item>
    </derivirana_varijabla>
  </DomainObject.Predmet.ProtuStrankaListFormatedWithAdressOIB>
  <DomainObject.Predmet.ProtuStrankaListNazivFormated>
    <izvorni_sadrzaj>
      <item>NUR Consulting j.d.o.o. za poslovno savjetovanje</item>
    </izvorni_sadrzaj>
    <derivirana_varijabla naziv="DomainObject.Predmet.ProtuStrankaListNazivFormated_1">
      <item>NUR Consulting j.d.o.o. za poslovno savjetovanje</item>
    </derivirana_varijabla>
  </DomainObject.Predmet.ProtuStrankaListNazivFormated>
  <DomainObject.Predmet.ProtuStrankaListNazivFormatedOIB>
    <izvorni_sadrzaj>
      <item>NUR Consulting j.d.o.o. za poslovno savjetovanje, OIB 27050747863</item>
    </izvorni_sadrzaj>
    <derivirana_varijabla naziv="DomainObject.Predmet.ProtuStrankaListNazivFormatedOIB_1">
      <item>NUR Consulting j.d.o.o. za poslovno savjetovanje, OIB 27050747863</item>
    </derivirana_varijabla>
  </DomainObject.Predmet.ProtuStrankaListNazivFormatedOIB>
  <DomainObject.Predmet.OstaliListFormated>
    <izvorni_sadrzaj>
      <item>Senka Krmpotić punomoćnik sudionika u postupku NUR Consulting j.d.o.o. za poslovno savjetovanje</item>
    </izvorni_sadrzaj>
    <derivirana_varijabla naziv="DomainObject.Predmet.OstaliListFormated_1">
      <item>Senka Krmpotić punomoćnik sudionika u postupku NUR Consulting j.d.o.o. za poslovno savjetovanje</item>
    </derivirana_varijabla>
  </DomainObject.Predmet.OstaliListFormated>
  <DomainObject.Predmet.OstaliListFormatedOIB>
    <izvorni_sadrzaj>
      <item>Senka Krmpotić, OIB 21500927269 punomoćnik sudionika u postupku NUR Consulting j.d.o.o. za poslovno savjetovanje</item>
    </izvorni_sadrzaj>
    <derivirana_varijabla naziv="DomainObject.Predmet.OstaliListFormatedOIB_1">
      <item>Senka Krmpotić, OIB 21500927269 punomoćnik sudionika u postupku NUR Consulting j.d.o.o. za poslovno savjetovanje</item>
    </derivirana_varijabla>
  </DomainObject.Predmet.OstaliListFormatedOIB>
  <DomainObject.Predmet.OstaliListFormatedWithAdress>
    <izvorni_sadrzaj>
      <item>Senka Krmpotić, Ivlje 55, 10000 Zagreb punomoćnik sudionika u postupku NUR Consulting j.d.o.o. za poslovno savjetovanje</item>
    </izvorni_sadrzaj>
    <derivirana_varijabla naziv="DomainObject.Predmet.OstaliListFormatedWithAdress_1">
      <item>Senka Krmpotić, Ivlje 55, 10000 Zagreb punomoćnik sudionika u postupku NUR Consulting j.d.o.o. za poslovno savjetovanje</item>
    </derivirana_varijabla>
  </DomainObject.Predmet.OstaliListFormatedWithAdress>
  <DomainObject.Predmet.OstaliListFormatedWithAdressOIB>
    <izvorni_sadrzaj>
      <item>Senka Krmpotić, OIB 21500927269, Ivlje 55, 10000 Zagreb punomoćnik sudionika u postupku NUR Consulting j.d.o.o. za poslovno savjetovanje</item>
    </izvorni_sadrzaj>
    <derivirana_varijabla naziv="DomainObject.Predmet.OstaliListFormatedWithAdressOIB_1">
      <item>Senka Krmpotić, OIB 21500927269, Ivlje 55, 10000 Zagreb punomoćnik sudionika u postupku NUR Consulting j.d.o.o. za poslovno savjetovanje</item>
    </derivirana_varijabla>
  </DomainObject.Predmet.OstaliListFormatedWithAdressOIB>
  <DomainObject.Predmet.OstaliListNazivFormated>
    <izvorni_sadrzaj>
      <item>Senka Krmpotić</item>
    </izvorni_sadrzaj>
    <derivirana_varijabla naziv="DomainObject.Predmet.OstaliListNazivFormated_1">
      <item>Senka Krmpotić</item>
    </derivirana_varijabla>
  </DomainObject.Predmet.OstaliListNazivFormated>
  <DomainObject.Predmet.OstaliListNazivFormatedOIB>
    <izvorni_sadrzaj>
      <item>Senka Krmpotić, OIB 21500927269</item>
    </izvorni_sadrzaj>
    <derivirana_varijabla naziv="DomainObject.Predmet.OstaliListNazivFormatedOIB_1">
      <item>Senka Krmpotić, OIB 21500927269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NUR Consulting j.d.o.o. za poslovno savjetovanje</izvorni_sadrzaj>
    <derivirana_varijabla naziv="DomainObject.Predmet.ProtustrankaIDrugi_1">NUR Consulting j.d.o.o. za poslovno savjetovanje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NUR Consulting j.d.o.o. za poslovno savjetovanje, OIB 27050747863, I Crikvenička 35 A, 10000 Zagreb</izvorni_sadrzaj>
    <derivirana_varijabla naziv="DomainObject.Predmet.ProtustrankaIDrugiAdressOIB_1">NUR Consulting j.d.o.o. za poslovno savjetovanje, OIB 27050747863, I Crikvenička 35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NUR Consulting j.d.o.o. za poslovno savjetovanje</item>
      <item>Senka Krmpotić</item>
      <item>Senka Krmpotić</item>
    </izvorni_sadrzaj>
    <derivirana_varijabla naziv="DomainObject.Predmet.SudioniciListNaziv_1">
      <item>FINA Regionalni centar Zagreb</item>
      <item>NUR Consulting j.d.o.o. za poslovno savjetovanje</item>
      <item>Senka Krmpotić</item>
      <item>Senka Krmpotić</item>
    </derivirana_varijabla>
  </DomainObject.Predmet.SudioniciListNaziv>
  <DomainObject.Predmet.SudioniciListAdressOIB>
    <izvorni_sadrzaj>
      <item>FINA Regionalni centar Zagreb, OIB 85821130368, Trg svibanjskih žrtava 1995. 1,10000 Zagreb</item>
      <item>NUR Consulting j.d.o.o. za poslovno savjetovanje, OIB 27050747863, I Crikvenička 35 A,10000 Zagreb</item>
      <item>Senka Krmpotić, OIB 21500927269, Ivlje 55,10000 Zagreb</item>
      <item>Senka Krmpotić, OIB 21500927269, Ivlje 55,10000 Zagreb</item>
    </izvorni_sadrzaj>
    <derivirana_varijabla naziv="DomainObject.Predmet.SudioniciListAdressOIB_1">
      <item>FINA Regionalni centar Zagreb, OIB 85821130368, Trg svibanjskih žrtava 1995. 1,10000 Zagreb</item>
      <item>NUR Consulting j.d.o.o. za poslovno savjetovanje, OIB 27050747863, I Crikvenička 35 A,10000 Zagreb</item>
      <item>Senka Krmpotić, OIB 21500927269, Ivlje 55,10000 Zagreb</item>
      <item>Senka Krmpotić, OIB 21500927269, Ivlje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27050747863</item>
      <item>, OIB 21500927269</item>
      <item>, OIB 21500927269</item>
    </izvorni_sadrzaj>
    <derivirana_varijabla naziv="DomainObject.Predmet.SudioniciListNazivOIB_1">
      <item>, OIB 85821130368</item>
      <item>, OIB 27050747863</item>
      <item>, OIB 21500927269</item>
      <item>, OIB 21500927269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508</properties:Words>
  <properties:Characters>2646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2017-06-06T07:06:00Z</dcterms:created>
  <dc:creator>ilukac</dc:creator>
  <cp:lastModifiedBy>Višnja Svečak</cp:lastModifiedBy>
  <cp:lastPrinted>2017-07-05T08:30:00Z</cp:lastPrinted>
  <dcterms:modified xmlns:xsi="http://www.w3.org/2001/XMLSchema-instance" xsi:type="dcterms:W3CDTF">2017-07-05T08:30:00Z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