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d3123" w14:paraId="b9d3123" w:rsidRDefault="008B1D2F" w:rsidP="008B1D2F" w:rsidR="008B1D2F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Default="008B1D2F" w:rsidP="008B1D2F" w:rsidR="008B1D2F">
      <w:pPr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8B1D2F" w:rsidP="008B1D2F" w:rsidR="008B1D2F">
      <w:pPr>
        <w:rPr>
          <w:b/>
        </w:rPr>
      </w:pPr>
      <w:r>
        <w:rPr>
          <w:b/>
        </w:rPr>
        <w:t>TRGOVAČKI SUD U OSIJEKU</w:t>
      </w:r>
    </w:p>
    <w:p w:rsidRDefault="008B1D2F" w:rsidP="008B1D2F" w:rsidR="008B1D2F">
      <w:pPr>
        <w:rPr>
          <w:b/>
        </w:rPr>
      </w:pPr>
      <w:r>
        <w:rPr>
          <w:b/>
        </w:rPr>
        <w:t xml:space="preserve">STALNA SLUŽBA U SLAVONSKOM BRODU </w:t>
      </w:r>
      <w:r>
        <w:rPr>
          <w:b/>
        </w:rPr>
        <w:tab/>
      </w:r>
      <w:r>
        <w:rPr>
          <w:b/>
        </w:rPr>
        <w:tab/>
      </w:r>
    </w:p>
    <w:p w:rsidRDefault="008B1D2F" w:rsidP="008B1D2F" w:rsidR="008B1D2F">
      <w:pPr>
        <w:rPr>
          <w:b/>
        </w:rPr>
      </w:pPr>
      <w:r>
        <w:rPr>
          <w:b/>
        </w:rPr>
        <w:t>Trg pobjede 13</w:t>
      </w:r>
    </w:p>
    <w:p w:rsidRDefault="008B1D2F" w:rsidP="008B1D2F" w:rsidR="008B1D2F">
      <w:pPr>
        <w:rPr>
          <w:b/>
        </w:rPr>
      </w:pPr>
      <w:r>
        <w:rPr>
          <w:b/>
        </w:rPr>
        <w:t>SLAVONSKI BROD</w:t>
      </w:r>
    </w:p>
    <w:p w:rsidRDefault="008B1D2F" w:rsidP="008B1D2F" w:rsidR="008B1D2F"/>
    <w:p w:rsidRDefault="008B1D2F" w:rsidP="008B1D2F" w:rsidR="008B1D2F"/>
    <w:p w:rsidRDefault="008B1D2F" w:rsidP="008B1D2F" w:rsidR="008B1D2F">
      <w:pPr>
        <w:ind w:firstLine="1440"/>
        <w:jc w:val="both"/>
      </w:pPr>
      <w:r>
        <w:rPr>
          <w:b/>
        </w:rPr>
        <w:t>TRGOVAČKI SUD U OSIJEKU, STALNA SLUŽBA U SLAVONSKOM BRODU,</w:t>
      </w:r>
      <w:r>
        <w:t xml:space="preserve"> po stečajnoj sutkinji Mirni Vujčić, u stečajnom postupku nad stečajnim dužnikom </w:t>
      </w:r>
      <w:r w:rsidR="00BF7626" w:rsidRPr="00BF7626">
        <w:t>ARTING, d.o.o. za trgovinu, poslovne usluge, uvoz-izvoz "u stečaju", skraćena tvrtka: ARTING d.o.o. "u stečaju", Nova Gradiška, Mala 4, OIB 11102515044</w:t>
      </w:r>
      <w:r>
        <w:t xml:space="preserve">, dana </w:t>
      </w:r>
      <w:r w:rsidR="006B5258">
        <w:t>1</w:t>
      </w:r>
      <w:r w:rsidR="00BF7626">
        <w:t>8</w:t>
      </w:r>
      <w:r w:rsidR="006B5258">
        <w:t>. lipnja</w:t>
      </w:r>
      <w:r w:rsidR="00333804">
        <w:t xml:space="preserve"> 2018</w:t>
      </w:r>
      <w:r>
        <w:t>. godine donio je</w:t>
      </w:r>
    </w:p>
    <w:p w:rsidRDefault="008B1D2F" w:rsidP="008B1D2F" w:rsidR="008B1D2F"/>
    <w:p w:rsidRDefault="008B1D2F" w:rsidP="008B1D2F" w:rsidR="008B1D2F">
      <w:pPr>
        <w:jc w:val="center"/>
        <w:rPr>
          <w:b/>
        </w:rPr>
      </w:pPr>
      <w:r>
        <w:rPr>
          <w:b/>
        </w:rPr>
        <w:t>P    O    T    V    R    D    U</w:t>
      </w:r>
    </w:p>
    <w:p w:rsidRDefault="008B1D2F" w:rsidP="008B1D2F" w:rsidR="008B1D2F"/>
    <w:p w:rsidRDefault="008B1D2F" w:rsidP="008B1D2F" w:rsidR="008B1D2F">
      <w:pPr>
        <w:jc w:val="both"/>
      </w:pPr>
      <w:r>
        <w:t xml:space="preserve"> </w:t>
      </w:r>
      <w:r>
        <w:tab/>
      </w:r>
      <w:r>
        <w:tab/>
        <w:t xml:space="preserve"> kojom se potvrđuje da je  kupac  </w:t>
      </w:r>
      <w:r w:rsidR="00ED5EF8" w:rsidRPr="00ED5EF8">
        <w:t xml:space="preserve">DAMIR POLETTO iz </w:t>
      </w:r>
      <w:proofErr w:type="spellStart"/>
      <w:r w:rsidR="00ED5EF8" w:rsidRPr="00ED5EF8">
        <w:t>Cernika</w:t>
      </w:r>
      <w:proofErr w:type="spellEnd"/>
      <w:r w:rsidR="00ED5EF8" w:rsidRPr="00ED5EF8">
        <w:t xml:space="preserve">, </w:t>
      </w:r>
      <w:proofErr w:type="spellStart"/>
      <w:r w:rsidR="00ED5EF8" w:rsidRPr="00ED5EF8">
        <w:t>Frankopanska</w:t>
      </w:r>
      <w:proofErr w:type="spellEnd"/>
      <w:r w:rsidR="00ED5EF8" w:rsidRPr="00ED5EF8">
        <w:t xml:space="preserve"> 26, OIB 04928595509</w:t>
      </w:r>
      <w:r w:rsidR="00333804">
        <w:t xml:space="preserve"> </w:t>
      </w:r>
      <w:r>
        <w:t xml:space="preserve">uplatio </w:t>
      </w:r>
      <w:proofErr w:type="spellStart"/>
      <w:r>
        <w:t>kupovninu</w:t>
      </w:r>
      <w:proofErr w:type="spellEnd"/>
      <w:r>
        <w:t xml:space="preserve"> u iznosu od </w:t>
      </w:r>
      <w:r w:rsidR="00ED5EF8" w:rsidRPr="00ED5EF8">
        <w:t>47.100,00 Kn</w:t>
      </w:r>
      <w:r>
        <w:t xml:space="preserve"> u skladu s rješenjem o dosudi ovoga suda poslovni broj 7/St-</w:t>
      </w:r>
      <w:r w:rsidR="00ED5EF8">
        <w:t>1566</w:t>
      </w:r>
      <w:r w:rsidR="00DB67C5">
        <w:t>/2016</w:t>
      </w:r>
      <w:r>
        <w:t>-</w:t>
      </w:r>
      <w:r w:rsidR="00ED5EF8">
        <w:t>82</w:t>
      </w:r>
      <w:r>
        <w:t xml:space="preserve"> od </w:t>
      </w:r>
      <w:r w:rsidR="00ED5EF8">
        <w:t>17. svibnja</w:t>
      </w:r>
      <w:r w:rsidR="00333804">
        <w:t xml:space="preserve"> 2018</w:t>
      </w:r>
      <w:r>
        <w:t xml:space="preserve">. godine, </w:t>
      </w:r>
      <w:r w:rsidRPr="00DC327D">
        <w:t>a koje je pravomoćno</w:t>
      </w:r>
      <w:r w:rsidR="00A45E3A">
        <w:t xml:space="preserve"> </w:t>
      </w:r>
      <w:r w:rsidR="006A4306" w:rsidRPr="00A45E3A">
        <w:t>05. lipnja</w:t>
      </w:r>
      <w:r w:rsidR="0015494F">
        <w:t xml:space="preserve"> 2018</w:t>
      </w:r>
      <w:r w:rsidRPr="00DC327D">
        <w:t xml:space="preserve">. godine </w:t>
      </w:r>
      <w:r>
        <w:t xml:space="preserve"> za  nekretnine i to:</w:t>
      </w:r>
    </w:p>
    <w:p w:rsidRDefault="007B3AC5" w:rsidP="008B1D2F" w:rsidR="007B3AC5">
      <w:pPr>
        <w:jc w:val="both"/>
      </w:pPr>
    </w:p>
    <w:p w:rsidRDefault="008B1D2F" w:rsidP="00BE172E" w:rsidR="00BE172E">
      <w:pPr>
        <w:jc w:val="both"/>
      </w:pPr>
      <w:r>
        <w:t xml:space="preserve"> </w:t>
      </w:r>
      <w:r>
        <w:tab/>
        <w:t xml:space="preserve"> </w:t>
      </w:r>
      <w:r>
        <w:tab/>
      </w:r>
      <w:r w:rsidR="00BE172E" w:rsidRPr="00BE172E">
        <w:rPr>
          <w:b/>
        </w:rPr>
        <w:t xml:space="preserve">-  </w:t>
      </w:r>
      <w:r w:rsidR="00BE172E" w:rsidRPr="00BE172E">
        <w:t>nekretnine upisane u</w:t>
      </w:r>
      <w:r w:rsidR="00BE172E" w:rsidRPr="00BE172E">
        <w:rPr>
          <w:b/>
        </w:rPr>
        <w:t xml:space="preserve">  </w:t>
      </w:r>
      <w:proofErr w:type="spellStart"/>
      <w:r w:rsidR="00BE172E" w:rsidRPr="00BE172E">
        <w:t>zk.ul</w:t>
      </w:r>
      <w:proofErr w:type="spellEnd"/>
      <w:r w:rsidR="00BE172E" w:rsidRPr="00BE172E">
        <w:t>. 4567. k.o. Nova Gradiška i to:</w:t>
      </w:r>
    </w:p>
    <w:p w:rsidRDefault="00BE172E" w:rsidP="00BE172E" w:rsidR="00BE172E" w:rsidRPr="00BE172E">
      <w:pPr>
        <w:jc w:val="both"/>
      </w:pPr>
    </w:p>
    <w:p w:rsidRDefault="00BE172E" w:rsidP="00BE172E" w:rsidR="00BE172E" w:rsidRPr="00BE172E">
      <w:pPr>
        <w:ind w:firstLine="708"/>
        <w:jc w:val="both"/>
      </w:pPr>
      <w:r w:rsidRPr="00BE172E">
        <w:t xml:space="preserve"> </w:t>
      </w:r>
      <w:r w:rsidRPr="00BE172E">
        <w:tab/>
        <w:t>- kč.br. 2936 - kuća, dvorište i voćnjak u ulici A. Stepinca sa 1209 m2</w:t>
      </w:r>
    </w:p>
    <w:p w:rsidRDefault="00BE172E" w:rsidP="00BE172E" w:rsidR="00BE172E" w:rsidRPr="00BE172E">
      <w:pPr>
        <w:ind w:firstLine="708"/>
        <w:jc w:val="both"/>
      </w:pPr>
      <w:r w:rsidRPr="00BE172E">
        <w:t xml:space="preserve"> </w:t>
      </w:r>
      <w:r w:rsidRPr="00BE172E">
        <w:tab/>
        <w:t xml:space="preserve">- kč.br. 2937/2 – voćnjak u ulici A. Stepinca sa 274 m 2, </w:t>
      </w:r>
    </w:p>
    <w:p w:rsidRDefault="00BE172E" w:rsidP="00BE172E" w:rsidR="00BE172E" w:rsidRPr="00BE172E">
      <w:pPr>
        <w:ind w:firstLine="708"/>
        <w:jc w:val="both"/>
      </w:pPr>
      <w:r w:rsidRPr="00BE172E">
        <w:t>odnosno ukupno 1483 m2.</w:t>
      </w:r>
    </w:p>
    <w:p w:rsidRDefault="008B1D2F" w:rsidP="00BE172E" w:rsidR="008B1D2F">
      <w:pPr>
        <w:jc w:val="both"/>
      </w:pPr>
    </w:p>
    <w:p w:rsidRDefault="008B1D2F" w:rsidP="008B1D2F" w:rsidR="008B1D2F">
      <w:pPr>
        <w:ind w:firstLine="1440"/>
        <w:jc w:val="both"/>
      </w:pPr>
      <w:r>
        <w:t xml:space="preserve">a koje je kupio nakon </w:t>
      </w:r>
      <w:r w:rsidR="00BE172E">
        <w:t>treće</w:t>
      </w:r>
      <w:r>
        <w:t xml:space="preserve"> elektroničke javne dražbe koju je provela Financijska agencije u razdoblju od </w:t>
      </w:r>
      <w:r w:rsidR="00BE172E">
        <w:t>08. veljače 2018</w:t>
      </w:r>
      <w:r w:rsidR="006018D6">
        <w:t xml:space="preserve">. godine do </w:t>
      </w:r>
      <w:r w:rsidR="00BE172E">
        <w:t>02. svibnja</w:t>
      </w:r>
      <w:r w:rsidR="006018D6">
        <w:t xml:space="preserve"> 2018</w:t>
      </w:r>
      <w:r>
        <w:t xml:space="preserve">. godine, čime su ostvarene pretpostavke za upis prava vlasništva u korist kupca </w:t>
      </w:r>
      <w:r w:rsidR="00942119" w:rsidRPr="00942119">
        <w:t xml:space="preserve">DAMIR POLETTO iz </w:t>
      </w:r>
      <w:proofErr w:type="spellStart"/>
      <w:r w:rsidR="00942119" w:rsidRPr="00942119">
        <w:t>Cernika</w:t>
      </w:r>
      <w:proofErr w:type="spellEnd"/>
      <w:r w:rsidR="00942119" w:rsidRPr="00942119">
        <w:t xml:space="preserve">, </w:t>
      </w:r>
      <w:proofErr w:type="spellStart"/>
      <w:r w:rsidR="00942119" w:rsidRPr="00942119">
        <w:t>Frankopanska</w:t>
      </w:r>
      <w:proofErr w:type="spellEnd"/>
      <w:r w:rsidR="00942119" w:rsidRPr="00942119">
        <w:t xml:space="preserve"> 26, OIB 04928595509</w:t>
      </w:r>
      <w:r w:rsidR="00942119">
        <w:t xml:space="preserve"> </w:t>
      </w:r>
      <w:r>
        <w:t>i brisanja tereta sukladno pravomoćnom rješenju o dosudi poslovni broj 7/St</w:t>
      </w:r>
      <w:r w:rsidR="00CB6891">
        <w:t>-</w:t>
      </w:r>
      <w:r w:rsidR="00942119">
        <w:t>1566/2016-82</w:t>
      </w:r>
      <w:r>
        <w:t xml:space="preserve"> od </w:t>
      </w:r>
      <w:r w:rsidR="00942119">
        <w:t>17. svibnja</w:t>
      </w:r>
      <w:r w:rsidR="006018D6">
        <w:t xml:space="preserve"> 2018</w:t>
      </w:r>
      <w:r>
        <w:t>. godine.</w:t>
      </w:r>
    </w:p>
    <w:p w:rsidRDefault="008B1D2F" w:rsidP="008B1D2F" w:rsidR="008B1D2F">
      <w:pPr>
        <w:ind w:firstLine="1440"/>
      </w:pPr>
    </w:p>
    <w:p w:rsidRDefault="00C60B22" w:rsidP="00C60B22" w:rsidR="008B1D2F">
      <w:r>
        <w:t xml:space="preserve"> </w:t>
      </w:r>
      <w:r>
        <w:tab/>
      </w:r>
      <w:r>
        <w:tab/>
      </w:r>
      <w:r w:rsidR="008B1D2F">
        <w:t xml:space="preserve">U Slavonskom Brodu, </w:t>
      </w:r>
      <w:r w:rsidR="00255D2E">
        <w:t>1</w:t>
      </w:r>
      <w:r w:rsidR="00BF7626">
        <w:t>8</w:t>
      </w:r>
      <w:r w:rsidR="00255D2E">
        <w:t>. lipnja</w:t>
      </w:r>
      <w:r w:rsidR="006018D6" w:rsidRPr="00436B7F">
        <w:t xml:space="preserve"> 2018</w:t>
      </w:r>
      <w:r w:rsidR="008B1D2F" w:rsidRPr="00436B7F">
        <w:t>.</w:t>
      </w:r>
      <w:r w:rsidR="008B1D2F">
        <w:t xml:space="preserve"> godine</w:t>
      </w:r>
    </w:p>
    <w:p w:rsidRDefault="008B1D2F" w:rsidP="008B1D2F" w:rsidR="008B1D2F"/>
    <w:p w:rsidRDefault="008B1D2F" w:rsidP="00BF7626" w:rsidR="00B71C2A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</w:t>
      </w:r>
      <w:r w:rsidR="000E34DC">
        <w:rPr>
          <w:lang w:eastAsia="en-US"/>
        </w:rPr>
        <w:t xml:space="preserve">  </w:t>
      </w:r>
      <w:r>
        <w:rPr>
          <w:lang w:eastAsia="en-US"/>
        </w:rPr>
        <w:t xml:space="preserve"> 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</w:t>
      </w:r>
      <w:r w:rsidR="000E34DC">
        <w:rPr>
          <w:lang w:eastAsia="en-US"/>
        </w:rPr>
        <w:t xml:space="preserve">       </w:t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  <w:t xml:space="preserve">      Mirna Vujčić</w:t>
      </w:r>
    </w:p>
    <w:p w:rsidRDefault="008B1D2F" w:rsidP="008B1D2F" w:rsidR="008B1D2F" w:rsidRPr="008B1D2F">
      <w:pPr>
        <w:rPr>
          <w:lang w:eastAsia="en-US"/>
        </w:rPr>
      </w:pPr>
    </w:p>
    <w:p w:rsidRDefault="008B1D2F" w:rsidP="008B1D2F" w:rsidR="008B1D2F"/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>1.Objaviti na mrežnoj stranici e-Oglasna ploča sudova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2. Dostaviti radi obavijesti: 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-Kupcu 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>- stečajnom upravitelju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Zk</w:t>
      </w:r>
      <w:proofErr w:type="spellEnd"/>
      <w:r>
        <w:rPr>
          <w:sz w:val="22"/>
          <w:szCs w:val="22"/>
        </w:rPr>
        <w:t xml:space="preserve">. odjelu </w:t>
      </w:r>
      <w:r w:rsidR="00282E61">
        <w:rPr>
          <w:sz w:val="22"/>
          <w:szCs w:val="22"/>
        </w:rPr>
        <w:t>Nova Gradiška</w:t>
      </w:r>
      <w:r w:rsidR="00E67A1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Općinskog suda u </w:t>
      </w:r>
      <w:r w:rsidR="00282E61">
        <w:rPr>
          <w:sz w:val="22"/>
          <w:szCs w:val="22"/>
        </w:rPr>
        <w:t>Slavonskom Brodu</w:t>
      </w:r>
      <w:r w:rsidR="00E67A1C">
        <w:rPr>
          <w:sz w:val="22"/>
          <w:szCs w:val="22"/>
        </w:rPr>
        <w:t xml:space="preserve"> </w:t>
      </w:r>
      <w:r>
        <w:rPr>
          <w:sz w:val="22"/>
          <w:szCs w:val="22"/>
        </w:rPr>
        <w:t>zajedno s primjerkom rješenja o dosudi koje  sadržava klauzulu pravomoćnosti i popratnim dopisom</w:t>
      </w:r>
    </w:p>
    <w:p w:rsidRDefault="008B1D2F" w:rsidP="008B1D2F" w:rsidR="008B1D2F" w:rsidRPr="009A18AD">
      <w:pPr>
        <w:rPr>
          <w:sz w:val="22"/>
          <w:szCs w:val="22"/>
        </w:rPr>
      </w:pPr>
      <w:r>
        <w:rPr>
          <w:sz w:val="22"/>
          <w:szCs w:val="22"/>
        </w:rPr>
        <w:t xml:space="preserve">- primjerak rješenja o dosudi s klauzulom pravomoćnosti i potvrdom dostaviti i </w:t>
      </w:r>
      <w:r w:rsidRPr="009A18AD">
        <w:rPr>
          <w:sz w:val="22"/>
          <w:szCs w:val="22"/>
        </w:rPr>
        <w:t xml:space="preserve">Poreznoj    </w:t>
      </w:r>
    </w:p>
    <w:p w:rsidRDefault="008B1D2F" w:rsidP="008B1D2F" w:rsidR="008B1D2F" w:rsidRPr="0021764A">
      <w:pPr>
        <w:rPr>
          <w:b/>
        </w:rPr>
      </w:pPr>
      <w:r w:rsidRPr="009A18AD">
        <w:rPr>
          <w:sz w:val="22"/>
          <w:szCs w:val="22"/>
        </w:rPr>
        <w:t xml:space="preserve">   upravi </w:t>
      </w:r>
      <w:r w:rsidR="00282E61">
        <w:rPr>
          <w:sz w:val="22"/>
          <w:szCs w:val="22"/>
        </w:rPr>
        <w:t>Slavonski Brod</w:t>
      </w:r>
    </w:p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6420" w:rsidP="00636C59" w:rsidR="00856420">
      <w:r>
        <w:separator/>
      </w:r>
    </w:p>
  </w:endnote>
  <w:endnote w:id="0" w:type="continuationSeparator">
    <w:p w:rsidRDefault="00856420" w:rsidP="00636C59" w:rsidR="00856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6420" w:rsidP="00636C59" w:rsidR="00856420">
      <w:r>
        <w:separator/>
      </w:r>
    </w:p>
  </w:footnote>
  <w:footnote w:id="0" w:type="continuationSeparator">
    <w:p w:rsidRDefault="00856420" w:rsidP="00636C59" w:rsidR="00856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5258" w:rsidP="00636C59" w:rsidR="00636C59">
    <w:pPr>
      <w:pStyle w:val="Zaglavlje"/>
      <w:jc w:val="right"/>
    </w:pPr>
    <w:r>
      <w:rPr>
        <w:b/>
      </w:rPr>
      <w:t>Broj:7/ St-</w:t>
    </w:r>
    <w:r w:rsidR="0057555B">
      <w:rPr>
        <w:b/>
      </w:rPr>
      <w:t>1566</w:t>
    </w:r>
    <w:r w:rsidR="00636C59">
      <w:rPr>
        <w:b/>
      </w:rPr>
      <w:t>/201</w:t>
    </w:r>
    <w:r>
      <w:rPr>
        <w:b/>
      </w:rPr>
      <w:t>6</w:t>
    </w:r>
    <w:r w:rsidR="00636C59">
      <w:rPr>
        <w:b/>
      </w:rPr>
      <w:t>-</w:t>
    </w:r>
    <w:r w:rsidR="00DD0161">
      <w:rPr>
        <w:b/>
      </w:rPr>
      <w:t>101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5DF1"/>
    <w:rsid w:val="00075FE5"/>
    <w:rsid w:val="00086EA3"/>
    <w:rsid w:val="000C6DA4"/>
    <w:rsid w:val="000E34DC"/>
    <w:rsid w:val="0015494F"/>
    <w:rsid w:val="0021764A"/>
    <w:rsid w:val="0024088E"/>
    <w:rsid w:val="00255D2E"/>
    <w:rsid w:val="00282E61"/>
    <w:rsid w:val="002E0C2A"/>
    <w:rsid w:val="003172CC"/>
    <w:rsid w:val="00333804"/>
    <w:rsid w:val="003A53C8"/>
    <w:rsid w:val="00436B7F"/>
    <w:rsid w:val="004A6BD4"/>
    <w:rsid w:val="004E3024"/>
    <w:rsid w:val="0057555B"/>
    <w:rsid w:val="006018D6"/>
    <w:rsid w:val="00601FE6"/>
    <w:rsid w:val="00635236"/>
    <w:rsid w:val="00636C59"/>
    <w:rsid w:val="006A4306"/>
    <w:rsid w:val="006B5258"/>
    <w:rsid w:val="006B662C"/>
    <w:rsid w:val="00715FD6"/>
    <w:rsid w:val="00760E0B"/>
    <w:rsid w:val="007B3AC5"/>
    <w:rsid w:val="00843262"/>
    <w:rsid w:val="00856420"/>
    <w:rsid w:val="008B1D2F"/>
    <w:rsid w:val="00942119"/>
    <w:rsid w:val="009663AF"/>
    <w:rsid w:val="009A18AD"/>
    <w:rsid w:val="00A45E3A"/>
    <w:rsid w:val="00A95DF1"/>
    <w:rsid w:val="00B0523F"/>
    <w:rsid w:val="00B71C2A"/>
    <w:rsid w:val="00BE172E"/>
    <w:rsid w:val="00BE1754"/>
    <w:rsid w:val="00BF7626"/>
    <w:rsid w:val="00C16771"/>
    <w:rsid w:val="00C572F7"/>
    <w:rsid w:val="00C60B22"/>
    <w:rsid w:val="00CB6891"/>
    <w:rsid w:val="00D510EB"/>
    <w:rsid w:val="00DB052E"/>
    <w:rsid w:val="00DB67C5"/>
    <w:rsid w:val="00DC327D"/>
    <w:rsid w:val="00DD0161"/>
    <w:rsid w:val="00E4780C"/>
    <w:rsid w:val="00E667F3"/>
    <w:rsid w:val="00E67A1C"/>
    <w:rsid w:val="00EC5A5B"/>
    <w:rsid w:val="00ED3C0C"/>
    <w:rsid w:val="00ED5EF8"/>
    <w:rsid w:val="00FF14F9"/>
    <w:rsid w:val="00FF1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1D2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B1D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D2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36C5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6C5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19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97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97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97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97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1D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B1D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D2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36C5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6C5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19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197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97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97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97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3314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68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374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784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20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Potvrda</izvorni_sadrzaj>
    <derivirana_varijabla naziv="DomainObject.Primjedba_1">Potvrda</derivirana_varijabla>
  </DomainObject.Primjedba>
  <DomainObject.Oznaka>
    <izvorni_sadrzaj>St-1566/2016-101</izvorni_sadrzaj>
    <derivirana_varijabla naziv="DomainObject.Oznaka_1">St-1566/2016-101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St-1566/2016</izvorni_sadrzaj>
    <derivirana_varijabla naziv="DomainObject.Predmet.OznakaBroj_1">St-1566/2016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VTS POSLANA PRESLIKA DIJELA SPISA</izvorni_sadrzaj>
    <derivirana_varijabla naziv="DomainObject.Predmet.PrimjedbaSuca_1">NA VTS POSLANA PRESLIKA DIJELA SPISA</derivirana_varijabla>
  </DomainObject.Predmet.PrimjedbaSuca>
  <DomainObject.Predmet.ProtustrankaFormated>
    <izvorni_sadrzaj>  ARTING, d. o. o. za trgovinu, poslovne usluge, uvoz-izvoz, Nova Gradiška, Mala 4 zastupanog po punomoćniku Đurđica Blažinović-zoričić; Paula Čandrlić-Mesarić</izvorni_sadrzaj>
    <derivirana_varijabla naziv="DomainObject.Predmet.ProtustrankaFormated_1">  ARTING, d. o. o. za trgovinu, poslovne usluge, uvoz-izvoz, Nova Gradiška, Mala 4 zastupanog po punomoćniku Đurđica Blažinović-zoričić; Paula Čandrlić-Mesarić</derivirana_varijabla>
  </DomainObject.Predmet.ProtustrankaFormated>
  <DomainObject.Predmet.ProtustrankaFormatedOIB>
    <izvorni_sadrzaj>  ARTING, d. o. o. za trgovinu, poslovne usluge, uvoz-izvoz, Nova Gradiška, Mala 4, OIB 11102515044 zastupanog po punomoćniku Đurđica Blažinović-zoričić; Paula Čandrlić-Mesarić</izvorni_sadrzaj>
    <derivirana_varijabla naziv="DomainObject.Predmet.ProtustrankaFormatedOIB_1">  ARTING, d. o. o. za trgovinu, poslovne usluge, uvoz-izvoz, Nova Gradiška, Mala 4, OIB 11102515044 zastupanog po punomoćniku Đurđica Blažinović-zoričić; Paula Čandrlić-Mesarić</derivirana_varijabla>
  </DomainObject.Predmet.ProtustrankaFormatedOIB>
  <DomainObject.Predmet.ProtustrankaFormatedWithAdress>
    <izvorni_sadrzaj> ARTING, d. o. o. za trgovinu, poslovne usluge, uvoz-izvoz, Nova Gradiška, Mala 4, Mala 4, 35400 Nova Gradiška zastupanog po punomoćniku Đurđica Blažinović-zoričić; Paula Čandrlić-Mesarić</izvorni_sadrzaj>
    <derivirana_varijabla naziv="DomainObject.Predmet.ProtustrankaFormatedWithAdress_1"> ARTING, d. o. o. za trgovinu, poslovne usluge, uvoz-izvoz, Nova Gradiška, Mala 4, Mala 4, 35400 Nova Gradiška zastupanog po punomoćniku Đurđica Blažinović-zoričić; Paula Čandrlić-Mesarić</derivirana_varijabla>
  </DomainObject.Predmet.ProtustrankaFormatedWithAdress>
  <DomainObject.Predmet.ProtustrankaFormatedWithAdressOIB>
    <izvorni_sadrzaj> ARTING, d. o. o. za trgovinu, poslovne usluge, uvoz-izvoz, Nova Gradiška, Mala 4, OIB 11102515044, Mala 4, 35400 Nova Gradiška zastupanog po punomoćniku Đurđica Blažinović-zoričić; Paula Čandrlić-Mesarić</izvorni_sadrzaj>
    <derivirana_varijabla naziv="DomainObject.Predmet.ProtustrankaFormatedWithAdressOIB_1"> ARTING, d. o. o. za trgovinu, poslovne usluge, uvoz-izvoz, Nova Gradiška, Mala 4, OIB 11102515044, Mala 4, 35400 Nova Gradiška zastupanog po punomoćniku Đurđica Blažinović-zoričić; Paula Čandrlić-Mesarić</derivirana_varijabla>
  </DomainObject.Predmet.ProtustrankaFormatedWithAdressOIB>
  <DomainObject.Predmet.ProtustrankaWithAdress>
    <izvorni_sadrzaj>ARTING, d. o. o. za trgovinu, poslovne usluge, uvoz-izvoz, Nova Gradiška, Mala 4 Mala 4, 35400 Nova Gradiška</izvorni_sadrzaj>
    <derivirana_varijabla naziv="DomainObject.Predmet.ProtustrankaWithAdress_1">ARTING, d. o. o. za trgovinu, poslovne usluge, uvoz-izvoz, Nova Gradiška, Mala 4 Mala 4, 35400 Nova Gradiška</derivirana_varijabla>
  </DomainObject.Predmet.ProtustrankaWithAdress>
  <DomainObject.Predmet.ProtustrankaWithAdressOIB>
    <izvorni_sadrzaj>ARTING, d. o. o. za trgovinu, poslovne usluge, uvoz-izvoz, Nova Gradiška, Mala 4, OIB 11102515044, Mala 4, 35400 Nova Gradiška</izvorni_sadrzaj>
    <derivirana_varijabla naziv="DomainObject.Predmet.ProtustrankaWithAdressOIB_1">ARTING, d. o. o. za trgovinu, poslovne usluge, uvoz-izvoz, Nova Gradiška, Mala 4, OIB 11102515044, Mala 4, 35400 Nova Gradiška</derivirana_varijabla>
  </DomainObject.Predmet.ProtustrankaWithAdressOIB>
  <DomainObject.Predmet.ProtustrankaNazivFormated>
    <izvorni_sadrzaj>ARTING, d. o. o. za trgovinu, poslovne usluge, uvoz-izvoz, Nova Gradiška, Mala 4</izvorni_sadrzaj>
    <derivirana_varijabla naziv="DomainObject.Predmet.ProtustrankaNazivFormated_1">ARTING, d. o. o. za trgovinu, poslovne usluge, uvoz-izvoz, Nova Gradiška, Mala 4</derivirana_varijabla>
  </DomainObject.Predmet.ProtustrankaNazivFormated>
  <DomainObject.Predmet.ProtustrankaNazivFormatedOIB>
    <izvorni_sadrzaj>ARTING, d. o. o. za trgovinu, poslovne usluge, uvoz-izvoz, Nova Gradiška, Mala 4, OIB 11102515044</izvorni_sadrzaj>
    <derivirana_varijabla naziv="DomainObject.Predmet.ProtustrankaNazivFormatedOIB_1">ARTING, d. o. o. za trgovinu, poslovne usluge, uvoz-izvoz, Nova Gradiška, Mala 4, OIB 11102515044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 MINISTARSTVO FINANCIJA -POREZNA UPRAVA SLAV. BROD zastupanog po punomoćniku ŽUPANIJSKO DRŽAVNO ODVJETNIŠTVO SLAV. BROD; Vesna Lazarić; Gabrijel Zovak</izvorni_sadrzaj>
    <derivirana_varijabla naziv="DomainObject.Predmet.StrankaFormated_1">  REPUBLIKA HRVATSKA , MINISTARSTVO FINANCIJA -POREZNA UPRAVA SLAV. BROD zastupanog po punomoćniku ŽUPANIJSKO DRŽAVNO ODVJETNIŠTVO SLAV. BROD; Vesna Lazarić; Gabrijel Zovak</derivirana_varijabla>
  </DomainObject.Predmet.StrankaFormated>
  <DomainObject.Predmet.StrankaFormatedOIB>
    <izvorni_sadrzaj> 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OIB_1">  REPUBLIKA HRVATSKA , MINISTARSTVO FINANCIJA -POREZNA UPRAVA SLAV. BROD, OIB 18683136487 zastupanog po punomoćniku ŽUPANIJSKO DRŽAVNO ODVJETNIŠTVO SLAV. BROD; Vesna Lazarić; Gabrijel Zovak</derivirana_varijabla>
  </DomainObject.Predmet.StrankaFormatedOIB>
  <DomainObject.Predmet.StrankaFormatedWithAdress>
    <izvorni_sadrzaj> REPUBLIKA HRVATSKA , MINISTARSTVO FINANCIJA -POREZNA UPRAVA SLAV. BROD zastupanog po punomoćniku ŽUPANIJSKO DRŽAVNO ODVJETNIŠTVO SLAV. BROD; Vesna Lazarić; Gabrijel Zovak</izvorni_sadrzaj>
    <derivirana_varijabla naziv="DomainObject.Predmet.StrankaFormatedWithAdress_1"> REPUBLIKA HRVATSKA , MINISTARSTVO FINANCIJA -POREZNA UPRAVA SLAV. BROD zastupanog po punomoćniku ŽUPANIJSKO DRŽAVNO ODVJETNIŠTVO SLAV. BROD; Vesna Lazarić; Gabrijel Zovak</derivirana_varijabla>
  </DomainObject.Predmet.StrankaFormatedWithAdress>
  <DomainObject.Predmet.StrankaFormatedWithAdressOIB>
    <izvorni_sadrzaj>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WithAdressOIB_1"> REPUBLIKA HRVATSKA , MINISTARSTVO FINANCIJA -POREZNA UPRAVA SLAV. BROD, OIB 18683136487 zastupanog po punomoćniku ŽUPANIJSKO DRŽAVNO ODVJETNIŠTVO SLAV. BROD; Vesna Lazarić; Gabrijel Zovak</derivirana_varijabla>
  </DomainObject.Predmet.StrankaFormatedWithAdressOIB>
  <DomainObject.Predmet.StrankaWithAdress>
    <izvorni_sadrzaj>REPUBLIKA HRVATSKA , MINISTARSTVO FINANCIJA -POREZNA UPRAVA SLAV. BROD </izvorni_sadrzaj>
    <derivirana_varijabla naziv="DomainObject.Predmet.StrankaWithAdress_1">REPUBLIKA HRVATSKA , MINISTARSTVO FINANCIJA -POREZNA UPRAVA SLAV. BROD </derivirana_varijabla>
  </DomainObject.Predmet.StrankaWithAdress>
  <DomainObject.Predmet.StrankaWithAdressOIB>
    <izvorni_sadrzaj>REPUBLIKA HRVATSKA , MINISTARSTVO FINANCIJA -POREZNA UPRAVA SLAV. BROD, OIB 18683136487</izvorni_sadrzaj>
    <derivirana_varijabla naziv="DomainObject.Predmet.StrankaWithAdressOIB_1">REPUBLIKA HRVATSKA , MINISTARSTVO FINANCIJA -POREZNA UPRAVA SLAV. BROD, OIB 18683136487</derivirana_varijabla>
  </DomainObject.Predmet.StrankaWithAdressOIB>
  <DomainObject.Predmet.StrankaNazivFormated>
    <izvorni_sadrzaj>REPUBLIKA HRVATSKA , MINISTARSTVO FINANCIJA -POREZNA UPRAVA SLAV. BROD</izvorni_sadrzaj>
    <derivirana_varijabla naziv="DomainObject.Predmet.StrankaNazivFormated_1">REPUBLIKA HRVATSKA , MINISTARSTVO FINANCIJA -POREZNA UPRAVA SLAV. BROD</derivirana_varijabla>
  </DomainObject.Predmet.StrankaNazivFormated>
  <DomainObject.Predmet.StrankaNazivFormatedOIB>
    <izvorni_sadrzaj>REPUBLIKA HRVATSKA , MINISTARSTVO FINANCIJA -POREZNA UPRAVA SLAV. BROD, OIB 18683136487</izvorni_sadrzaj>
    <derivirana_varijabla naziv="DomainObject.Predmet.StrankaNazivFormatedOIB_1">REPUBLIKA HRVATSKA , 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_1">
      <item>REPUBLIKA HRVATSKA , MINISTARSTVO FINANCIJA -POREZNA UPRAVA SLAV. BROD zastupanog po punomoćniku ŽUPANIJSKO DRŽAVNO ODVJETNIŠTVO SLAV. BROD; Vesna Lazarić; Gabrijel Zovak</item>
    </derivirana_varijabla>
  </DomainObject.Predmet.StrankaListFormated>
  <DomainObject.Predmet.StrankaListFormated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OIB>
  <DomainObject.Predmet.StrankaListFormatedWithAdress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WithAdress_1">
      <item>REPUBLIKA HRVATSKA , MINISTARSTVO FINANCIJA -POREZNA UPRAVA SLAV. BROD zastupanog po punomoćniku ŽUPANIJSKO DRŽAVNO ODVJETNIŠTVO SLAV. BROD; Vesna Lazarić; Gabrijel Zovak</item>
    </derivirana_varijabla>
  </DomainObject.Predmet.StrankaListFormatedWithAdress>
  <DomainObject.Predmet.StrankaListFormatedWithAdress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WithAdress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WithAdressOIB>
  <DomainObject.Predmet.StrankaListNazivFormated>
    <izvorni_sadrzaj>
      <item>REPUBLIKA HRVATSKA , MINISTARSTVO FINANCIJA -POREZNA UPRAVA SLAV. BROD</item>
    </izvorni_sadrzaj>
    <derivirana_varijabla naziv="DomainObject.Predmet.StrankaListNazivFormated_1">
      <item>REPUBLIKA HRVATSKA , MINISTARSTVO FINANCIJA -POREZNA UPRAVA SLAV. BROD</item>
    </derivirana_varijabla>
  </DomainObject.Predmet.StrankaListNazivFormated>
  <DomainObject.Predmet.StrankaListNazivFormatedOIB>
    <izvorni_sadrzaj>
      <item>REPUBLIKA HRVATSKA , MINISTARSTVO FINANCIJA -POREZNA UPRAVA SLAV. BROD, OIB 18683136487</item>
    </izvorni_sadrzaj>
    <derivirana_varijabla naziv="DomainObject.Predmet.StrankaListNazivFormatedOIB_1">
      <item>REPUBLIKA HRVATSKA , MINISTARSTVO FINANCIJA -POREZNA UPRAVA SLAV. BROD, OIB 18683136487</item>
    </derivirana_varijabla>
  </DomainObject.Predmet.StrankaListNazivFormatedOIB>
  <DomainObject.Predmet.ProtuStrankaListFormated>
    <izvorni_sadrzaj>
      <item>ARTING, d. o. o. za trgovinu, poslovne usluge, uvoz-izvoz, Nova Gradiška, Mala 4 zastupanog po punomoćniku Đurđica Blažinović-zoričić; Paula Čandrlić-Mesarić</item>
    </izvorni_sadrzaj>
    <derivirana_varijabla naziv="DomainObject.Predmet.ProtuStrankaListFormated_1">
      <item>ARTING, d. o. o. za trgovinu, poslovne usluge, uvoz-izvoz, Nova Gradiška, Mala 4 zastupanog po punomoćniku Đurđica Blažinović-zoričić; Paula Čandrlić-Mesarić</item>
    </derivirana_varijabla>
  </DomainObject.Predmet.ProtuStrankaListFormated>
  <DomainObject.Predmet.ProtuStrankaListFormatedOIB>
    <izvorni_sadrzaj>
      <item>ARTING, d. o. o. za trgovinu, poslovne usluge, uvoz-izvoz, Nova Gradiška, Mala 4, OIB 11102515044 zastupanog po punomoćniku Đurđica Blažinović-zoričić; Paula Čandrlić-Mesarić</item>
    </izvorni_sadrzaj>
    <derivirana_varijabla naziv="DomainObject.Predmet.ProtuStrankaListFormatedOIB_1">
      <item>ARTING, d. o. o. za trgovinu, poslovne usluge, uvoz-izvoz, Nova Gradiška, Mala 4, OIB 11102515044 zastupanog po punomoćniku Đurđica Blažinović-zoričić; Paula Čandrlić-Mesarić</item>
    </derivirana_varijabla>
  </DomainObject.Predmet.ProtuStrankaListFormatedOIB>
  <DomainObject.Predmet.ProtuStrankaListFormatedWithAdress>
    <izvorni_sadrzaj>
      <item>ARTING, d. o. o. za trgovinu, poslovne usluge, uvoz-izvoz, Nova Gradiška, Mala 4, Mala 4, 35400 Nova Gradiška zastupanog po punomoćniku Đurđica Blažinović-zoričić; Paula Čandrlić-Mesarić</item>
    </izvorni_sadrzaj>
    <derivirana_varijabla naziv="DomainObject.Predmet.ProtuStrankaListFormatedWithAdress_1">
      <item>ARTING, d. o. o. za trgovinu, poslovne usluge, uvoz-izvoz, Nova Gradiška, Mala 4, Mala 4, 35400 Nova Gradiška zastupanog po punomoćniku Đurđica Blažinović-zoričić; Paula Čandrlić-Mesarić</item>
    </derivirana_varijabla>
  </DomainObject.Predmet.ProtuStrankaListFormatedWithAdress>
  <DomainObject.Predmet.ProtuStrankaListFormatedWithAdressOIB>
    <izvorni_sadrzaj>
      <item>ARTING, d. o. o. za trgovinu, poslovne usluge, uvoz-izvoz, Nova Gradiška, Mala 4, OIB 11102515044, Mala 4, 35400 Nova Gradiška zastupanog po punomoćniku Đurđica Blažinović-zoričić; Paula Čandrlić-Mesarić</item>
    </izvorni_sadrzaj>
    <derivirana_varijabla naziv="DomainObject.Predmet.ProtuStrankaListFormatedWithAdressOIB_1">
      <item>ARTING, d. o. o. za trgovinu, poslovne usluge, uvoz-izvoz, Nova Gradiška, Mala 4, OIB 11102515044, Mala 4, 35400 Nova Gradiška zastupanog po punomoćniku Đurđica Blažinović-zoričić; Paula Čandrlić-Mesarić</item>
    </derivirana_varijabla>
  </DomainObject.Predmet.ProtuStrankaListFormatedWithAdressOIB>
  <DomainObject.Predmet.ProtuStrankaListNazivFormated>
    <izvorni_sadrzaj>
      <item>ARTING, d. o. o. za trgovinu, poslovne usluge, uvoz-izvoz, Nova Gradiška, Mala 4</item>
    </izvorni_sadrzaj>
    <derivirana_varijabla naziv="DomainObject.Predmet.ProtuStrankaListNazivFormated_1">
      <item>ARTING, d. o. o. za trgovinu, poslovne usluge, uvoz-izvoz, Nova Gradiška, Mala 4</item>
    </derivirana_varijabla>
  </DomainObject.Predmet.ProtuStrankaListNazivFormated>
  <DomainObject.Predmet.ProtuStrankaListNazivFormatedOIB>
    <izvorni_sadrzaj>
      <item>ARTING, d. o. o. za trgovinu, poslovne usluge, uvoz-izvoz, Nova Gradiška, Mala 4, OIB 11102515044</item>
    </izvorni_sadrzaj>
    <derivirana_varijabla naziv="DomainObject.Predmet.ProtuStrankaListNazivFormatedOIB_1">
      <item>ARTING, d. o. o. za trgovinu, poslovne usluge, uvoz-izvoz, Nova Gradiška, Mala 4, OIB 11102515044</item>
    </derivirana_varijabla>
  </DomainObject.Predmet.ProtuStrankaListNazivFormatedOIB>
  <DomainObject.Predmet.OstaliListFormated>
    <izvorni_sadrzaj>
      <item>ŽUPANIJSKO DRŽAVNO ODVJETNIŠTVO SLAV. BROD punomoćnik sudionika u postupku REPUBLIKA HRVATSKA , MINISTARSTVO FINANCIJA -POREZNA UPRAVA SLAV. BROD</item>
      <item>Đurđica Blažinović-zoričić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punomoćnica sudionika u postupku ARTING, d. o. o. za trgovinu, poslovne usluge, uvoz-izvoz, Nova Gradiška, Mala 4</item>
      <item>Tihomir Zoričić</item>
    </izvorni_sadrzaj>
    <derivirana_varijabla naziv="DomainObject.Predmet.OstaliListFormated_1">
      <item>ŽUPANIJSKO DRŽAVNO ODVJETNIŠTVO SLAV. BROD punomoćnik sudionika u postupku REPUBLIKA HRVATSKA , MINISTARSTVO FINANCIJA -POREZNA UPRAVA SLAV. BROD</item>
      <item>Đurđica Blažinović-zoričić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punomoćnica sudionika u postupku ARTING, d. o. o. za trgovinu, poslovne usluge, uvoz-izvoz, Nova Gradiška, Mala 4</item>
      <item>Tihomir Zoričić</item>
    </derivirana_varijabla>
  </DomainObject.Predmet.OstaliListFormated>
  <DomainObject.Predmet.OstaliListFormatedOIB>
    <izvorni_sadrzaj>
      <item>ŽUPANIJSKO DRŽAVNO ODVJETNIŠTVO SLAV. BROD punomoćnik sudionika u postupku REPUBLIKA HRVATSKA , MINISTARSTVO FINANCIJA -POREZNA UPRAVA SLAV. BROD</item>
      <item>Đurđica Blažinović-zoričić, OIB 63952218686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punomoćnica sudionika u postupku ARTING, d. o. o. za trgovinu, poslovne usluge, uvoz-izvoz, Nova Gradiška, Mala 4</item>
      <item>Tihomir Zoričić</item>
    </izvorni_sadrzaj>
    <derivirana_varijabla naziv="DomainObject.Predmet.OstaliListFormatedOIB_1">
      <item>ŽUPANIJSKO DRŽAVNO ODVJETNIŠTVO SLAV. BROD punomoćnik sudionika u postupku REPUBLIKA HRVATSKA , MINISTARSTVO FINANCIJA -POREZNA UPRAVA SLAV. BROD</item>
      <item>Đurđica Blažinović-zoričić, OIB 63952218686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punomoćnica sudionika u postupku ARTING, d. o. o. za trgovinu, poslovne usluge, uvoz-izvoz, Nova Gradiška, Mala 4</item>
      <item>Tihomir Zoričić</item>
    </derivirana_varijabla>
  </DomainObject.Predmet.OstaliListFormatedOIB>
  <DomainObject.Predmet.OstaliListFormatedWithAdress>
    <izvorni_sadrzaj>
      <item>ŽUPANIJSKO DRŽAVNO ODVJETNIŠTVO SLAV. BROD punomoćnik sudionika u postupku REPUBLIKA HRVATSKA , MINISTARSTVO FINANCIJA -POREZNA UPRAVA SLAV. BROD</item>
      <item>Đurđica Blažinović-zoričić,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punomoćnica sudionika u postupku ARTING, d. o. o. za trgovinu, poslovne usluge, uvoz-izvoz, Nova Gradiška, Mala 4</item>
      <item>Tihomir Zoričić</item>
    </izvorni_sadrzaj>
    <derivirana_varijabla naziv="DomainObject.Predmet.OstaliListFormatedWithAdress_1">
      <item>ŽUPANIJSKO DRŽAVNO ODVJETNIŠTVO SLAV. BROD punomoćnik sudionika u postupku REPUBLIKA HRVATSKA , MINISTARSTVO FINANCIJA -POREZNA UPRAVA SLAV. BROD</item>
      <item>Đurđica Blažinović-zoričić,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punomoćnica sudionika u postupku ARTING, d. o. o. za trgovinu, poslovne usluge, uvoz-izvoz, Nova Gradiška, Mala 4</item>
      <item>Tihomir Zoričić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 MINISTARSTVO FINANCIJA -POREZNA UPRAVA SLAV. BROD</item>
      <item>Đurđica Blažinović-zoričić, OIB 63952218686,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punomoćnica sudionika u postupku ARTING, d. o. o. za trgovinu, poslovne usluge, uvoz-izvoz, Nova Gradiška, Mala 4</item>
      <item>Tihomir Zoričić</item>
    </izvorni_sadrzaj>
    <derivirana_varijabla naziv="DomainObject.Predmet.OstaliListFormatedWithAdressOIB_1">
      <item>ŽUPANIJSKO DRŽAVNO ODVJETNIŠTVO SLAV. BROD punomoćnik sudionika u postupku REPUBLIKA HRVATSKA , MINISTARSTVO FINANCIJA -POREZNA UPRAVA SLAV. BROD</item>
      <item>Đurđica Blažinović-zoričić, OIB 63952218686,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punomoćnica sudionika u postupku ARTING, d. o. o. za trgovinu, poslovne usluge, uvoz-izvoz, Nova Gradiška, Mala 4</item>
      <item>Tihomir Zoričić</item>
    </derivirana_varijabla>
  </DomainObject.Predmet.OstaliListFormatedWithAdressOIB>
  <DomainObject.Predmet.OstaliListNazivFormated>
    <izvorni_sadrzaj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OstaliListNazivFormated_1"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OstaliListNazivFormated>
  <DomainObject.Predmet.OstaliListNazivFormatedOIB>
    <izvorni_sadrzaj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izvorni_sadrzaj>
    <derivirana_varijabla naziv="DomainObject.Predmet.OstaliListNazivFormatedOIB_1"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>St-1566/2016-101</izvorni_sadrzaj>
    <derivirana_varijabla naziv="DomainObject.PoslovniBrojDokumenta_1">St-1566/2016-101</derivirana_varijabla>
  </DomainObject.PoslovniBrojDokumenta>
  <DomainObject.Predmet.StrankaIDrugi>
    <izvorni_sadrzaj>REPUBLIKA HRVATSKA , MINISTARSTVO FINANCIJA -POREZNA UPRAVA SLAV. BROD</izvorni_sadrzaj>
    <derivirana_varijabla naziv="DomainObject.Predmet.StrankaIDrugi_1">REPUBLIKA HRVATSKA , MINISTARSTVO FINANCIJA -POREZNA UPRAVA SLAV. BROD</derivirana_varijabla>
  </DomainObject.Predmet.StrankaIDrugi>
  <DomainObject.Predmet.ProtustrankaIDrugi>
    <izvorni_sadrzaj>ARTING, d. o. o. za trgovinu, poslovne usluge, uvoz-izvoz, Nova Gradiška, Mala 4</izvorni_sadrzaj>
    <derivirana_varijabla naziv="DomainObject.Predmet.ProtustrankaIDrugi_1">ARTING, d. o. o. za trgovinu, poslovne usluge, uvoz-izvoz, Nova Gradiška, Mala 4</derivirana_varijabla>
  </DomainObject.Predmet.ProtustrankaIDrugi>
  <DomainObject.Predmet.StrankaIDrugiAdressOIB>
    <izvorni_sadrzaj>REPUBLIKA HRVATSKA , MINISTARSTVO FINANCIJA -POREZNA UPRAVA SLAV. BROD, OIB 18683136487</izvorni_sadrzaj>
    <derivirana_varijabla naziv="DomainObject.Predmet.StrankaIDrugiAdressOIB_1">REPUBLIKA HRVATSKA , MINISTARSTVO FINANCIJA -POREZNA UPRAVA SLAV. BROD, OIB 18683136487</derivirana_varijabla>
  </DomainObject.Predmet.StrankaIDrugiAdressOIB>
  <DomainObject.Predmet.ProtustrankaIDrugiAdressOIB>
    <izvorni_sadrzaj>ARTING, d. o. o. za trgovinu, poslovne usluge, uvoz-izvoz, Nova Gradiška, Mala 4, OIB 11102515044, Mala 4, 35400 Nova Gradiška</izvorni_sadrzaj>
    <derivirana_varijabla naziv="DomainObject.Predmet.ProtustrankaIDrugiAdressOIB_1">ARTING, d. o. o. za trgovinu, poslovne usluge, uvoz-izvoz, Nova Gradiška, Mala 4, OIB 11102515044, Mala 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SudioniciListNaziv_1"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SudioniciListNaziv>
  <DomainObject.Predmet.SudioniciListAdressOIB>
    <izvorni_sadrzaj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izvorni_sadrzaj>
    <derivirana_varijabla naziv="DomainObject.Predmet.SudioniciListAdressOIB_1"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izvorni_sadrzaj>
    <derivirana_varijabla naziv="DomainObject.Predmet.SudioniciListNazivOIB_1"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288</properties:Words>
  <properties:Characters>1541</properties:Characters>
  <properties:Lines>47</properties:Lines>
  <properties:Paragraphs>22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2018-06-14T09:13:00Z</dcterms:created>
  <dc:creator>wsadmin</dc:creator>
  <cp:lastModifiedBy>wsadmin</cp:lastModifiedBy>
  <cp:lastPrinted>2018-06-18T09:40:00Z</cp:lastPrinted>
  <dcterms:modified xmlns:xsi="http://www.w3.org/2001/XMLSchema-instance" xsi:type="dcterms:W3CDTF">2018-06-18T11:08:00Z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St-1566/2016-101 / Odluka - Ostalo (St-1566-2016-18.06.18.-ARTING potvrda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