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4865" w14:paraId="050486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5E7E94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St-3362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E7E9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E7E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PRAVI PUT – UDRUGA ZA POMOĆ OSUĐIVANIM OSOBAMA I NJIHOVIM OBITELJIMA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4774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5E7E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Svačićeva trg 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E7E94">
        <w:rPr>
          <w:rFonts w:cs="Times New Roman" w:eastAsia="Times New Roman" w:hAnsi="Times New Roman" w:ascii="Times New Roman"/>
          <w:sz w:val="24"/>
          <w:szCs w:val="24"/>
          <w:lang w:eastAsia="hr-HR"/>
        </w:rPr>
        <w:t>44752291807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7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7E94" w:rsidRPr="005E7E94">
        <w:rPr>
          <w:rFonts w:cs="Times New Roman" w:eastAsia="Times New Roman" w:hAnsi="Times New Roman" w:ascii="Times New Roman"/>
          <w:sz w:val="24"/>
          <w:szCs w:val="24"/>
          <w:lang w:eastAsia="hr-HR"/>
        </w:rPr>
        <w:t>PRAVI PUT – UDRUGA ZA POMOĆ OSUĐIVANIM OSOBAMA I NJIHOVIM OBITELJIMA, Zagreb, Svačićeva trg 2, OIB: 44752291807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E7E94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64E38" w:rsidR="00BF0F60" w:rsidRPr="00BF0F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Hrvoje Kraljičković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velikana 4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>63875916042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7E94" w:rsidRPr="005E7E94">
        <w:rPr>
          <w:rFonts w:cs="Times New Roman" w:hAnsi="Times New Roman" w:ascii="Times New Roman"/>
          <w:sz w:val="24"/>
          <w:szCs w:val="24"/>
        </w:rPr>
        <w:t>PRAVI PUT – UDRUGA ZA POMOĆ OSUĐIVANIM OSOBAMA I NJIHOVIM OBITELJIMA, Zagreb, Svačićeva trg 2, OIB: 44752291807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64E38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260466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registar udruga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517" w:rsidP="00BA36F5" w:rsidR="00BD1517">
      <w:pPr>
        <w:spacing w:lineRule="auto" w:line="240" w:after="0"/>
      </w:pPr>
      <w:r>
        <w:separator/>
      </w:r>
    </w:p>
  </w:endnote>
  <w:endnote w:id="0" w:type="continuationSeparator">
    <w:p w:rsidRDefault="00BD1517" w:rsidP="00BA36F5" w:rsidR="00BD15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517" w:rsidP="00BA36F5" w:rsidR="00BD1517">
      <w:pPr>
        <w:spacing w:lineRule="auto" w:line="240" w:after="0"/>
      </w:pPr>
      <w:r>
        <w:separator/>
      </w:r>
    </w:p>
  </w:footnote>
  <w:footnote w:id="0" w:type="continuationSeparator">
    <w:p w:rsidRDefault="00BD1517" w:rsidP="00BA36F5" w:rsidR="00BD15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E4249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5E7E94">
      <w:rPr>
        <w:rFonts w:cs="Times New Roman" w:hAnsi="Times New Roman" w:ascii="Times New Roman"/>
        <w:sz w:val="24"/>
        <w:szCs w:val="24"/>
      </w:rPr>
      <w:tab/>
      <w:t>24. St-3362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E223B"/>
    <w:rsid w:val="000F3A15"/>
    <w:rsid w:val="000F55D7"/>
    <w:rsid w:val="00102FA9"/>
    <w:rsid w:val="001100EB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64E38"/>
    <w:rsid w:val="0028717D"/>
    <w:rsid w:val="002B5FFE"/>
    <w:rsid w:val="002D5756"/>
    <w:rsid w:val="00303D06"/>
    <w:rsid w:val="00342C52"/>
    <w:rsid w:val="003442E0"/>
    <w:rsid w:val="00393011"/>
    <w:rsid w:val="003A1F20"/>
    <w:rsid w:val="003C0253"/>
    <w:rsid w:val="003F2428"/>
    <w:rsid w:val="004670C2"/>
    <w:rsid w:val="00490029"/>
    <w:rsid w:val="004A1A51"/>
    <w:rsid w:val="004B55D8"/>
    <w:rsid w:val="004B7D7E"/>
    <w:rsid w:val="0050115D"/>
    <w:rsid w:val="005059EB"/>
    <w:rsid w:val="00552C1A"/>
    <w:rsid w:val="0057215A"/>
    <w:rsid w:val="005745E3"/>
    <w:rsid w:val="00581E3F"/>
    <w:rsid w:val="00583311"/>
    <w:rsid w:val="00591C0C"/>
    <w:rsid w:val="0059603A"/>
    <w:rsid w:val="005B08A4"/>
    <w:rsid w:val="005B3758"/>
    <w:rsid w:val="005C388D"/>
    <w:rsid w:val="005E7E94"/>
    <w:rsid w:val="00604F51"/>
    <w:rsid w:val="00614847"/>
    <w:rsid w:val="006A7C4C"/>
    <w:rsid w:val="006E0EAB"/>
    <w:rsid w:val="006E4249"/>
    <w:rsid w:val="0070453A"/>
    <w:rsid w:val="00717D7B"/>
    <w:rsid w:val="00741848"/>
    <w:rsid w:val="007451DD"/>
    <w:rsid w:val="007659BE"/>
    <w:rsid w:val="007957A2"/>
    <w:rsid w:val="007A69D6"/>
    <w:rsid w:val="007D2A99"/>
    <w:rsid w:val="007D30AD"/>
    <w:rsid w:val="007D3B7C"/>
    <w:rsid w:val="007E7B9C"/>
    <w:rsid w:val="007F7756"/>
    <w:rsid w:val="00806CDA"/>
    <w:rsid w:val="008078E4"/>
    <w:rsid w:val="00836110"/>
    <w:rsid w:val="00851F31"/>
    <w:rsid w:val="00872421"/>
    <w:rsid w:val="0087661D"/>
    <w:rsid w:val="008C2F53"/>
    <w:rsid w:val="008D776D"/>
    <w:rsid w:val="00912C77"/>
    <w:rsid w:val="00915B22"/>
    <w:rsid w:val="009341C9"/>
    <w:rsid w:val="00971484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42D96"/>
    <w:rsid w:val="00A555E6"/>
    <w:rsid w:val="00A60064"/>
    <w:rsid w:val="00A7364C"/>
    <w:rsid w:val="00A7445F"/>
    <w:rsid w:val="00AE5B6E"/>
    <w:rsid w:val="00B228D8"/>
    <w:rsid w:val="00B621A2"/>
    <w:rsid w:val="00B74692"/>
    <w:rsid w:val="00BA36F5"/>
    <w:rsid w:val="00BC2E43"/>
    <w:rsid w:val="00BD1517"/>
    <w:rsid w:val="00BE3395"/>
    <w:rsid w:val="00BF0F60"/>
    <w:rsid w:val="00C4774D"/>
    <w:rsid w:val="00C537FD"/>
    <w:rsid w:val="00C64D92"/>
    <w:rsid w:val="00C9607A"/>
    <w:rsid w:val="00CA6C01"/>
    <w:rsid w:val="00CB6138"/>
    <w:rsid w:val="00CF3A5B"/>
    <w:rsid w:val="00D16060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649C2"/>
    <w:rsid w:val="00E737E4"/>
    <w:rsid w:val="00E87F27"/>
    <w:rsid w:val="00EC2DE2"/>
    <w:rsid w:val="00EC61CA"/>
    <w:rsid w:val="00ED300E"/>
    <w:rsid w:val="00ED3E26"/>
    <w:rsid w:val="00EE65C6"/>
    <w:rsid w:val="00F47FCE"/>
    <w:rsid w:val="00F82A4C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E4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24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E424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E424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E424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E4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2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E42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E42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E42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3362</izvorni_sadrzaj>
    <derivirana_varijabla naziv="DomainObject.Predmet.Broj_1">3362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St-3362/2015</izvorni_sadrzaj>
    <derivirana_varijabla naziv="DomainObject.Predmet.OznakaBroj_1">St-3362/2015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PRAVI PUT - UDRUGA ZA POMOĆ OSUĐIVANIM OSOBAMA I NJIHOVIM OBITELJIMA</izvorni_sadrzaj>
    <derivirana_varijabla naziv="DomainObject.Predmet.ProtustrankaFormated_1">  PRAVI PUT - UDRUGA ZA POMOĆ OSUĐIVANIM OSOBAMA I NJIHOVIM OBITELJIMA</derivirana_varijabla>
  </DomainObject.Predmet.ProtustrankaFormated>
  <DomainObject.Predmet.ProtustrankaFormatedOIB>
    <izvorni_sadrzaj>  PRAVI PUT - UDRUGA ZA POMOĆ OSUĐIVANIM OSOBAMA I NJIHOVIM OBITELJIMA, OIB 44752291807</izvorni_sadrzaj>
    <derivirana_varijabla naziv="DomainObject.Predmet.ProtustrankaFormatedOIB_1">  PRAVI PUT - UDRUGA ZA POMOĆ OSUĐIVANIM OSOBAMA I NJIHOVIM OBITELJIMA, OIB 44752291807</derivirana_varijabla>
  </DomainObject.Predmet.ProtustrankaFormatedOIB>
  <DomainObject.Predmet.ProtustrankaFormatedWithAdress>
    <izvorni_sadrzaj> PRAVI PUT - UDRUGA ZA POMOĆ OSUĐIVANIM OSOBAMA I NJIHOVIM OBITELJIMA, Svačićev trg 2, 10000 Zagreb</izvorni_sadrzaj>
    <derivirana_varijabla naziv="DomainObject.Predmet.ProtustrankaFormatedWithAdress_1"> PRAVI PUT - UDRUGA ZA POMOĆ OSUĐIVANIM OSOBAMA I NJIHOVIM OBITELJIMA, Svačićev trg 2, 10000 Zagreb</derivirana_varijabla>
  </DomainObject.Predmet.ProtustrankaFormatedWithAdress>
  <DomainObject.Predmet.ProtustrankaFormatedWithAdressOIB>
    <izvorni_sadrzaj> PRAVI PUT - UDRUGA ZA POMOĆ OSUĐIVANIM OSOBAMA I NJIHOVIM OBITELJIMA, OIB 44752291807, Svačićev trg 2, 10000 Zagreb</izvorni_sadrzaj>
    <derivirana_varijabla naziv="DomainObject.Predmet.ProtustrankaFormatedWithAdressOIB_1"> PRAVI PUT - UDRUGA ZA POMOĆ OSUĐIVANIM OSOBAMA I NJIHOVIM OBITELJIMA, OIB 44752291807, Svačićev trg 2, 10000 Zagreb</derivirana_varijabla>
  </DomainObject.Predmet.ProtustrankaFormatedWithAdressOIB>
  <DomainObject.Predmet.ProtustrankaWithAdress>
    <izvorni_sadrzaj>PRAVI PUT - UDRUGA ZA POMOĆ OSUĐIVANIM OSOBAMA I NJIHOVIM OBITELJIMA Svačićev trg 2, 10000 Zagreb</izvorni_sadrzaj>
    <derivirana_varijabla naziv="DomainObject.Predmet.ProtustrankaWithAdress_1">PRAVI PUT - UDRUGA ZA POMOĆ OSUĐIVANIM OSOBAMA I NJIHOVIM OBITELJIMA Svačićev trg 2, 10000 Zagreb</derivirana_varijabla>
  </DomainObject.Predmet.ProtustrankaWithAdress>
  <DomainObject.Predmet.ProtustrankaWithAdressOIB>
    <izvorni_sadrzaj>PRAVI PUT - UDRUGA ZA POMOĆ OSUĐIVANIM OSOBAMA I NJIHOVIM OBITELJIMA, OIB 44752291807, Svačićev trg 2, 10000 Zagreb</izvorni_sadrzaj>
    <derivirana_varijabla naziv="DomainObject.Predmet.ProtustrankaWithAdressOIB_1">PRAVI PUT - UDRUGA ZA POMOĆ OSUĐIVANIM OSOBAMA I NJIHOVIM OBITELJIMA, OIB 44752291807, Svačićev trg 2, 10000 Zagreb</derivirana_varijabla>
  </DomainObject.Predmet.ProtustrankaWithAdressOIB>
  <DomainObject.Predmet.ProtustrankaNazivFormated>
    <izvorni_sadrzaj>PRAVI PUT - UDRUGA ZA POMOĆ OSUĐIVANIM OSOBAMA I NJIHOVIM OBITELJIMA</izvorni_sadrzaj>
    <derivirana_varijabla naziv="DomainObject.Predmet.ProtustrankaNazivFormated_1">PRAVI PUT - UDRUGA ZA POMOĆ OSUĐIVANIM OSOBAMA I NJIHOVIM OBITELJIMA</derivirana_varijabla>
  </DomainObject.Predmet.ProtustrankaNazivFormated>
  <DomainObject.Predmet.ProtustrankaNazivFormatedOIB>
    <izvorni_sadrzaj>PRAVI PUT - UDRUGA ZA POMOĆ OSUĐIVANIM OSOBAMA I NJIHOVIM OBITELJIMA, OIB 44752291807</izvorni_sadrzaj>
    <derivirana_varijabla naziv="DomainObject.Predmet.ProtustrankaNazivFormatedOIB_1">PRAVI PUT - UDRUGA ZA POMOĆ OSUĐIVANIM OSOBAMA I NJIHOVIM OBITELJIMA, OIB 44752291807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PRAVI PUT - UDRUGA ZA POMOĆ OSUĐIVANIM OSOBAMA I NJIHOVIM OBITELJIMA</item>
    </izvorni_sadrzaj>
    <derivirana_varijabla naziv="DomainObject.Predmet.ProtuStrankaListFormated_1">
      <item>PRAVI PUT - UDRUGA ZA POMOĆ OSUĐIVANIM OSOBAMA I NJIHOVIM OBITELJIMA</item>
    </derivirana_varijabla>
  </DomainObject.Predmet.ProtuStrankaListFormated>
  <DomainObject.Predmet.ProtuStrankaListFormatedOIB>
    <izvorni_sadrzaj>
      <item>PRAVI PUT - UDRUGA ZA POMOĆ OSUĐIVANIM OSOBAMA I NJIHOVIM OBITELJIMA, OIB 44752291807</item>
    </izvorni_sadrzaj>
    <derivirana_varijabla naziv="DomainObject.Predmet.ProtuStrankaListFormatedOIB_1">
      <item>PRAVI PUT - UDRUGA ZA POMOĆ OSUĐIVANIM OSOBAMA I NJIHOVIM OBITELJIMA, OIB 44752291807</item>
    </derivirana_varijabla>
  </DomainObject.Predmet.ProtuStrankaListFormatedOIB>
  <DomainObject.Predmet.ProtuStrankaListFormatedWithAdress>
    <izvorni_sadrzaj>
      <item>PRAVI PUT - UDRUGA ZA POMOĆ OSUĐIVANIM OSOBAMA I NJIHOVIM OBITELJIMA, Svačićev trg 2, 10000 Zagreb</item>
    </izvorni_sadrzaj>
    <derivirana_varijabla naziv="DomainObject.Predmet.ProtuStrankaListFormatedWithAdress_1">
      <item>PRAVI PUT - UDRUGA ZA POMOĆ OSUĐIVANIM OSOBAMA I NJIHOVIM OBITELJIMA, Svačićev trg 2, 10000 Zagreb</item>
    </derivirana_varijabla>
  </DomainObject.Predmet.ProtuStrankaListFormatedWithAdress>
  <DomainObject.Predmet.ProtuStrankaListFormatedWithAdressOIB>
    <izvorni_sadrzaj>
      <item>PRAVI PUT - UDRUGA ZA POMOĆ OSUĐIVANIM OSOBAMA I NJIHOVIM OBITELJIMA, OIB 44752291807, Svačićev trg 2, 10000 Zagreb</item>
    </izvorni_sadrzaj>
    <derivirana_varijabla naziv="DomainObject.Predmet.ProtuStrankaListFormatedWithAdressOIB_1">
      <item>PRAVI PUT - UDRUGA ZA POMOĆ OSUĐIVANIM OSOBAMA I NJIHOVIM OBITELJIMA, OIB 44752291807, Svačićev trg 2, 10000 Zagreb</item>
    </derivirana_varijabla>
  </DomainObject.Predmet.ProtuStrankaListFormatedWithAdressOIB>
  <DomainObject.Predmet.ProtuStrankaListNazivFormated>
    <izvorni_sadrzaj>
      <item>PRAVI PUT - UDRUGA ZA POMOĆ OSUĐIVANIM OSOBAMA I NJIHOVIM OBITELJIMA</item>
    </izvorni_sadrzaj>
    <derivirana_varijabla naziv="DomainObject.Predmet.ProtuStrankaListNazivFormated_1">
      <item>PRAVI PUT - UDRUGA ZA POMOĆ OSUĐIVANIM OSOBAMA I NJIHOVIM OBITELJIMA</item>
    </derivirana_varijabla>
  </DomainObject.Predmet.ProtuStrankaListNazivFormated>
  <DomainObject.Predmet.ProtuStrankaListNazivFormatedOIB>
    <izvorni_sadrzaj>
      <item>PRAVI PUT - UDRUGA ZA POMOĆ OSUĐIVANIM OSOBAMA I NJIHOVIM OBITELJIMA, OIB 44752291807</item>
    </izvorni_sadrzaj>
    <derivirana_varijabla naziv="DomainObject.Predmet.ProtuStrankaListNazivFormatedOIB_1">
      <item>PRAVI PUT - UDRUGA ZA POMOĆ OSUĐIVANIM OSOBAMA I NJIHOVIM OBITELJIMA, OIB 44752291807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PRAVI PUT - UDRUGA ZA POMOĆ OSUĐIVANIM OSOBAMA I NJIHOVIM OBITELJIMA</izvorni_sadrzaj>
    <derivirana_varijabla naziv="DomainObject.Predmet.ProtustrankaIDrugi_1">PRAVI PUT - UDRUGA ZA POMOĆ OSUĐIVANIM OSOBAMA I NJIHOVIM OBITELJIMA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PRAVI PUT - UDRUGA ZA POMOĆ OSUĐIVANIM OSOBAMA I NJIHOVIM OBITELJIMA, OIB 44752291807, Svačićev trg 2, 10000 Zagreb</izvorni_sadrzaj>
    <derivirana_varijabla naziv="DomainObject.Predmet.ProtustrankaIDrugiAdressOIB_1">PRAVI PUT - UDRUGA ZA POMOĆ OSUĐIVANIM OSOBAMA I NJIHOVIM OBITELJIMA, OIB 44752291807, Svačićev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PRAVI PUT - UDRUGA ZA POMOĆ OSUĐIVANIM OSOBAMA I NJIHOVIM OBITELJIMA</item>
      <item>FINA Regionalni centar Zagreb</item>
    </izvorni_sadrzaj>
    <derivirana_varijabla naziv="DomainObject.Predmet.SudioniciListNaziv_1">
      <item>PRAVI PUT - UDRUGA ZA POMOĆ OSUĐIVANIM OSOBAMA I NJIHOVIM OBITELJIMA</item>
      <item>FINA Regionalni centar Zagreb</item>
    </derivirana_varijabla>
  </DomainObject.Predmet.SudioniciListNaziv>
  <DomainObject.Predmet.SudioniciListAdressOIB>
    <izvorni_sadrzaj>
      <item>PRAVI PUT - UDRUGA ZA POMOĆ OSUĐIVANIM OSOBAMA I NJIHOVIM OBITELJIMA, OIB 44752291807, Svačićev trg 2,10000 Zagreb</item>
      <item>FINA Regionalni centar Zagreb, OIB 85821130368, Trg svibanjskih žrtava 1995. 1,10000 Zagreb</item>
    </izvorni_sadrzaj>
    <derivirana_varijabla naziv="DomainObject.Predmet.SudioniciListAdressOIB_1">
      <item>PRAVI PUT - UDRUGA ZA POMOĆ OSUĐIVANIM OSOBAMA I NJIHOVIM OBITELJIMA, OIB 44752291807, Svačićev trg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44752291807</item>
      <item>, OIB 85821130368</item>
    </izvorni_sadrzaj>
    <derivirana_varijabla naziv="DomainObject.Predmet.SudioniciListNazivOIB_1">
      <item>, OIB 44752291807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2864</properties:Characters>
  <properties:Lines>80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2016-04-07T08:54:00Z</dcterms:created>
  <dc:creator>Ivan Turčić</dc:creator>
  <cp:lastModifiedBy>Lovro Tomičić</cp:lastModifiedBy>
  <dcterms:modified xmlns:xsi="http://www.w3.org/2001/XMLSchema-instance" xsi:type="dcterms:W3CDTF">2016-04-07T09:06:00Z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