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ad2d" w14:paraId="e90ad2d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6A7EEA">
        <w:t>83</w:t>
      </w:r>
      <w:r w:rsidR="00D325EB">
        <w:t xml:space="preserve"> </w:t>
      </w:r>
      <w:r w:rsidR="006A7EEA">
        <w:t>/16-6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6A7EEA">
        <w:t>LONG ISLAND j.d.o.o., Zadar, Put Dikla 77, OIB: 24678502126</w:t>
      </w:r>
      <w:r w:rsidR="001B7FF6">
        <w:t>,</w:t>
      </w:r>
      <w:r w:rsidR="006A7EEA">
        <w:t xml:space="preserve"> </w:t>
      </w:r>
      <w:r w:rsidR="00D325EB">
        <w:t xml:space="preserve"> </w:t>
      </w:r>
      <w:r w:rsidRPr="008C3132">
        <w:t xml:space="preserve">dana </w:t>
      </w:r>
      <w:r w:rsidR="00D434BA">
        <w:t>25. studenoga</w:t>
      </w:r>
      <w:r>
        <w:t xml:space="preserve"> 2016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D325EB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6A7EEA" w:rsidRPr="006A7EEA">
        <w:t>LONG ISLAND j.d.o.o., Zadar, Put Dikla 77, OIB: 24678502126</w:t>
      </w:r>
      <w:r w:rsidR="001B7FF6">
        <w:t>.</w:t>
      </w:r>
    </w:p>
    <w:p w:rsidRDefault="006A7EEA" w:rsidP="00BB5970" w:rsidR="006A7EEA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6A7EEA" w:rsidRPr="006A7EEA">
        <w:t>LONG ISLAND j.d.o.o., Zadar, Put Dikla 77, OIB: 24678502126</w:t>
      </w:r>
      <w:r>
        <w:t>,</w:t>
      </w:r>
      <w:r w:rsidRPr="002B5AAE">
        <w:t xml:space="preserve"> otvara se </w:t>
      </w:r>
      <w:r w:rsidR="00D434BA">
        <w:t>25. studenoga</w:t>
      </w:r>
      <w:r>
        <w:t xml:space="preserve"> </w:t>
      </w:r>
      <w:r w:rsidRPr="002B5AAE">
        <w:t xml:space="preserve">2016. godine u </w:t>
      </w:r>
      <w:r w:rsidR="00D434BA">
        <w:t>14,00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</w:t>
      </w:r>
      <w:r w:rsidRPr="00D434BA">
        <w:t xml:space="preserve">se </w:t>
      </w:r>
      <w:r w:rsidR="00D434BA" w:rsidRPr="00D434BA">
        <w:t>Dinka Trumbić iz Splita, Lovretska 10, OIB: 43468134790</w:t>
      </w:r>
      <w:r w:rsidR="00D434BA">
        <w:t>.</w:t>
      </w:r>
    </w:p>
    <w:p w:rsidRDefault="006A7EEA" w:rsidP="00BB5970" w:rsidR="006A7EEA">
      <w:pPr>
        <w:ind w:hanging="705" w:left="705"/>
        <w:jc w:val="both"/>
      </w:pPr>
    </w:p>
    <w:p w:rsidRDefault="00BB5970" w:rsidP="00BB5970" w:rsidR="00FB534D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6A7EEA" w:rsidRPr="006A7EEA">
        <w:t>LONG ISLAND j.d.o.o., Zadar, Put Dikla 77, OIB: 24678502126</w:t>
      </w:r>
      <w:r w:rsidR="001B7FF6">
        <w:t>.</w:t>
      </w:r>
    </w:p>
    <w:p w:rsidRDefault="00D325EB" w:rsidP="00BB5970" w:rsidR="00D325EB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9" w:left="709"/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brodova, upisnik brodova u izgradnji, upisnik zrakoplova i upisnik prava intelektualnog vlasništva.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>
      <w:pPr>
        <w:rPr>
          <w:b/>
        </w:rPr>
      </w:pPr>
    </w:p>
    <w:p w:rsidRDefault="00D434BA" w:rsidP="00BB5970" w:rsidR="00D434BA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lastRenderedPageBreak/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D325EB">
        <w:t>19</w:t>
      </w:r>
      <w:r w:rsidR="00FB534D">
        <w:t>. siječnja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bitnome navodi da na dan </w:t>
      </w:r>
      <w:r w:rsidR="00D325EB">
        <w:t>01. rujna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6A7EEA">
        <w:t>236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6A7EEA">
        <w:t>15.176,33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0132BC">
        <w:t>09</w:t>
      </w:r>
      <w:r w:rsidR="00A3046D">
        <w:t>. 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 xml:space="preserve">Izbor stečajnog upravitelja izvršen je primjenom odredbe čl.432. SZ-a, a metodom slučajnog odabira </w:t>
      </w:r>
      <w:r w:rsidR="00D434BA">
        <w:t>za stečajnog upravitelja izabrana Dinka Trumbić iz Splita</w:t>
      </w:r>
      <w:r w:rsidRPr="00D75141">
        <w:t>.</w:t>
      </w:r>
    </w:p>
    <w:p w:rsidRDefault="001B7FF6" w:rsidP="001B7FF6" w:rsidR="001B7FF6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B7FF6" w:rsidP="001B7FF6" w:rsidR="001B7FF6" w:rsidRPr="002B5AAE">
      <w:pPr>
        <w:jc w:val="both"/>
      </w:pPr>
      <w:r w:rsidRPr="002B5AAE">
        <w:t xml:space="preserve">          Stoga je odlučeno kao u izreci.</w:t>
      </w:r>
    </w:p>
    <w:p w:rsidRDefault="001B7FF6" w:rsidP="001B7FF6" w:rsidR="001B7FF6" w:rsidRPr="002B5AAE">
      <w:pPr>
        <w:jc w:val="both"/>
      </w:pP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C22BEE">
        <w:t>25</w:t>
      </w:r>
      <w:r w:rsidR="00D434BA">
        <w:t>. studenoga</w:t>
      </w:r>
      <w:r>
        <w:t xml:space="preserve"> </w:t>
      </w:r>
      <w:r w:rsidRPr="00240F6B">
        <w:t xml:space="preserve">2016.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D434BA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BB5970" w:rsidP="00BB5970" w:rsidR="00BB5970">
      <w:pPr>
        <w:jc w:val="both"/>
        <w:rPr>
          <w:b/>
        </w:rPr>
      </w:pPr>
    </w:p>
    <w:p w:rsidRDefault="001B7FF6" w:rsidP="00BB5970" w:rsidR="001B7FF6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lastRenderedPageBreak/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5EB" w:rsidR="00D325EB">
      <w:r>
        <w:separator/>
      </w:r>
    </w:p>
  </w:endnote>
  <w:endnote w:id="0" w:type="continuationSeparator">
    <w:p w:rsidRDefault="00D325EB" w:rsidR="00D3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5EB" w:rsidR="00D325EB">
      <w:r>
        <w:separator/>
      </w:r>
    </w:p>
  </w:footnote>
  <w:footnote w:id="0" w:type="continuationSeparator">
    <w:p w:rsidRDefault="00D325EB" w:rsidR="00D32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5EB" w:rsidP="00E37B9D" w:rsidR="00D32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5EB" w:rsidR="00D325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5EB" w:rsidP="00E37B9D" w:rsidR="00D32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9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325EB" w:rsidP="008C3132" w:rsidR="00D325EB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6A7EEA">
      <w:t>83</w:t>
    </w:r>
    <w:r>
      <w:t>/16-</w:t>
    </w:r>
    <w:r w:rsidR="006A7EE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32BC"/>
    <w:rsid w:val="0001684A"/>
    <w:rsid w:val="00022D2D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B7FF6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4BFD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683B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DF1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A7EEA"/>
    <w:rsid w:val="006B090A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3046D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2BEE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25EB"/>
    <w:rsid w:val="00D36588"/>
    <w:rsid w:val="00D434BA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B534D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B0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B0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 ISLAND j.d.o.o. za ugostiteljstvo, turizam i usluge</izvorni_sadrzaj>
    <derivirana_varijabla naziv="DomainObject.Predmet.ProtustrankaFormated_1">  LONG ISLAND j.d.o.o. za ugostiteljstvo, turizam i usluge</derivirana_varijabla>
  </DomainObject.Predmet.ProtustrankaFormated>
  <DomainObject.Predmet.ProtustrankaFormatedOIB>
    <izvorni_sadrzaj>  LONG ISLAND j.d.o.o. za ugostiteljstvo, turizam i usluge, OIB 24678502126</izvorni_sadrzaj>
    <derivirana_varijabla naziv="DomainObject.Predmet.ProtustrankaFormatedOIB_1">  LONG ISLAND j.d.o.o. za ugostiteljstvo, turizam i usluge, OIB 24678502126</derivirana_varijabla>
  </DomainObject.Predmet.ProtustrankaFormatedOIB>
  <DomainObject.Predmet.ProtustrankaFormatedWithAdress>
    <izvorni_sadrzaj> LONG ISLAND j.d.o.o. za ugostiteljstvo, turizam i usluge, Put Dikla 77, 23000 Zadar</izvorni_sadrzaj>
    <derivirana_varijabla naziv="DomainObject.Predmet.ProtustrankaFormatedWithAdress_1"> LONG ISLAND j.d.o.o. za ugostiteljstvo, turizam i usluge, Put Dikla 77, 23000 Zadar</derivirana_varijabla>
  </DomainObject.Predmet.ProtustrankaFormatedWithAdress>
  <DomainObject.Predmet.ProtustrankaFormatedWithAdressOIB>
    <izvorni_sadrzaj> LONG ISLAND j.d.o.o. za ugostiteljstvo, turizam i usluge, OIB 24678502126, Put Dikla 77, 23000 Zadar</izvorni_sadrzaj>
    <derivirana_varijabla naziv="DomainObject.Predmet.ProtustrankaFormatedWithAdressOIB_1"> LONG ISLAND j.d.o.o. za ugostiteljstvo, turizam i usluge, OIB 24678502126, Put Dikla 77, 23000 Zadar</derivirana_varijabla>
  </DomainObject.Predmet.ProtustrankaFormatedWithAdressOIB>
  <DomainObject.Predmet.ProtustrankaWithAdress>
    <izvorni_sadrzaj>LONG ISLAND j.d.o.o. za ugostiteljstvo, turizam i usluge Put Dikla 77, 23000 Zadar</izvorni_sadrzaj>
    <derivirana_varijabla naziv="DomainObject.Predmet.ProtustrankaWithAdress_1">LONG ISLAND j.d.o.o. za ugostiteljstvo, turizam i usluge Put Dikla 77, 23000 Zadar</derivirana_varijabla>
  </DomainObject.Predmet.ProtustrankaWithAdress>
  <DomainObject.Predmet.ProtustrankaWithAdressOIB>
    <izvorni_sadrzaj>LONG ISLAND j.d.o.o. za ugostiteljstvo, turizam i usluge, OIB 24678502126, Put Dikla 77, 23000 Zadar</izvorni_sadrzaj>
    <derivirana_varijabla naziv="DomainObject.Predmet.ProtustrankaWithAdressOIB_1">LONG ISLAND j.d.o.o. za ugostiteljstvo, turizam i usluge, OIB 24678502126, Put Dikla 77, 23000 Zadar</derivirana_varijabla>
  </DomainObject.Predmet.ProtustrankaWithAdressOIB>
  <DomainObject.Predmet.ProtustrankaNazivFormated>
    <izvorni_sadrzaj>LONG ISLAND j.d.o.o. za ugostiteljstvo, turizam i usluge</izvorni_sadrzaj>
    <derivirana_varijabla naziv="DomainObject.Predmet.ProtustrankaNazivFormated_1">LONG ISLAND j.d.o.o. za ugostiteljstvo, turizam i usluge</derivirana_varijabla>
  </DomainObject.Predmet.ProtustrankaNazivFormated>
  <DomainObject.Predmet.ProtustrankaNazivFormatedOIB>
    <izvorni_sadrzaj>LONG ISLAND j.d.o.o. za ugostiteljstvo, turizam i usluge, OIB 24678502126</izvorni_sadrzaj>
    <derivirana_varijabla naziv="DomainObject.Predmet.ProtustrankaNazivFormatedOIB_1">LONG ISLAND j.d.o.o. za ugostiteljstvo, turizam i usluge, OIB 24678502126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15176.33</izvorni_sadrzaj>
    <derivirana_varijabla naziv="DomainObject.Predmet.TrenutnaVrijednost_1">15176.33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LONG ISLAND j.d.o.o. za ugostiteljstvo, turizam i usluge</item>
    </izvorni_sadrzaj>
    <derivirana_varijabla naziv="DomainObject.Predmet.ProtuStrankaListFormated_1">
      <item>LONG ISLAND j.d.o.o. za ugostiteljstvo, turizam i usluge</item>
    </derivirana_varijabla>
  </DomainObject.Predmet.ProtuStrankaListFormated>
  <DomainObject.Predmet.ProtuStrankaListFormatedOIB>
    <izvorni_sadrzaj>
      <item>LONG ISLAND j.d.o.o. za ugostiteljstvo, turizam i usluge, OIB 24678502126</item>
    </izvorni_sadrzaj>
    <derivirana_varijabla naziv="DomainObject.Predmet.ProtuStrankaListFormatedOIB_1">
      <item>LONG ISLAND j.d.o.o. za ugostiteljstvo, turizam i usluge, OIB 24678502126</item>
    </derivirana_varijabla>
  </DomainObject.Predmet.ProtuStrankaListFormatedOIB>
  <DomainObject.Predmet.ProtuStrankaListFormatedWithAdress>
    <izvorni_sadrzaj>
      <item>LONG ISLAND j.d.o.o. za ugostiteljstvo, turizam i usluge, Put Dikla 77, 23000 Zadar</item>
    </izvorni_sadrzaj>
    <derivirana_varijabla naziv="DomainObject.Predmet.ProtuStrankaListFormatedWithAdress_1">
      <item>LONG ISLAND j.d.o.o. za ugostiteljstvo, turizam i usluge, Put Dikla 77, 23000 Zadar</item>
    </derivirana_varijabla>
  </DomainObject.Predmet.ProtuStrankaListFormatedWithAdress>
  <DomainObject.Predmet.ProtuStrankaListFormatedWithAdressOIB>
    <izvorni_sadrzaj>
      <item>LONG ISLAND j.d.o.o. za ugostiteljstvo, turizam i usluge, OIB 24678502126, Put Dikla 77, 23000 Zadar</item>
    </izvorni_sadrzaj>
    <derivirana_varijabla naziv="DomainObject.Predmet.ProtuStrankaListFormatedWithAdressOIB_1">
      <item>LONG ISLAND j.d.o.o. za ugostiteljstvo, turizam i usluge, OIB 24678502126, Put Dikla 77, 23000 Zadar</item>
    </derivirana_varijabla>
  </DomainObject.Predmet.ProtuStrankaListFormatedWithAdressOIB>
  <DomainObject.Predmet.ProtuStrankaListNazivFormated>
    <izvorni_sadrzaj>
      <item>LONG ISLAND j.d.o.o. za ugostiteljstvo, turizam i usluge</item>
    </izvorni_sadrzaj>
    <derivirana_varijabla naziv="DomainObject.Predmet.ProtuStrankaListNazivFormated_1">
      <item>LONG ISLAND j.d.o.o. za ugostiteljstvo, turizam i usluge</item>
    </derivirana_varijabla>
  </DomainObject.Predmet.ProtuStrankaListNazivFormated>
  <DomainObject.Predmet.ProtuStrankaListNazivFormatedOIB>
    <izvorni_sadrzaj>
      <item>LONG ISLAND j.d.o.o. za ugostiteljstvo, turizam i usluge, OIB 24678502126</item>
    </izvorni_sadrzaj>
    <derivirana_varijabla naziv="DomainObject.Predmet.ProtuStrankaListNazivFormatedOIB_1">
      <item>LONG ISLAND j.d.o.o. za ugostiteljstvo, turizam i usluge, OIB 24678502126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LONG ISLAND j.d.o.o. za ugostiteljstvo, turizam i usluge</izvorni_sadrzaj>
    <derivirana_varijabla naziv="DomainObject.Predmet.ProtustrankaIDrugi_1">LONG ISLAND j.d.o.o. za ugostiteljstvo,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LONG ISLAND j.d.o.o. za ugostiteljstvo, turizam i usluge, OIB 24678502126, Put Dikla 77, 23000 Zadar</izvorni_sadrzaj>
    <derivirana_varijabla naziv="DomainObject.Predmet.ProtustrankaIDrugiAdressOIB_1">LONG ISLAND j.d.o.o. za ugostiteljstvo, turizam i usluge, OIB 24678502126, Put Dikla 77,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LONG ISLAND j.d.o.o. za ugostiteljstvo, turizam i usluge</item>
    </izvorni_sadrzaj>
    <derivirana_varijabla naziv="DomainObject.Predmet.SudioniciListNaziv_1">
      <item>FINA</item>
      <item>LONG ISLAND j.d.o.o. za ugostiteljstvo, turizam i usluge</item>
    </derivirana_varijabla>
  </DomainObject.Predmet.SudioniciListNaziv>
  <DomainObject.Predmet.SudioniciListAdressOIB>
    <izvorni_sadrzaj>
      <item>FINA, OIB 85821130368</item>
      <item>LONG ISLAND j.d.o.o. za ugostiteljstvo, turizam i usluge, OIB 24678502126, Put Dikla 77,23000 Zadar</item>
    </izvorni_sadrzaj>
    <derivirana_varijabla naziv="DomainObject.Predmet.SudioniciListAdressOIB_1">
      <item>FINA, OIB 85821130368</item>
      <item>LONG ISLAND j.d.o.o. za ugostiteljstvo, turizam i usluge, OIB 24678502126, Put Dikla 77,23000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24678502126</item>
    </izvorni_sadrzaj>
    <derivirana_varijabla naziv="DomainObject.Predmet.SudioniciListNazivOIB_1">
      <item>, OIB 85821130368</item>
      <item>, OIB 24678502126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837</properties:Words>
  <properties:Characters>4524</properties:Characters>
  <properties:Lines>119</properties:Lines>
  <properties:Paragraphs>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2016-07-07T11:03:00Z</dcterms:created>
  <dc:creator>Administrator</dc:creator>
  <cp:lastModifiedBy>wsadmin</cp:lastModifiedBy>
  <cp:lastPrinted>2016-11-25T08:55:00Z</cp:lastPrinted>
  <dcterms:modified xmlns:xsi="http://www.w3.org/2001/XMLSchema-instance" xsi:type="dcterms:W3CDTF">2016-11-25T12:58:00Z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