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6bc2" w14:paraId="3db6bc2" w:rsidRDefault="007F3B48" w:rsidP="007F3B48" w:rsidR="007F3B48" w:rsidRPr="00C058CF">
      <w:pPr>
        <w15:collapsed w:val="false"/>
      </w:pPr>
      <w:bookmarkStart w:name="_GoBack" w:id="0"/>
      <w:bookmarkEnd w:id="0"/>
      <w:r w:rsidRPr="00C058CF">
        <w:rPr>
          <w:rStyle w:val="Naglaeno"/>
        </w:rPr>
        <w:t xml:space="preserve">             </w:t>
      </w:r>
      <w:r w:rsidRPr="00C058C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B48" w:rsidP="007F3B48" w:rsidR="007F3B48" w:rsidRPr="00C058CF"/>
    <w:p w:rsidRDefault="007F3B48" w:rsidP="007F3B48" w:rsidR="007F3B48" w:rsidRPr="00C058CF">
      <w:pPr>
        <w:ind w:hanging="720" w:left="360"/>
        <w:rPr>
          <w:b/>
        </w:rPr>
      </w:pPr>
      <w:r w:rsidRPr="00C058CF">
        <w:rPr>
          <w:b/>
        </w:rPr>
        <w:t xml:space="preserve">     REPUBLIKA HRVATSKA</w:t>
      </w:r>
    </w:p>
    <w:p w:rsidRDefault="007F3B48" w:rsidP="007F3B48" w:rsidR="007F3B48" w:rsidRPr="00C058CF">
      <w:pPr>
        <w:ind w:hanging="720" w:left="360"/>
      </w:pPr>
      <w:r w:rsidRPr="00C058CF">
        <w:t xml:space="preserve">     TRGOVAČKI SUD U OSIJEKU</w:t>
      </w:r>
    </w:p>
    <w:p w:rsidRDefault="007F3B48" w:rsidP="007F3B48" w:rsidR="007F3B48" w:rsidRPr="00C058CF">
      <w:pPr>
        <w:ind w:hanging="720" w:left="360"/>
      </w:pPr>
      <w:r w:rsidRPr="00C058CF">
        <w:t xml:space="preserve">     </w:t>
      </w:r>
    </w:p>
    <w:p w:rsidRDefault="007F3B48" w:rsidP="007F3B48" w:rsidR="007F3B48" w:rsidRPr="00C058CF"/>
    <w:p w:rsidRDefault="007F3B48" w:rsidP="00C058CF" w:rsidR="007F3B48" w:rsidRPr="00C058CF">
      <w:pPr>
        <w:jc w:val="center"/>
      </w:pPr>
      <w:r w:rsidRPr="00C058CF">
        <w:t>R E P U B L I K A  H R V A T S K A</w:t>
      </w:r>
    </w:p>
    <w:p w:rsidRDefault="007F3B48" w:rsidP="007F3B48" w:rsidR="007F3B48" w:rsidRPr="00C058CF">
      <w:pPr>
        <w:jc w:val="center"/>
      </w:pPr>
      <w:r w:rsidRPr="00C058CF">
        <w:t>R J E Š E N J E</w:t>
      </w:r>
    </w:p>
    <w:p w:rsidRDefault="007F3B48" w:rsidP="007F3B48" w:rsidR="007F3B48" w:rsidRPr="00C058CF">
      <w:pPr>
        <w:rPr>
          <w:b/>
        </w:rPr>
      </w:pPr>
    </w:p>
    <w:p w:rsidRDefault="007F3B48" w:rsidP="007F3B48" w:rsidR="007F3B48" w:rsidRPr="00C058CF">
      <w:pPr>
        <w:rPr>
          <w:b/>
        </w:rPr>
      </w:pPr>
    </w:p>
    <w:p w:rsidRDefault="007F3B48" w:rsidP="007F3B48" w:rsidR="007F3B48" w:rsidRPr="00C058CF">
      <w:pPr>
        <w:pStyle w:val="Tijeloteksta"/>
        <w:rPr>
          <w:sz w:val="24"/>
        </w:rPr>
      </w:pPr>
      <w:r w:rsidRPr="00C058CF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C058CF" w:rsidRPr="00C058CF">
        <w:rPr>
          <w:b/>
          <w:sz w:val="24"/>
        </w:rPr>
        <w:t>FRONAL d.o.o., E. Savojskog 1, Bilje, MBS: 030052003, OIB: 08015729442</w:t>
      </w:r>
      <w:r w:rsidRPr="00C058CF">
        <w:rPr>
          <w:sz w:val="24"/>
        </w:rPr>
        <w:t xml:space="preserve">, dana </w:t>
      </w:r>
      <w:r w:rsidR="00C058CF">
        <w:rPr>
          <w:sz w:val="24"/>
        </w:rPr>
        <w:t>31. listopada</w:t>
      </w:r>
      <w:r w:rsidR="00C058CF" w:rsidRPr="00C058CF">
        <w:rPr>
          <w:sz w:val="24"/>
        </w:rPr>
        <w:t xml:space="preserve"> </w:t>
      </w:r>
      <w:r w:rsidRPr="00C058CF">
        <w:rPr>
          <w:sz w:val="24"/>
        </w:rPr>
        <w:t xml:space="preserve">2016. g.  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center"/>
      </w:pPr>
      <w:r w:rsidRPr="00C058CF">
        <w:t>r i j e š i o   j e</w:t>
      </w:r>
    </w:p>
    <w:p w:rsidRDefault="007F3B48" w:rsidP="007F3B48" w:rsidR="007F3B48" w:rsidRPr="00C058CF">
      <w:pPr>
        <w:pStyle w:val="Tijeloteksta"/>
        <w:rPr>
          <w:sz w:val="24"/>
        </w:rPr>
      </w:pPr>
      <w:r w:rsidRPr="00C058CF">
        <w:rPr>
          <w:sz w:val="24"/>
        </w:rPr>
        <w:tab/>
      </w:r>
    </w:p>
    <w:p w:rsidRDefault="007F3B48" w:rsidP="007F3B48" w:rsidR="007F3B48" w:rsidRPr="00C058CF">
      <w:pPr>
        <w:pStyle w:val="Tijeloteksta"/>
        <w:rPr>
          <w:b/>
          <w:bCs/>
          <w:sz w:val="24"/>
        </w:rPr>
      </w:pPr>
    </w:p>
    <w:p w:rsidRDefault="007F3B48" w:rsidP="007F3B48" w:rsidR="007F3B48" w:rsidRPr="00C058CF">
      <w:pPr>
        <w:jc w:val="both"/>
      </w:pPr>
      <w:r w:rsidRPr="00C058CF">
        <w:rPr>
          <w:b/>
          <w:bCs/>
        </w:rPr>
        <w:tab/>
      </w:r>
      <w:r w:rsidRPr="00C058CF">
        <w:t>1.</w:t>
      </w:r>
      <w:r w:rsidRPr="00C058CF">
        <w:tab/>
        <w:t xml:space="preserve">Pozivaju se osobe koje imaju pravni interes da se provede stečajni postupak nad dužnikom </w:t>
      </w:r>
      <w:r w:rsidR="00C058CF" w:rsidRPr="00C058CF">
        <w:rPr>
          <w:b/>
        </w:rPr>
        <w:t>FRONAL d.o.o., E. Savojskog 1, Bilje, MBS: 030052003, OIB: 08015729442</w:t>
      </w:r>
      <w:r w:rsidRPr="00C058CF">
        <w:rPr>
          <w:b/>
        </w:rPr>
        <w:t xml:space="preserve">, </w:t>
      </w:r>
      <w:r w:rsidRPr="00C058CF">
        <w:t>da u roku od 15 dana od dana objave ovog rješenja na e-oglasnoj ploči Trgovačkog suda u Osijeku solidarno uplate na sudski depozit ovog suda broj HR31 2390 0011 3000 0020 0 s pozivom na broj HR05 272-</w:t>
      </w:r>
      <w:r w:rsidR="00C058CF">
        <w:rPr>
          <w:b/>
        </w:rPr>
        <w:t>518</w:t>
      </w:r>
      <w:r w:rsidRPr="00C058CF">
        <w:rPr>
          <w:b/>
        </w:rPr>
        <w:t>-16</w:t>
      </w:r>
      <w:r w:rsidRPr="00C058CF">
        <w:t xml:space="preserve"> kod Hrvatske poštanske banke iznos od </w:t>
      </w:r>
      <w:r w:rsidR="006A6D7E">
        <w:t>2</w:t>
      </w:r>
      <w:r w:rsidRPr="00C058CF">
        <w:t>0.000,00 kn, na ime predujma za pokriće troškova kako prethodnog tako i otvorenog stečajnog postupka, te da u istom roku potvrdu o uplati dostave u sudski spis (čl. 132 st. 1 Stečajnog zakona – NN br. 71/15).</w:t>
      </w:r>
    </w:p>
    <w:p w:rsidRDefault="007F3B48" w:rsidP="007F3B48" w:rsidR="007F3B48" w:rsidRPr="00C058CF">
      <w:pPr>
        <w:ind w:firstLine="720"/>
        <w:jc w:val="both"/>
      </w:pPr>
      <w:r w:rsidRPr="00C058CF">
        <w:t>2.</w:t>
      </w:r>
      <w:r w:rsidRPr="00C058CF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 st. 2 Stečajnog zakona (NN 71/15).</w:t>
      </w:r>
    </w:p>
    <w:p w:rsidRDefault="007F3B48" w:rsidP="007F3B48" w:rsidR="007F3B48" w:rsidRPr="00C058CF">
      <w:pPr>
        <w:ind w:firstLine="720"/>
        <w:jc w:val="both"/>
      </w:pPr>
      <w:r w:rsidRPr="00C058CF">
        <w:t>3.</w:t>
      </w:r>
      <w:r w:rsidRPr="00C058CF">
        <w:tab/>
        <w:t>Ako sud zaključi stečajni postupak u skladu s odredbom članka 132 st. 2 Stečajnog zakona (NN 71/15), a dužnik nema sredstava za namirenje najnužnijih troškova (sređivanje arhivske građe i sl.), potrebna sredstva isplatit će se iz fonda za namirenje troškova stečajnog postupka.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both"/>
      </w:pPr>
    </w:p>
    <w:p w:rsidRDefault="007F3B48" w:rsidP="007F3B48" w:rsidR="007F3B48" w:rsidRPr="00984801">
      <w:pPr>
        <w:jc w:val="center"/>
      </w:pPr>
      <w:r w:rsidRPr="00984801">
        <w:t>Obrazloženje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both"/>
      </w:pPr>
    </w:p>
    <w:p w:rsidRDefault="007F3B48" w:rsidP="00984801" w:rsidR="007F3B48" w:rsidRPr="00C058CF">
      <w:pPr>
        <w:tabs>
          <w:tab w:pos="4050" w:val="left"/>
        </w:tabs>
        <w:jc w:val="both"/>
      </w:pPr>
      <w:r w:rsidRPr="00C058CF">
        <w:t xml:space="preserve">           Predlagatelj FINA RC Osijek,  podnio je dana </w:t>
      </w:r>
      <w:r w:rsidR="00984801">
        <w:t>8. ožujka</w:t>
      </w:r>
      <w:r w:rsidRPr="00C058CF">
        <w:t xml:space="preserve"> 2016. g. prijedlog za otvaranje stečajnog postupka nad dužnikom </w:t>
      </w:r>
      <w:r w:rsidR="00984801" w:rsidRPr="00984801">
        <w:rPr>
          <w:b/>
        </w:rPr>
        <w:t>FRONAL d.o.o., E. Savojskog 1, Bilje, MBS: 030052003, OIB: 08015729442</w:t>
      </w:r>
      <w:r w:rsidRPr="00C058CF">
        <w:t xml:space="preserve">.  </w:t>
      </w:r>
      <w:r w:rsidRPr="00C058CF">
        <w:tab/>
      </w:r>
      <w:r w:rsidRPr="00C058CF">
        <w:tab/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ind w:firstLine="720"/>
        <w:jc w:val="both"/>
      </w:pPr>
      <w:r w:rsidRPr="00C058CF">
        <w:t>Zaključkom Trgovačkog suda u Osijeku broj St-</w:t>
      </w:r>
      <w:r w:rsidR="00984801">
        <w:t>518</w:t>
      </w:r>
      <w:r w:rsidRPr="00C058CF">
        <w:t>/16</w:t>
      </w:r>
      <w:r w:rsidR="00984801">
        <w:t>-3</w:t>
      </w:r>
      <w:r w:rsidRPr="00C058CF">
        <w:t xml:space="preserve"> od </w:t>
      </w:r>
      <w:r w:rsidR="00984801">
        <w:t>9. svibnja</w:t>
      </w:r>
      <w:r w:rsidRPr="00C058CF">
        <w:t xml:space="preserve"> 2016. g. pozvan </w:t>
      </w:r>
      <w:r w:rsidR="00984801">
        <w:t>j</w:t>
      </w:r>
      <w:r w:rsidRPr="00C058CF">
        <w:t xml:space="preserve">e zakonski zastupnik dužnika da u roku od 8 dana od dana primitka zaključka preda </w:t>
      </w:r>
      <w:r w:rsidRPr="00C058CF">
        <w:lastRenderedPageBreak/>
        <w:t xml:space="preserve">sudu izvješće o financijsko-gospodarskom stanju dužnika u dva primjerka te joj je ujedno i naloženo da podnese </w:t>
      </w:r>
      <w:proofErr w:type="spellStart"/>
      <w:r w:rsidRPr="00C058CF">
        <w:t>prokazni</w:t>
      </w:r>
      <w:proofErr w:type="spellEnd"/>
      <w:r w:rsidRPr="00C058CF">
        <w:t xml:space="preserve"> popis imovine ovjerovljen kod javnog bilježnika.</w:t>
      </w:r>
    </w:p>
    <w:p w:rsidRDefault="007F3B48" w:rsidP="007F3B48" w:rsidR="007F3B48" w:rsidRPr="00C058CF">
      <w:pPr>
        <w:ind w:firstLine="720"/>
        <w:jc w:val="both"/>
      </w:pPr>
    </w:p>
    <w:p w:rsidRDefault="007F3B48" w:rsidP="007F3B48" w:rsidR="007F3B48" w:rsidRPr="00C058CF">
      <w:pPr>
        <w:ind w:firstLine="720"/>
        <w:jc w:val="both"/>
      </w:pPr>
      <w:r w:rsidRPr="00C058CF">
        <w:t xml:space="preserve">Dana </w:t>
      </w:r>
      <w:r w:rsidR="00984801">
        <w:t>24. listopada</w:t>
      </w:r>
      <w:r w:rsidRPr="00C058CF">
        <w:t xml:space="preserve"> 2016. g. dužnik je dostavio izvješće o financijsko-gospodarskom stanju dužnika, </w:t>
      </w:r>
      <w:proofErr w:type="spellStart"/>
      <w:r w:rsidRPr="00C058CF">
        <w:t>prokazni</w:t>
      </w:r>
      <w:proofErr w:type="spellEnd"/>
      <w:r w:rsidRPr="00C058CF">
        <w:t xml:space="preserve"> popis imovine dužnika ovjerovljen kod javnog bilježnika </w:t>
      </w:r>
      <w:r w:rsidR="00984801">
        <w:t>Biserke Arambašić iz Osijeka, Kapucinska 17/I,</w:t>
      </w:r>
      <w:r w:rsidRPr="00C058CF">
        <w:t xml:space="preserve"> broj OV-</w:t>
      </w:r>
      <w:r w:rsidR="00984801">
        <w:t>11090</w:t>
      </w:r>
      <w:r w:rsidRPr="00C058CF">
        <w:t xml:space="preserve">/16 od </w:t>
      </w:r>
      <w:r w:rsidR="00984801">
        <w:t>19.10</w:t>
      </w:r>
      <w:r w:rsidRPr="00C058CF">
        <w:t>.2016. g. iz kojeg proizlazi da dužnik nema imovine.</w:t>
      </w:r>
    </w:p>
    <w:p w:rsidRDefault="007F3B48" w:rsidP="007F3B48" w:rsidR="007F3B48" w:rsidRPr="00C058CF">
      <w:pPr>
        <w:ind w:firstLine="720"/>
        <w:jc w:val="both"/>
      </w:pPr>
      <w:r w:rsidRPr="00C058CF">
        <w:t xml:space="preserve"> </w:t>
      </w:r>
    </w:p>
    <w:p w:rsidRDefault="007F3B48" w:rsidP="007F3B48" w:rsidR="007F3B48" w:rsidRPr="00C058CF">
      <w:pPr>
        <w:ind w:firstLine="720"/>
        <w:jc w:val="both"/>
      </w:pPr>
      <w:r w:rsidRPr="00C058CF"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984801">
        <w:t>8</w:t>
      </w:r>
      <w:r w:rsidRPr="00C058CF">
        <w:t xml:space="preserve">. ožujka 2016. g. za otvaranje stečajnog postupka nad dužnikom razvidno da na dan 1. rujan 2015. g. dužnik u Očevidniku redoslijeda osnova za plaćanje ima evidentirane neizvršene osnove za plaćanje u ukupnom iznosu od </w:t>
      </w:r>
      <w:r w:rsidR="00984801">
        <w:t>86.736,23</w:t>
      </w:r>
      <w:r w:rsidRPr="00C058CF">
        <w:t xml:space="preserve"> kn u neprekidnom razdoblju od </w:t>
      </w:r>
      <w:r w:rsidR="00EB36D5">
        <w:t>1584</w:t>
      </w:r>
      <w:r w:rsidRPr="00C058CF">
        <w:t xml:space="preserve"> dana valjalo je sukladno čl. 132 st. 1 Stečajnog zakona (NN 71/15) odlučiti kao u izreci pod točkom 1.</w:t>
      </w:r>
    </w:p>
    <w:p w:rsidRDefault="007F3B48" w:rsidP="007F3B48" w:rsidR="007F3B48" w:rsidRPr="00C058CF">
      <w:pPr>
        <w:pStyle w:val="Tijeloteksta"/>
        <w:rPr>
          <w:sz w:val="24"/>
        </w:rPr>
      </w:pPr>
    </w:p>
    <w:p w:rsidRDefault="007F3B48" w:rsidP="007F3B48" w:rsidR="007F3B48" w:rsidRPr="00C058CF">
      <w:pPr>
        <w:pStyle w:val="Tijeloteksta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  <w:r w:rsidRPr="00C058CF">
        <w:rPr>
          <w:sz w:val="24"/>
        </w:rPr>
        <w:t xml:space="preserve">U Osijeku </w:t>
      </w:r>
      <w:r w:rsidR="00EB36D5">
        <w:rPr>
          <w:sz w:val="24"/>
        </w:rPr>
        <w:t>31. listopada</w:t>
      </w:r>
      <w:r w:rsidRPr="00C058CF">
        <w:rPr>
          <w:sz w:val="24"/>
        </w:rPr>
        <w:t xml:space="preserve"> 2016. g.</w:t>
      </w: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 xml:space="preserve">Zapisničar: Danijela </w:t>
      </w:r>
      <w:r w:rsidR="00FE6073">
        <w:rPr>
          <w:sz w:val="24"/>
        </w:rPr>
        <w:t>Špeletić</w:t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                                             STEČAJNA SUTKINJA</w:t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</w:t>
      </w:r>
      <w:r w:rsidRPr="00C058CF">
        <w:rPr>
          <w:sz w:val="24"/>
        </w:rPr>
        <w:tab/>
        <w:t xml:space="preserve">                          Nada Roso</w:t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>DNA</w:t>
      </w:r>
    </w:p>
    <w:p w:rsidRDefault="007F3B48" w:rsidP="007F3B48" w:rsidR="007F3B48" w:rsidRPr="00C058CF">
      <w:pPr>
        <w:pStyle w:val="Tijeloteksta"/>
        <w:ind w:left="720"/>
        <w:jc w:val="left"/>
        <w:rPr>
          <w:sz w:val="24"/>
        </w:rPr>
      </w:pPr>
    </w:p>
    <w:p w:rsidRDefault="007F3B48" w:rsidP="007F3B48" w:rsidR="007F3B48" w:rsidRPr="00C058CF">
      <w:pPr>
        <w:numPr>
          <w:ilvl w:val="0"/>
          <w:numId w:val="9"/>
        </w:numPr>
        <w:jc w:val="both"/>
      </w:pPr>
      <w:r w:rsidRPr="00C058CF">
        <w:t>e-oglasna ploča</w:t>
      </w:r>
    </w:p>
    <w:p w:rsidRDefault="007F3B48" w:rsidP="007F3B48" w:rsidR="007F3B48" w:rsidRPr="00C058CF">
      <w:pPr>
        <w:numPr>
          <w:ilvl w:val="0"/>
          <w:numId w:val="9"/>
        </w:numPr>
        <w:jc w:val="both"/>
      </w:pPr>
      <w:r w:rsidRPr="00C058CF">
        <w:t xml:space="preserve">kal. </w:t>
      </w:r>
      <w:r w:rsidR="00FE6073">
        <w:t>1.12.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/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lastRenderedPageBreak/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</w:t>
      </w:r>
      <w:r w:rsidRPr="00C058CF"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</w:t>
      </w:r>
      <w:r w:rsidRPr="00C058CF">
        <w:rPr>
          <w:sz w:val="24"/>
        </w:rPr>
        <w:tab/>
      </w:r>
    </w:p>
    <w:p w:rsidRDefault="006D3C3F" w:rsidP="007F3B48" w:rsidR="006D3C3F" w:rsidRPr="00C058CF"/>
    <w:sectPr w:rsidSect="00606835" w:rsidR="006D3C3F" w:rsidRPr="00C058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C44" w:rsidR="00B92C44">
      <w:r>
        <w:separator/>
      </w:r>
    </w:p>
  </w:endnote>
  <w:endnote w:id="0" w:type="continuationSeparator">
    <w:p w:rsidRDefault="00B92C44" w:rsidR="00B92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C44" w:rsidR="00B92C44">
      <w:r>
        <w:separator/>
      </w:r>
    </w:p>
  </w:footnote>
  <w:footnote w:id="0" w:type="continuationSeparator">
    <w:p w:rsidRDefault="00B92C44" w:rsidR="00B92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1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St-518/16-8</w:t>
    </w:r>
  </w:p>
  <w:p w:rsidRDefault="008814C5" w:rsidP="008814C5" w:rsidR="008814C5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St-518/16-8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108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D7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3B48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01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C44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8C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965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6D5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073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1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151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51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1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1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1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151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51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1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1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FRONAL d.o.o. za trgovinu i ugostiteljstvo</izvorni_sadrzaj>
    <derivirana_varijabla naziv="DomainObject.Predmet.ProtustrankaFormated_1">  FRONAL d.o.o. za trgovinu i ugostiteljstvo</derivirana_varijabla>
  </DomainObject.Predmet.ProtustrankaFormated>
  <DomainObject.Predmet.ProtustrankaFormatedOIB>
    <izvorni_sadrzaj>  FRONAL d.o.o. za trgovinu i ugostiteljstvo, OIB 08015729442</izvorni_sadrzaj>
    <derivirana_varijabla naziv="DomainObject.Predmet.ProtustrankaFormatedOIB_1">  FRONAL d.o.o. za trgovinu i ugostiteljstvo, OIB 08015729442</derivirana_varijabla>
  </DomainObject.Predmet.ProtustrankaFormatedOIB>
  <DomainObject.Predmet.ProtustrankaFormatedWithAdress>
    <izvorni_sadrzaj> FRONAL d.o.o. za trgovinu i ugostiteljstvo, E.Savojskog 1, 31327 Bilje</izvorni_sadrzaj>
    <derivirana_varijabla naziv="DomainObject.Predmet.ProtustrankaFormatedWithAdress_1"> FRONAL d.o.o. za trgovinu i ugostiteljstvo, E.Savojskog 1, 31327 Bilje</derivirana_varijabla>
  </DomainObject.Predmet.ProtustrankaFormatedWithAdress>
  <DomainObject.Predmet.ProtustrankaFormatedWithAdressOIB>
    <izvorni_sadrzaj> FRONAL d.o.o. za trgovinu i ugostiteljstvo, OIB 08015729442, E.Savojskog 1, 31327 Bilje</izvorni_sadrzaj>
    <derivirana_varijabla naziv="DomainObject.Predmet.ProtustrankaFormatedWithAdressOIB_1"> FRONAL d.o.o. za trgovinu i ugostiteljstvo, OIB 08015729442, E.Savojskog 1, 31327 Bilje</derivirana_varijabla>
  </DomainObject.Predmet.ProtustrankaFormatedWithAdressOIB>
  <DomainObject.Predmet.ProtustrankaWithAdress>
    <izvorni_sadrzaj>FRONAL d.o.o. za trgovinu i ugostiteljstvo E.Savojskog 1, 31327 Bilje</izvorni_sadrzaj>
    <derivirana_varijabla naziv="DomainObject.Predmet.ProtustrankaWithAdress_1">FRONAL d.o.o. za trgovinu i ugostiteljstvo E.Savojskog 1, 31327 Bilje</derivirana_varijabla>
  </DomainObject.Predmet.ProtustrankaWithAdress>
  <DomainObject.Predmet.ProtustrankaWithAdressOIB>
    <izvorni_sadrzaj>FRONAL d.o.o. za trgovinu i ugostiteljstvo, OIB 08015729442, E.Savojskog 1, 31327 Bilje</izvorni_sadrzaj>
    <derivirana_varijabla naziv="DomainObject.Predmet.ProtustrankaWithAdressOIB_1">FRONAL d.o.o. za trgovinu i ugostiteljstvo, OIB 08015729442, E.Savojskog 1, 31327 Bilje</derivirana_varijabla>
  </DomainObject.Predmet.ProtustrankaWithAdressOIB>
  <DomainObject.Predmet.ProtustrankaNazivFormated>
    <izvorni_sadrzaj>FRONAL d.o.o. za trgovinu i ugostiteljstvo</izvorni_sadrzaj>
    <derivirana_varijabla naziv="DomainObject.Predmet.ProtustrankaNazivFormated_1">FRONAL d.o.o. za trgovinu i ugostiteljstvo</derivirana_varijabla>
  </DomainObject.Predmet.ProtustrankaNazivFormated>
  <DomainObject.Predmet.ProtustrankaNazivFormatedOIB>
    <izvorni_sadrzaj>FRONAL d.o.o. za trgovinu i ugostiteljstvo, OIB 08015729442</izvorni_sadrzaj>
    <derivirana_varijabla naziv="DomainObject.Predmet.ProtustrankaNazivFormatedOIB_1">FRONAL d.o.o. za trgovinu i ugostiteljstvo, OIB 08015729442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FRONAL d.o.o. za trgovinu i ugostiteljstvo</item>
    </izvorni_sadrzaj>
    <derivirana_varijabla naziv="DomainObject.Predmet.ProtuStrankaListFormated_1">
      <item>FRONAL d.o.o. za trgovinu i ugostiteljstvo</item>
    </derivirana_varijabla>
  </DomainObject.Predmet.ProtuStrankaListFormated>
  <DomainObject.Predmet.ProtuStrankaListFormatedOIB>
    <izvorni_sadrzaj>
      <item>FRONAL d.o.o. za trgovinu i ugostiteljstvo, OIB 08015729442</item>
    </izvorni_sadrzaj>
    <derivirana_varijabla naziv="DomainObject.Predmet.ProtuStrankaListFormatedOIB_1">
      <item>FRONAL d.o.o. za trgovinu i ugostiteljstvo, OIB 08015729442</item>
    </derivirana_varijabla>
  </DomainObject.Predmet.ProtuStrankaListFormatedOIB>
  <DomainObject.Predmet.ProtuStrankaListFormatedWithAdress>
    <izvorni_sadrzaj>
      <item>FRONAL d.o.o. za trgovinu i ugostiteljstvo, E.Savojskog 1, 31327 Bilje</item>
    </izvorni_sadrzaj>
    <derivirana_varijabla naziv="DomainObject.Predmet.ProtuStrankaListFormatedWithAdress_1">
      <item>FRONAL d.o.o. za trgovinu i ugostiteljstvo, E.Savojskog 1, 31327 Bilje</item>
    </derivirana_varijabla>
  </DomainObject.Predmet.ProtuStrankaListFormatedWithAdress>
  <DomainObject.Predmet.ProtuStrankaListFormatedWithAdressOIB>
    <izvorni_sadrzaj>
      <item>FRONAL d.o.o. za trgovinu i ugostiteljstvo, OIB 08015729442, E.Savojskog 1, 31327 Bilje</item>
    </izvorni_sadrzaj>
    <derivirana_varijabla naziv="DomainObject.Predmet.ProtuStrankaListFormatedWithAdressOIB_1">
      <item>FRONAL d.o.o. za trgovinu i ugostiteljstvo, OIB 08015729442, E.Savojskog 1, 31327 Bilje</item>
    </derivirana_varijabla>
  </DomainObject.Predmet.ProtuStrankaListFormatedWithAdressOIB>
  <DomainObject.Predmet.ProtuStrankaListNazivFormated>
    <izvorni_sadrzaj>
      <item>FRONAL d.o.o. za trgovinu i ugostiteljstvo</item>
    </izvorni_sadrzaj>
    <derivirana_varijabla naziv="DomainObject.Predmet.ProtuStrankaListNazivFormated_1">
      <item>FRONAL d.o.o. za trgovinu i ugostiteljstvo</item>
    </derivirana_varijabla>
  </DomainObject.Predmet.ProtuStrankaListNazivFormated>
  <DomainObject.Predmet.ProtuStrankaListNazivFormatedOIB>
    <izvorni_sadrzaj>
      <item>FRONAL d.o.o. za trgovinu i ugostiteljstvo, OIB 08015729442</item>
    </izvorni_sadrzaj>
    <derivirana_varijabla naziv="DomainObject.Predmet.ProtuStrankaListNazivFormatedOIB_1">
      <item>FRONAL d.o.o. za trgovinu i ugostiteljstvo, OIB 08015729442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FRONAL d.o.o. za trgovinu i ugostiteljstvo</izvorni_sadrzaj>
    <derivirana_varijabla naziv="DomainObject.Predmet.ProtustrankaIDrugi_1">FRONAL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FRONAL d.o.o. za trgovinu i ugostiteljstvo, OIB 08015729442, E.Savojskog 1, 31327 Bilje</izvorni_sadrzaj>
    <derivirana_varijabla naziv="DomainObject.Predmet.ProtustrankaIDrugiAdressOIB_1">FRONAL d.o.o. za trgovinu i ugostiteljstvo, OIB 08015729442, E.Savojskog 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FRONAL d.o.o. za trgovinu i ugostiteljstvo</item>
    </izvorni_sadrzaj>
    <derivirana_varijabla naziv="DomainObject.Predmet.SudioniciListNaziv_1">
      <item>FINA RC OSIJEK</item>
      <item>FRONAL d.o.o. za trgovinu i ugostiteljstvo</item>
    </derivirana_varijabla>
  </DomainObject.Predmet.SudioniciListNaziv>
  <DomainObject.Predmet.SudioniciListAdressOIB>
    <izvorni_sadrzaj>
      <item>FINA RC OSIJEK, OIB 85821130368, L. JEGERA 3,31000 Osijek</item>
      <item>FRONAL d.o.o. za trgovinu i ugostiteljstvo, OIB 08015729442, E.Savojskog 1,31327 Bilje</item>
    </izvorni_sadrzaj>
    <derivirana_varijabla naziv="DomainObject.Predmet.SudioniciListAdressOIB_1">
      <item>FINA RC OSIJEK, OIB 85821130368, L. JEGERA 3,31000 Osijek</item>
      <item>FRONAL d.o.o. za trgovinu i ugostiteljstvo, OIB 08015729442, E.Savojskog 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08015729442</item>
    </izvorni_sadrzaj>
    <derivirana_varijabla naziv="DomainObject.Predmet.SudioniciListNazivOIB_1">
      <item>, OIB 85821130368</item>
      <item>, OIB 08015729442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20044-0B63-4C4C-A622-C774EDADD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516</properties:Words>
  <properties:Characters>2639</properties:Characters>
  <properties:Lines>97</properties:Lines>
  <properties:Paragraphs>20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2016-10-31T09:48:00Z</dcterms:modified>
  <cp:revision>121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