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24d6" w14:paraId="2e824d6" w:rsidRDefault="002B7470" w:rsidP="002B747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B7470" w:rsidR="00AE649C" w:rsidRPr="00B76F3C">
      <w:pPr>
        <w:pStyle w:val="NormaleSPIS"/>
        <w:spacing w:after="0"/>
      </w:pPr>
    </w:p>
    <w:p w:rsidRDefault="002B7470" w:rsidP="002B7470" w:rsidR="002B747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B7470" w:rsidP="002B7470" w:rsidR="002B747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B7470" w:rsidP="002B7470" w:rsidR="002B7470" w:rsidRPr="002B747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B7470" w:rsidP="002B7470" w:rsidR="002B7470">
      <w:pPr>
        <w:spacing w:after="0"/>
        <w:jc w:val="right"/>
      </w:pPr>
      <w:r>
        <w:t>Poslovni broj: 2 St-554/2018-3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center"/>
      </w:pPr>
      <w:r>
        <w:t>U  I M E   R E P U B L I K E   H R V A T S K E</w:t>
      </w:r>
    </w:p>
    <w:p w:rsidRDefault="002B7470" w:rsidP="002B7470" w:rsidR="002B7470">
      <w:pPr>
        <w:spacing w:after="0"/>
        <w:jc w:val="center"/>
      </w:pPr>
    </w:p>
    <w:p w:rsidRDefault="002B7470" w:rsidP="002B7470" w:rsidR="002B7470">
      <w:pPr>
        <w:spacing w:after="0"/>
        <w:jc w:val="center"/>
      </w:pPr>
      <w:r>
        <w:t xml:space="preserve"> R J E Š E N J E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HOTEL MAKSIMIR d.o.o. za ugostiteljstvo i usluge, Zagreb, Maksimirska 57/1, MBS: 080808113, OIB: 13517652237, 19. srpnja 2018.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center"/>
      </w:pPr>
      <w:r>
        <w:t>r i j e š i o   j e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  <w:rPr>
          <w:szCs w:val="20"/>
        </w:rPr>
      </w:pPr>
      <w:r>
        <w:tab/>
        <w:t>1. Otvara se stečajni postupak nad dužnikom HOTEL MAKSIMIR d.o.o. za ugostiteljstvo i usluge, Zagreb, Maksimirska 57/1, MBS: 080808113, OIB: 13517652237.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  <w:rPr>
          <w:szCs w:val="20"/>
        </w:rPr>
      </w:pPr>
      <w:r>
        <w:tab/>
        <w:t>3. Zaključuje se stečajni postupak nad dužnikom HOTEL MAKSIMIR d.o.o. za ugostiteljstvo i usluge, Zagreb, Maksimirska 57/1, MBS: 080808113, OIB: 13517652237.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  <w:r>
        <w:tab/>
        <w:t>4. Stečajni postupak je otvoren i zaključen s danom 19. srpnja 2018. godine u 8,30 sati, kada je ovo rješenje objavljeno na e-oglasnoj ploči ovoga suda.</w:t>
      </w:r>
    </w:p>
    <w:p w:rsidRDefault="002B7470" w:rsidP="002B7470" w:rsidR="002B7470">
      <w:pPr>
        <w:pStyle w:val="Bezproreda"/>
        <w:spacing w:after="0"/>
        <w:jc w:val="both"/>
      </w:pPr>
    </w:p>
    <w:p w:rsidRDefault="002B7470" w:rsidP="002B7470" w:rsidR="002B747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B7470" w:rsidP="002B7470" w:rsidR="002B7470">
      <w:pPr>
        <w:spacing w:after="0"/>
        <w:jc w:val="both"/>
        <w:rPr>
          <w:rFonts w:cs="Times New Roman"/>
        </w:rPr>
      </w:pPr>
    </w:p>
    <w:p w:rsidRDefault="002B7470" w:rsidP="002B7470" w:rsidR="002B747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center"/>
      </w:pPr>
      <w:r>
        <w:t>Obrazloženje</w:t>
      </w:r>
    </w:p>
    <w:p w:rsidRDefault="002B7470" w:rsidP="002B7470" w:rsidR="002B7470">
      <w:pPr>
        <w:spacing w:after="0"/>
        <w:jc w:val="center"/>
      </w:pPr>
    </w:p>
    <w:p w:rsidRDefault="002B7470" w:rsidP="002B7470" w:rsidR="002B747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St-554/2018-2,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B7470" w:rsidP="002B7470" w:rsidR="002B7470">
      <w:pPr>
        <w:pStyle w:val="Bezproreda"/>
        <w:spacing w:after="0"/>
        <w:jc w:val="both"/>
      </w:pPr>
    </w:p>
    <w:p w:rsidRDefault="002B7470" w:rsidP="002B7470" w:rsidR="002B747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B7470" w:rsidP="002B7470" w:rsidR="002B7470">
      <w:pPr>
        <w:spacing w:after="0"/>
        <w:ind w:firstLine="851"/>
        <w:jc w:val="both"/>
      </w:pPr>
    </w:p>
    <w:p w:rsidRDefault="002B7470" w:rsidP="002B7470" w:rsidR="002B7470">
      <w:pPr>
        <w:spacing w:after="0"/>
        <w:jc w:val="center"/>
      </w:pPr>
      <w:r>
        <w:t>U Bjelovaru 19. srpnja 2018.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ind w:firstLine="720" w:left="4320"/>
      </w:pPr>
      <w:r>
        <w:t>SUDSKI SAVJETNIK</w:t>
      </w:r>
    </w:p>
    <w:p w:rsidRDefault="002B7470" w:rsidP="002B7470" w:rsidR="002B7470">
      <w:pPr>
        <w:spacing w:after="0"/>
        <w:ind w:firstLine="4111"/>
      </w:pPr>
      <w:r>
        <w:tab/>
        <w:t xml:space="preserve">     MIROSLAV LOVREKOVIĆ, v.r.</w:t>
      </w:r>
    </w:p>
    <w:p w:rsidRDefault="002B7470" w:rsidP="002B7470" w:rsidR="002B74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B7470" w:rsidP="002B7470" w:rsidR="002B74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B7470" w:rsidP="002B7470" w:rsidR="002B747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2B7470">
      <w:pPr>
        <w:spacing w:after="0"/>
        <w:jc w:val="both"/>
      </w:pPr>
    </w:p>
    <w:p w:rsidRDefault="002B7470" w:rsidP="002B747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B747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0279348"/>
      <w:docPartObj>
        <w:docPartGallery w:val="Page Numbers (Top of Page)"/>
        <w:docPartUnique/>
      </w:docPartObj>
    </w:sdtPr>
    <w:sdtContent>
      <w:p w:rsidRDefault="002B7470" w:rsidP="002B7470" w:rsidR="002B747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7A9">
          <w:t>2</w:t>
        </w:r>
        <w:r>
          <w:fldChar w:fldCharType="end"/>
        </w:r>
      </w:p>
    </w:sdtContent>
  </w:sdt>
  <w:p w:rsidRDefault="002B7470" w:rsidP="002B7470" w:rsidR="008333A9">
    <w:pPr>
      <w:spacing w:after="0"/>
      <w:jc w:val="right"/>
    </w:pPr>
    <w:r>
      <w:t>Poslovni broj: 2 St-554/2018-3</w:t>
    </w:r>
  </w:p>
  <w:p w:rsidRDefault="002B7470" w:rsidP="002B7470" w:rsidR="002B747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470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7A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64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St-554/2018-3</izvorni_sadrzaj>
    <derivirana_varijabla naziv="DomainObject.Oznaka_1">St-554/2018-3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St-554/2018</izvorni_sadrzaj>
    <derivirana_varijabla naziv="DomainObject.Predmet.OznakaBroj_1">St-554/2018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MAKSIMIR d.o.o. za ugostiteljstvo i usluge zastupanog po punomoćniku Darko Krunić</izvorni_sadrzaj>
    <derivirana_varijabla naziv="DomainObject.Predmet.ProtustrankaFormated_1">  HOTEL MAKSIMIR d.o.o. za ugostiteljstvo i usluge zastupanog po punomoćniku Darko Krunić</derivirana_varijabla>
  </DomainObject.Predmet.ProtustrankaFormated>
  <DomainObject.Predmet.ProtustrankaFormatedOIB>
    <izvorni_sadrzaj>  HOTEL MAKSIMIR d.o.o. za ugostiteljstvo i usluge, OIB 13517652237 zastupanog po punomoćniku Darko Krunić</izvorni_sadrzaj>
    <derivirana_varijabla naziv="DomainObject.Predmet.ProtustrankaFormatedOIB_1">  HOTEL MAKSIMIR d.o.o. za ugostiteljstvo i usluge, OIB 13517652237 zastupanog po punomoćniku Darko Krunić</derivirana_varijabla>
  </DomainObject.Predmet.ProtustrankaFormatedOIB>
  <DomainObject.Predmet.ProtustrankaFormatedWithAdress>
    <izvorni_sadrzaj> HOTEL MAKSIMIR d.o.o. za ugostiteljstvo i usluge, Maksimirska 57/1, 10000 Zagreb zastupanog po punomoćniku Darko Krunić</izvorni_sadrzaj>
    <derivirana_varijabla naziv="DomainObject.Predmet.ProtustrankaFormatedWithAdress_1"> HOTEL MAKSIMIR d.o.o. za ugostiteljstvo i usluge, Maksimirska 57/1, 10000 Zagreb zastupanog po punomoćniku Darko Krunić</derivirana_varijabla>
  </DomainObject.Predmet.ProtustrankaFormatedWithAdress>
  <DomainObject.Predmet.ProtustrankaFormatedWithAdressOIB>
    <izvorni_sadrzaj> HOTEL MAKSIMIR d.o.o. za ugostiteljstvo i usluge, OIB 13517652237, Maksimirska 57/1, 10000 Zagreb zastupanog po punomoćniku Darko Krunić</izvorni_sadrzaj>
    <derivirana_varijabla naziv="DomainObject.Predmet.ProtustrankaFormatedWithAdressOIB_1"> HOTEL MAKSIMIR d.o.o. za ugostiteljstvo i usluge, OIB 13517652237, Maksimirska 57/1, 10000 Zagreb zastupanog po punomoćniku Darko Krunić</derivirana_varijabla>
  </DomainObject.Predmet.ProtustrankaFormatedWithAdressOIB>
  <DomainObject.Predmet.ProtustrankaWithAdress>
    <izvorni_sadrzaj>HOTEL MAKSIMIR d.o.o. za ugostiteljstvo i usluge Maksimirska 57/1, 10000 Zagreb</izvorni_sadrzaj>
    <derivirana_varijabla naziv="DomainObject.Predmet.ProtustrankaWithAdress_1">HOTEL MAKSIMIR d.o.o. za ugostiteljstvo i usluge Maksimirska 57/1, 10000 Zagreb</derivirana_varijabla>
  </DomainObject.Predmet.ProtustrankaWithAdress>
  <DomainObject.Predmet.ProtustrankaWithAdressOIB>
    <izvorni_sadrzaj>HOTEL MAKSIMIR d.o.o. za ugostiteljstvo i usluge, OIB 13517652237, Maksimirska 57/1, 10000 Zagreb</izvorni_sadrzaj>
    <derivirana_varijabla naziv="DomainObject.Predmet.ProtustrankaWithAdressOIB_1">HOTEL MAKSIMIR d.o.o. za ugostiteljstvo i usluge, OIB 13517652237, Maksimirska 57/1, 10000 Zagreb</derivirana_varijabla>
  </DomainObject.Predmet.ProtustrankaWithAdressOIB>
  <DomainObject.Predmet.ProtustrankaNazivFormated>
    <izvorni_sadrzaj>HOTEL MAKSIMIR d.o.o. za ugostiteljstvo i usluge</izvorni_sadrzaj>
    <derivirana_varijabla naziv="DomainObject.Predmet.ProtustrankaNazivFormated_1">HOTEL MAKSIMIR d.o.o. za ugostiteljstvo i usluge</derivirana_varijabla>
  </DomainObject.Predmet.ProtustrankaNazivFormated>
  <DomainObject.Predmet.ProtustrankaNazivFormatedOIB>
    <izvorni_sadrzaj>HOTEL MAKSIMIR d.o.o. za ugostiteljstvo i usluge, OIB 13517652237</izvorni_sadrzaj>
    <derivirana_varijabla naziv="DomainObject.Predmet.ProtustrankaNazivFormatedOIB_1">HOTEL MAKSIMIR d.o.o. za ugostiteljstvo i usluge, OIB 13517652237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MAKSIMIR d.o.o. za ugostiteljstvo i usluge zastupanog po punomoćniku Darko Krunić</item>
    </izvorni_sadrzaj>
    <derivirana_varijabla naziv="DomainObject.Predmet.ProtuStrankaListFormated_1">
      <item>HOTEL MAKSIMIR d.o.o. za ugostiteljstvo i usluge zastupanog po punomoćniku Darko Krunić</item>
    </derivirana_varijabla>
  </DomainObject.Predmet.ProtuStrankaListFormated>
  <DomainObject.Predmet.ProtuStrankaListFormatedOIB>
    <izvorni_sadrzaj>
      <item>HOTEL MAKSIMIR d.o.o. za ugostiteljstvo i usluge, OIB 13517652237 zastupanog po punomoćniku Darko Krunić</item>
    </izvorni_sadrzaj>
    <derivirana_varijabla naziv="DomainObject.Predmet.ProtuStrankaListFormatedOIB_1">
      <item>HOTEL MAKSIMIR d.o.o. za ugostiteljstvo i usluge, OIB 13517652237 zastupanog po punomoćniku Darko Krunić</item>
    </derivirana_varijabla>
  </DomainObject.Predmet.ProtuStrankaListFormatedOIB>
  <DomainObject.Predmet.ProtuStrankaListFormatedWithAdress>
    <izvorni_sadrzaj>
      <item>HOTEL MAKSIMIR d.o.o. za ugostiteljstvo i usluge, Maksimirska 57/1, 10000 Zagreb zastupanog po punomoćniku Darko Krunić</item>
    </izvorni_sadrzaj>
    <derivirana_varijabla naziv="DomainObject.Predmet.ProtuStrankaListFormatedWithAdress_1">
      <item>HOTEL MAKSIMIR d.o.o. za ugostiteljstvo i usluge, Maksimirska 57/1, 10000 Zagreb zastupanog po punomoćniku Darko Krunić</item>
    </derivirana_varijabla>
  </DomainObject.Predmet.ProtuStrankaListFormatedWithAdress>
  <DomainObject.Predmet.ProtuStrankaListFormatedWithAdressOIB>
    <izvorni_sadrzaj>
      <item>HOTEL MAKSIMIR d.o.o. za ugostiteljstvo i usluge, OIB 13517652237, Maksimirska 57/1, 10000 Zagreb zastupanog po punomoćniku Darko Krunić</item>
    </izvorni_sadrzaj>
    <derivirana_varijabla naziv="DomainObject.Predmet.ProtuStrankaListFormatedWithAdressOIB_1">
      <item>HOTEL MAKSIMIR d.o.o. za ugostiteljstvo i usluge, OIB 13517652237, Maksimirska 57/1, 10000 Zagreb zastupanog po punomoćniku Darko Krunić</item>
    </derivirana_varijabla>
  </DomainObject.Predmet.ProtuStrankaListFormatedWithAdressOIB>
  <DomainObject.Predmet.ProtuStrankaListNazivFormated>
    <izvorni_sadrzaj>
      <item>HOTEL MAKSIMIR d.o.o. za ugostiteljstvo i usluge</item>
    </izvorni_sadrzaj>
    <derivirana_varijabla naziv="DomainObject.Predmet.ProtuStrankaListNazivFormated_1">
      <item>HOTEL MAKSIMIR d.o.o. za ugostiteljstvo i usluge</item>
    </derivirana_varijabla>
  </DomainObject.Predmet.ProtuStrankaListNazivFormated>
  <DomainObject.Predmet.ProtuStrankaListNazivFormatedOIB>
    <izvorni_sadrzaj>
      <item>HOTEL MAKSIMIR d.o.o. za ugostiteljstvo i usluge, OIB 13517652237</item>
    </izvorni_sadrzaj>
    <derivirana_varijabla naziv="DomainObject.Predmet.ProtuStrankaListNazivFormatedOIB_1">
      <item>HOTEL MAKSIMIR d.o.o. za ugostiteljstvo i usluge, OIB 13517652237</item>
    </derivirana_varijabla>
  </DomainObject.Predmet.ProtuStrankaListNazivFormatedOIB>
  <DomainObject.Predmet.OstaliListFormated>
    <izvorni_sadrzaj>
      <item>Darko Krunić punomoćnik sudionika u postupku HOTEL MAKSIMIR d.o.o. za ugostiteljstvo i usluge</item>
    </izvorni_sadrzaj>
    <derivirana_varijabla naziv="DomainObject.Predmet.OstaliListFormated_1">
      <item>Darko Krunić punomoćnik sudionika u postupku HOTEL MAKSIMIR d.o.o. za ugostiteljstvo i usluge</item>
    </derivirana_varijabla>
  </DomainObject.Predmet.OstaliListFormated>
  <DomainObject.Predmet.OstaliListFormatedOIB>
    <izvorni_sadrzaj>
      <item>Darko Krunić, OIB 28751974687 punomoćnik sudionika u postupku HOTEL MAKSIMIR d.o.o. za ugostiteljstvo i usluge</item>
    </izvorni_sadrzaj>
    <derivirana_varijabla naziv="DomainObject.Predmet.OstaliListFormatedOIB_1">
      <item>Darko Krunić, OIB 28751974687 punomoćnik sudionika u postupku HOTEL MAKSIMIR d.o.o. za ugostiteljstvo i usluge</item>
    </derivirana_varijabla>
  </DomainObject.Predmet.OstaliListFormatedOIB>
  <DomainObject.Predmet.OstaliListFormatedWithAdress>
    <izvorni_sadrzaj>
      <item>Darko Krunić, Prijepoljska 29, 10000 Zagreb punomoćnik sudionika u postupku HOTEL MAKSIMIR d.o.o. za ugostiteljstvo i usluge</item>
    </izvorni_sadrzaj>
    <derivirana_varijabla naziv="DomainObject.Predmet.OstaliListFormatedWithAdress_1">
      <item>Darko Krunić, Prijepoljska 29, 10000 Zagreb punomoćnik sudionika u postupku HOTEL MAKSIMIR d.o.o. za ugostiteljstvo i usluge</item>
    </derivirana_varijabla>
  </DomainObject.Predmet.OstaliListFormatedWithAdress>
  <DomainObject.Predmet.OstaliListFormatedWithAdressOIB>
    <izvorni_sadrzaj>
      <item>Darko Krunić, OIB 28751974687, Prijepoljska 29, 10000 Zagreb punomoćnik sudionika u postupku HOTEL MAKSIMIR d.o.o. za ugostiteljstvo i usluge</item>
    </izvorni_sadrzaj>
    <derivirana_varijabla naziv="DomainObject.Predmet.OstaliListFormatedWithAdressOIB_1">
      <item>Darko Krunić, OIB 28751974687, Prijepoljska 29, 10000 Zagreb punomoćnik sudionika u postupku HOTEL MAKSIMIR d.o.o. za ugostiteljstvo i usluge</item>
    </derivirana_varijabla>
  </DomainObject.Predmet.OstaliListFormatedWithAdressOIB>
  <DomainObject.Predmet.OstaliListNazivFormated>
    <izvorni_sadrzaj>
      <item>Darko Krunić</item>
    </izvorni_sadrzaj>
    <derivirana_varijabla naziv="DomainObject.Predmet.OstaliListNazivFormated_1">
      <item>Darko Krunić</item>
    </derivirana_varijabla>
  </DomainObject.Predmet.OstaliListNazivFormated>
  <DomainObject.Predmet.OstaliListNazivFormatedOIB>
    <izvorni_sadrzaj>
      <item>Darko Krunić, OIB 28751974687</item>
    </izvorni_sadrzaj>
    <derivirana_varijabla naziv="DomainObject.Predmet.OstaliListNazivFormatedOIB_1">
      <item>Darko Krunić, OIB 28751974687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St-554/2018-3</izvorni_sadrzaj>
    <derivirana_varijabla naziv="DomainObject.PoslovniBrojDokumenta_1">St-554/2018-3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MAKSIMIR d.o.o. za ugostiteljstvo i usluge</izvorni_sadrzaj>
    <derivirana_varijabla naziv="DomainObject.Predmet.ProtustrankaIDrugi_1">HOTEL MAKSIMIR 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HOTEL MAKSIMIR d.o.o. za ugostiteljstvo i usluge, OIB 13517652237, Maksimirska 57/1, 10000 Zagreb</izvorni_sadrzaj>
    <derivirana_varijabla naziv="DomainObject.Predmet.ProtustrankaIDrugiAdressOIB_1">HOTEL MAKSIMIR d.o.o. za ugostiteljstvo i usluge, OIB 13517652237, Maksimirska 57/1,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MAKSIMIR d.o.o. za ugostiteljstvo i usluge</item>
      <item>FINA Regionalni centar Zagreb</item>
      <item>Darko Krunić</item>
    </izvorni_sadrzaj>
    <derivirana_varijabla naziv="DomainObject.Predmet.SudioniciListNaziv_1">
      <item>HOTEL MAKSIMIR d.o.o. za ugostiteljstvo i usluge</item>
      <item>FINA Regionalni centar Zagreb</item>
      <item>Darko Krunić</item>
    </derivirana_varijabla>
  </DomainObject.Predmet.SudioniciListNaziv>
  <DomainObject.Predmet.SudioniciListAdressOIB>
    <izvorni_sadrzaj>
      <item>HOTEL MAKSIMIR d.o.o. za ugostiteljstvo i usluge, OIB 13517652237, Maksimirska 57/1,10000 Zagreb</item>
      <item>FINA Regionalni centar Zagreb, OIB 85821130368, Trg svibanjskih žrtava 1995. br. 1,10000 Zagreb</item>
      <item>Darko Krunić, OIB 28751974687, Prijepoljska 29,10000 Zagreb</item>
    </izvorni_sadrzaj>
    <derivirana_varijabla naziv="DomainObject.Predmet.SudioniciListAdressOIB_1">
      <item>HOTEL MAKSIMIR d.o.o. za ugostiteljstvo i usluge, OIB 13517652237, Maksimirska 57/1,10000 Zagreb</item>
      <item>FINA Regionalni centar Zagreb, OIB 85821130368, Trg svibanjskih žrtava 1995. br. 1,10000 Zagreb</item>
      <item>Darko Krunić, OIB 28751974687, Prijepoljska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4F419-642B-4C63-A611-8EA025B3A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3510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2018-07-19T06:13:00Z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