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388be" w14:paraId="52388be" w:rsidRDefault="000B1E47" w:rsidP="000B1E47" w:rsidR="000B1E47">
      <w:pPr>
        <w:pStyle w:val="Zaglavlje"/>
        <w:jc w:val="both"/>
        <w15:collapsed w:val="false"/>
      </w:pPr>
      <w:bookmarkStart w:name="_GoBack" w:id="0"/>
      <w:bookmarkEnd w:id="0"/>
    </w:p>
    <w:p w:rsidRDefault="006124CF" w:rsidP="006124CF" w:rsidR="006124CF">
      <w:pPr>
        <w:pStyle w:val="Zaglavlje"/>
        <w:jc w:val="both"/>
      </w:pPr>
      <w:r>
        <w:tab/>
      </w:r>
      <w:r>
        <w:tab/>
      </w:r>
    </w:p>
    <w:p w:rsidRDefault="006124CF" w:rsidP="006124CF" w:rsidR="006124CF">
      <w:pPr>
        <w:pStyle w:val="Zaglavlje"/>
        <w:jc w:val="both"/>
      </w:pPr>
      <w:r>
        <w:t>REPUBLIKA HRVATSKA</w:t>
      </w:r>
    </w:p>
    <w:p w:rsidRDefault="006124CF" w:rsidP="006124CF" w:rsidR="006124CF">
      <w:pPr>
        <w:pStyle w:val="Zaglavlje"/>
        <w:jc w:val="both"/>
      </w:pPr>
      <w:r>
        <w:t>Trgovački sud u Zagrebu</w:t>
      </w:r>
    </w:p>
    <w:p w:rsidRDefault="006124CF" w:rsidP="006124CF" w:rsidR="006124CF">
      <w:pPr>
        <w:pStyle w:val="Zaglavlje"/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</w:t>
      </w:r>
    </w:p>
    <w:p w:rsidRDefault="00E92134" w:rsidP="006124CF" w:rsidR="00E92134">
      <w:pPr>
        <w:pStyle w:val="Zaglavlje"/>
        <w:jc w:val="both"/>
      </w:pPr>
    </w:p>
    <w:p w:rsidRDefault="006124CF" w:rsidP="006124CF" w:rsidR="006124CF">
      <w:pPr>
        <w:pStyle w:val="Zaglavlje"/>
        <w:jc w:val="both"/>
      </w:pPr>
      <w:r>
        <w:t xml:space="preserve">                                                                Z A P I S N I K</w:t>
      </w:r>
    </w:p>
    <w:p w:rsidRDefault="006124CF" w:rsidP="000B1E47" w:rsidR="006124CF">
      <w:pPr>
        <w:pStyle w:val="Zaglavlje"/>
        <w:jc w:val="both"/>
      </w:pPr>
    </w:p>
    <w:p w:rsidRDefault="000B1E47" w:rsidP="00791662" w:rsidR="000B1E47">
      <w:pPr>
        <w:pStyle w:val="Zaglavlje"/>
        <w:jc w:val="both"/>
      </w:pPr>
      <w:r>
        <w:tab/>
        <w:t xml:space="preserve">s ročišta radi ispitivanja tražbina vjerovnika u </w:t>
      </w:r>
      <w:proofErr w:type="spellStart"/>
      <w:r>
        <w:t>predstečajnom</w:t>
      </w:r>
      <w:proofErr w:type="spellEnd"/>
      <w:r>
        <w:t xml:space="preserve"> </w:t>
      </w:r>
      <w:r w:rsidR="00015862">
        <w:t>postupku otvorenim nad dužnikom</w:t>
      </w:r>
      <w:r>
        <w:t xml:space="preserve"> </w:t>
      </w:r>
      <w:r w:rsidR="002B2AB3" w:rsidRPr="002B2AB3">
        <w:t xml:space="preserve">VANSA d.o.o. za građevinarstvo i usluge, iz Zagreba, Male </w:t>
      </w:r>
      <w:proofErr w:type="spellStart"/>
      <w:r w:rsidR="002B2AB3" w:rsidRPr="002B2AB3">
        <w:t>putine</w:t>
      </w:r>
      <w:proofErr w:type="spellEnd"/>
      <w:r w:rsidR="002B2AB3" w:rsidRPr="002B2AB3">
        <w:t xml:space="preserve"> 6, OIB: 66429763351</w:t>
      </w:r>
      <w:r>
        <w:t>, sastavljen kod Trgovačkog suda u Zagrebu, d</w:t>
      </w:r>
      <w:r w:rsidR="002B2AB3">
        <w:t>ana 15. svibnja 2017. godine s početkom u 10</w:t>
      </w:r>
      <w:r>
        <w:t>,00 sati.</w:t>
      </w:r>
    </w:p>
    <w:p w:rsidRDefault="000B1E47" w:rsidP="00791662" w:rsidR="000B1E47">
      <w:pPr>
        <w:pStyle w:val="Zaglavlje"/>
        <w:jc w:val="both"/>
      </w:pPr>
    </w:p>
    <w:p w:rsidRDefault="000B1E47" w:rsidP="00791662" w:rsidR="000B1E47" w:rsidRPr="008D7400">
      <w:pPr>
        <w:pStyle w:val="Zaglavlje"/>
        <w:jc w:val="both"/>
      </w:pPr>
      <w:r w:rsidRPr="008D7400">
        <w:t>Nazočni od suda:</w:t>
      </w:r>
    </w:p>
    <w:p w:rsidRDefault="00104CC4" w:rsidP="00791662" w:rsidR="000B1E47">
      <w:pPr>
        <w:pStyle w:val="Zaglavlje"/>
        <w:numPr>
          <w:ilvl w:val="0"/>
          <w:numId w:val="1"/>
        </w:numPr>
        <w:ind w:hanging="426" w:left="426"/>
        <w:jc w:val="both"/>
      </w:pPr>
      <w:r>
        <w:t>Vesna Sremac Šoštar</w:t>
      </w:r>
      <w:r w:rsidR="008D7400">
        <w:t>, stečajni sudac</w:t>
      </w:r>
    </w:p>
    <w:p w:rsidRDefault="002B2AB3" w:rsidP="00791662" w:rsidR="000B1E47">
      <w:pPr>
        <w:pStyle w:val="Zaglavlje"/>
        <w:numPr>
          <w:ilvl w:val="0"/>
          <w:numId w:val="1"/>
        </w:numPr>
        <w:ind w:hanging="426" w:left="426"/>
        <w:jc w:val="both"/>
      </w:pPr>
      <w:r>
        <w:t>Zlatka Plivelić</w:t>
      </w:r>
      <w:r w:rsidR="000B1E47">
        <w:t>, zapisničar</w:t>
      </w:r>
    </w:p>
    <w:p w:rsidRDefault="002B2AB3" w:rsidP="002B2AB3" w:rsidR="002B2AB3">
      <w:pPr>
        <w:pStyle w:val="Zaglavlje"/>
        <w:jc w:val="both"/>
      </w:pPr>
    </w:p>
    <w:p w:rsidRDefault="002B2AB3" w:rsidP="002B2AB3" w:rsidR="002B2AB3">
      <w:pPr>
        <w:pStyle w:val="Zaglavlje"/>
        <w:jc w:val="both"/>
      </w:pPr>
      <w:r>
        <w:t>Martin Lukin, povjerenik</w:t>
      </w:r>
    </w:p>
    <w:p w:rsidRDefault="000B1E47" w:rsidP="00791662" w:rsidR="000B1E47">
      <w:pPr>
        <w:pStyle w:val="Zaglavlje"/>
        <w:jc w:val="both"/>
      </w:pPr>
    </w:p>
    <w:p w:rsidRDefault="002B2AB3" w:rsidP="00791662" w:rsidR="002B2AB3">
      <w:pPr>
        <w:pStyle w:val="Zaglavlje"/>
        <w:jc w:val="both"/>
      </w:pPr>
      <w:r>
        <w:t xml:space="preserve">Za dužnika </w:t>
      </w:r>
      <w:r w:rsidRPr="002B2AB3">
        <w:t xml:space="preserve">VANSA d.o.o. za građevinarstvo i usluge, iz Zagreba, Male </w:t>
      </w:r>
      <w:proofErr w:type="spellStart"/>
      <w:r w:rsidRPr="002B2AB3">
        <w:t>putine</w:t>
      </w:r>
      <w:proofErr w:type="spellEnd"/>
      <w:r w:rsidRPr="002B2AB3">
        <w:t xml:space="preserve"> 6, OIB: 66429763351</w:t>
      </w:r>
      <w:r w:rsidR="00E92134">
        <w:t xml:space="preserve">, Denis Mrzljak, direktor dužnika </w:t>
      </w:r>
    </w:p>
    <w:p w:rsidRDefault="002B2AB3" w:rsidP="00791662" w:rsidR="002B2AB3">
      <w:pPr>
        <w:pStyle w:val="Zaglavlje"/>
        <w:jc w:val="both"/>
      </w:pPr>
    </w:p>
    <w:p w:rsidRDefault="000B1E47" w:rsidP="00791662" w:rsidR="000B1E47">
      <w:pPr>
        <w:pStyle w:val="Zaglavlje"/>
        <w:jc w:val="both"/>
      </w:pPr>
      <w:r>
        <w:t>Utvrđuje se da su na današnje ročište pristupili sljedeći vjerovnici:</w:t>
      </w:r>
      <w:r w:rsidR="00015862">
        <w:t xml:space="preserve"> za:</w:t>
      </w:r>
    </w:p>
    <w:p w:rsidRDefault="00E562FB" w:rsidP="00791662" w:rsidR="00E562FB">
      <w:pPr>
        <w:pStyle w:val="Zaglavlje"/>
        <w:jc w:val="both"/>
      </w:pPr>
    </w:p>
    <w:p w:rsidRDefault="002B2AB3" w:rsidP="002B2AB3" w:rsidR="002B2AB3">
      <w:pPr>
        <w:spacing w:lineRule="auto" w:line="240" w:after="0"/>
      </w:pPr>
      <w:r>
        <w:t>AERO GRUPA d.o.o. za klimatizaciju i ventilaciju</w:t>
      </w:r>
      <w:r>
        <w:tab/>
        <w:t xml:space="preserve"> </w:t>
      </w:r>
      <w:r w:rsidR="00CE3A42">
        <w:t>OIB:</w:t>
      </w:r>
      <w:r>
        <w:t>95224395923</w:t>
      </w:r>
      <w:r w:rsidR="00E92134">
        <w:t>, nitko</w:t>
      </w:r>
    </w:p>
    <w:p w:rsidRDefault="002B2AB3" w:rsidP="002B2AB3" w:rsidR="002B2AB3">
      <w:pPr>
        <w:spacing w:lineRule="auto" w:line="240" w:after="0"/>
      </w:pPr>
      <w:r>
        <w:t xml:space="preserve">ALLIANZ ZAGREB d.d. za osiguranje </w:t>
      </w:r>
      <w:r w:rsidR="00CE3A42">
        <w:t xml:space="preserve">OIB: </w:t>
      </w:r>
      <w:r>
        <w:t>23759810849</w:t>
      </w:r>
      <w:r w:rsidR="00E92134">
        <w:t>, nitko</w:t>
      </w:r>
    </w:p>
    <w:p w:rsidRDefault="002B2AB3" w:rsidP="002B2AB3" w:rsidR="002B2AB3">
      <w:pPr>
        <w:spacing w:lineRule="auto" w:line="240" w:after="0"/>
      </w:pPr>
      <w:r>
        <w:t xml:space="preserve">ARS KOPIJA d.o.o. za usluge </w:t>
      </w:r>
      <w:r w:rsidR="00CE3A42">
        <w:t xml:space="preserve">OIB: </w:t>
      </w:r>
      <w:r>
        <w:t>76506138139</w:t>
      </w:r>
      <w:r w:rsidR="00E92134">
        <w:t>, nitko</w:t>
      </w:r>
    </w:p>
    <w:p w:rsidRDefault="002B2AB3" w:rsidP="002B2AB3" w:rsidR="002B2AB3">
      <w:pPr>
        <w:spacing w:lineRule="auto" w:line="240" w:after="0"/>
      </w:pPr>
      <w:r>
        <w:t xml:space="preserve">AUTO KREŠO TRGOVINA d.o.o. za trgovinu i usluge </w:t>
      </w:r>
      <w:r w:rsidR="00CE3A42">
        <w:t>OIB:</w:t>
      </w:r>
      <w:r>
        <w:t>86226478738</w:t>
      </w:r>
      <w:r w:rsidR="00E92134">
        <w:t>, nitko</w:t>
      </w:r>
    </w:p>
    <w:p w:rsidRDefault="002B2AB3" w:rsidP="002B2AB3" w:rsidR="002B2AB3">
      <w:pPr>
        <w:spacing w:lineRule="auto" w:line="240" w:after="0"/>
      </w:pPr>
      <w:r>
        <w:t xml:space="preserve">AUTOSERVIS PEK d.o.o. za trgovinu i usluge </w:t>
      </w:r>
      <w:r w:rsidR="00CE3A42">
        <w:t xml:space="preserve">OIB: </w:t>
      </w:r>
      <w:r>
        <w:t>92876585595</w:t>
      </w:r>
      <w:r w:rsidR="00E92134">
        <w:t>, nitko</w:t>
      </w:r>
    </w:p>
    <w:p w:rsidRDefault="002B2AB3" w:rsidP="002B2AB3" w:rsidR="002B2AB3">
      <w:pPr>
        <w:spacing w:lineRule="auto" w:line="240" w:after="0"/>
      </w:pPr>
      <w:r>
        <w:t xml:space="preserve">ZAGI obrt za </w:t>
      </w:r>
      <w:proofErr w:type="spellStart"/>
      <w:r>
        <w:t>podopolagačke</w:t>
      </w:r>
      <w:proofErr w:type="spellEnd"/>
      <w:r>
        <w:t xml:space="preserve"> usluge i trgovinu, </w:t>
      </w:r>
      <w:proofErr w:type="spellStart"/>
      <w:r>
        <w:t>vl</w:t>
      </w:r>
      <w:proofErr w:type="spellEnd"/>
      <w:r>
        <w:t xml:space="preserve">. Darko </w:t>
      </w:r>
      <w:proofErr w:type="spellStart"/>
      <w:r>
        <w:t>Blažun</w:t>
      </w:r>
      <w:proofErr w:type="spellEnd"/>
      <w:r>
        <w:tab/>
      </w:r>
      <w:r w:rsidR="00CE3A42">
        <w:t xml:space="preserve">OIB: </w:t>
      </w:r>
      <w:r>
        <w:t>3769189312</w:t>
      </w:r>
      <w:r w:rsidR="00E92134">
        <w:t xml:space="preserve">, Matija </w:t>
      </w:r>
      <w:proofErr w:type="spellStart"/>
      <w:r w:rsidR="00E92134">
        <w:t>Škrinjarić</w:t>
      </w:r>
      <w:proofErr w:type="spellEnd"/>
      <w:r w:rsidR="00E92134">
        <w:t xml:space="preserve">, odvjetnik, u zamjenu za Emu </w:t>
      </w:r>
      <w:proofErr w:type="spellStart"/>
      <w:r w:rsidR="00E92134">
        <w:t>Kalodjera</w:t>
      </w:r>
      <w:proofErr w:type="spellEnd"/>
      <w:r w:rsidR="00E92134">
        <w:t xml:space="preserve"> </w:t>
      </w:r>
      <w:proofErr w:type="spellStart"/>
      <w:r w:rsidR="00E92134">
        <w:t>Juranić</w:t>
      </w:r>
      <w:proofErr w:type="spellEnd"/>
      <w:r w:rsidR="00E92134">
        <w:t xml:space="preserve">, prema pun. koju predaje u spis </w:t>
      </w:r>
    </w:p>
    <w:p w:rsidRDefault="002B2AB3" w:rsidP="002B2AB3" w:rsidR="002B2AB3">
      <w:pPr>
        <w:spacing w:lineRule="auto" w:line="240" w:after="0"/>
      </w:pPr>
      <w:r>
        <w:t xml:space="preserve">DVA B-PLAN d.o.o. za projektiranje, građenje, nadzor i poslovanje nekretnina </w:t>
      </w:r>
      <w:r w:rsidR="00CE3A42">
        <w:t xml:space="preserve">OIB: </w:t>
      </w:r>
      <w:r>
        <w:t>78721473167</w:t>
      </w:r>
      <w:r w:rsidR="00E92134">
        <w:t>, nitko</w:t>
      </w:r>
    </w:p>
    <w:p w:rsidRDefault="002B2AB3" w:rsidP="002B2AB3" w:rsidR="002B2AB3">
      <w:pPr>
        <w:spacing w:lineRule="auto" w:line="240" w:after="0"/>
      </w:pPr>
      <w:r>
        <w:t xml:space="preserve">ELEOS SAVJETOVANJE d.o.o. za savjetovanje i trgovinu </w:t>
      </w:r>
      <w:r w:rsidR="00CE3A42">
        <w:t>OIB:</w:t>
      </w:r>
      <w:r>
        <w:t>57141004206</w:t>
      </w:r>
      <w:r w:rsidR="00E92134">
        <w:t>, nitko</w:t>
      </w:r>
    </w:p>
    <w:p w:rsidRDefault="002B2AB3" w:rsidP="002B2AB3" w:rsidR="002B2AB3">
      <w:pPr>
        <w:spacing w:lineRule="auto" w:line="240" w:after="0"/>
      </w:pPr>
      <w:r>
        <w:t>FINANCIJSKA AGENCIJA</w:t>
      </w:r>
      <w:r>
        <w:tab/>
      </w:r>
      <w:r w:rsidR="00CE3A42">
        <w:t xml:space="preserve"> OIB: </w:t>
      </w:r>
      <w:r>
        <w:t>85821130368</w:t>
      </w:r>
      <w:r w:rsidR="00E92134">
        <w:t>, nitko</w:t>
      </w:r>
    </w:p>
    <w:p w:rsidRDefault="002B2AB3" w:rsidP="002B2AB3" w:rsidR="002B2AB3">
      <w:pPr>
        <w:spacing w:lineRule="auto" w:line="240" w:after="0"/>
      </w:pPr>
      <w:r>
        <w:t>FLETNO d.o.o. za otpremništvo, trgovinu i usluge</w:t>
      </w:r>
      <w:r>
        <w:tab/>
      </w:r>
      <w:r w:rsidR="00CE3A42">
        <w:t xml:space="preserve">OIB: </w:t>
      </w:r>
      <w:r>
        <w:t>53530454419</w:t>
      </w:r>
      <w:r w:rsidR="00E92134">
        <w:t>, nitko</w:t>
      </w:r>
    </w:p>
    <w:p w:rsidRDefault="002B2AB3" w:rsidP="002B2AB3" w:rsidR="002B2AB3">
      <w:pPr>
        <w:spacing w:lineRule="auto" w:line="240" w:after="0"/>
      </w:pPr>
      <w:r>
        <w:t xml:space="preserve">HEP-Operator distribucijskog sustava d.o.o. za distribuciju i opskrbu električne energije </w:t>
      </w:r>
      <w:r w:rsidR="00CE3A42">
        <w:t xml:space="preserve">OIB: </w:t>
      </w:r>
      <w:r>
        <w:t>46830600751</w:t>
      </w:r>
      <w:r w:rsidR="00E92134">
        <w:t>, nitko</w:t>
      </w:r>
    </w:p>
    <w:p w:rsidRDefault="002B2AB3" w:rsidP="002B2AB3" w:rsidR="002B2AB3">
      <w:pPr>
        <w:spacing w:lineRule="auto" w:line="240" w:after="0"/>
      </w:pPr>
      <w:r>
        <w:t xml:space="preserve">HRVATSKI TELEKOM d.d. </w:t>
      </w:r>
      <w:r w:rsidR="00CE3A42">
        <w:t xml:space="preserve">OIB: </w:t>
      </w:r>
      <w:r>
        <w:t>81793146560</w:t>
      </w:r>
      <w:r w:rsidR="00E92134">
        <w:t>, nitko</w:t>
      </w:r>
    </w:p>
    <w:p w:rsidRDefault="002B2AB3" w:rsidP="002B2AB3" w:rsidR="002B2AB3">
      <w:pPr>
        <w:spacing w:lineRule="auto" w:line="240" w:after="0"/>
      </w:pPr>
      <w:r>
        <w:t xml:space="preserve">KATAPULT d.o.o. za trgovinu </w:t>
      </w:r>
      <w:r w:rsidR="00CE3A42">
        <w:t xml:space="preserve">OIB: </w:t>
      </w:r>
      <w:r>
        <w:t>48566967897</w:t>
      </w:r>
      <w:r w:rsidR="00E92134">
        <w:t>, nitko</w:t>
      </w:r>
    </w:p>
    <w:p w:rsidRDefault="002B2AB3" w:rsidP="002B2AB3" w:rsidR="002B2AB3">
      <w:pPr>
        <w:spacing w:lineRule="auto" w:line="240" w:after="0"/>
      </w:pPr>
      <w:r>
        <w:t>KBSC RAKUN d.o.o.  za usluge i trgovinu</w:t>
      </w:r>
      <w:r>
        <w:tab/>
      </w:r>
      <w:r w:rsidR="00CE3A42">
        <w:t>OIB:</w:t>
      </w:r>
      <w:r>
        <w:t>36129383285</w:t>
      </w:r>
      <w:r w:rsidR="00E92134">
        <w:t>, nitko</w:t>
      </w:r>
    </w:p>
    <w:p w:rsidRDefault="002B2AB3" w:rsidP="002B2AB3" w:rsidR="002B2AB3">
      <w:pPr>
        <w:spacing w:lineRule="auto" w:line="240" w:after="0"/>
      </w:pPr>
      <w:r>
        <w:t>L.A.N.T.-GRAD d.o.o. za</w:t>
      </w:r>
      <w:r w:rsidR="00CE3A42">
        <w:t xml:space="preserve"> proizvodnju, trgovinu i usluge OIB:</w:t>
      </w:r>
      <w:r>
        <w:t>34497081819</w:t>
      </w:r>
      <w:r w:rsidR="00E92134">
        <w:t>, nitko</w:t>
      </w:r>
    </w:p>
    <w:p w:rsidRDefault="002B2AB3" w:rsidP="002B2AB3" w:rsidR="002B2AB3">
      <w:pPr>
        <w:spacing w:lineRule="auto" w:line="240" w:after="0"/>
      </w:pPr>
      <w:r>
        <w:t xml:space="preserve">METAL </w:t>
      </w:r>
      <w:proofErr w:type="spellStart"/>
      <w:r>
        <w:t>M.B</w:t>
      </w:r>
      <w:proofErr w:type="spellEnd"/>
      <w:r>
        <w:t xml:space="preserve">. </w:t>
      </w:r>
      <w:proofErr w:type="spellStart"/>
      <w:r>
        <w:t>vl</w:t>
      </w:r>
      <w:proofErr w:type="spellEnd"/>
      <w:r>
        <w:t xml:space="preserve">. Branimir </w:t>
      </w:r>
      <w:proofErr w:type="spellStart"/>
      <w:r>
        <w:t>Lovrečki</w:t>
      </w:r>
      <w:proofErr w:type="spellEnd"/>
      <w:r>
        <w:tab/>
      </w:r>
      <w:r w:rsidR="00CE3A42">
        <w:t xml:space="preserve"> OIB: </w:t>
      </w:r>
      <w:r>
        <w:t>49664029074</w:t>
      </w:r>
      <w:r w:rsidR="00E92134">
        <w:t>, nitko</w:t>
      </w:r>
    </w:p>
    <w:p w:rsidRDefault="002B2AB3" w:rsidP="002B2AB3" w:rsidR="002B2AB3">
      <w:pPr>
        <w:spacing w:lineRule="auto" w:line="240" w:after="0"/>
      </w:pPr>
      <w:r>
        <w:t xml:space="preserve">Knjigovodstveni servis METAL MB, </w:t>
      </w:r>
      <w:proofErr w:type="spellStart"/>
      <w:r>
        <w:t>vl</w:t>
      </w:r>
      <w:proofErr w:type="spellEnd"/>
      <w:r>
        <w:t xml:space="preserve">. Gordana </w:t>
      </w:r>
      <w:proofErr w:type="spellStart"/>
      <w:r>
        <w:t>Lovrečki</w:t>
      </w:r>
      <w:proofErr w:type="spellEnd"/>
      <w:r>
        <w:t xml:space="preserve"> </w:t>
      </w:r>
      <w:r w:rsidR="00CE3A42">
        <w:t>OIB:</w:t>
      </w:r>
      <w:r>
        <w:t>78410468729</w:t>
      </w:r>
      <w:r w:rsidR="00E92134">
        <w:t>, nitko</w:t>
      </w:r>
    </w:p>
    <w:p w:rsidRDefault="002B2AB3" w:rsidP="002B2AB3" w:rsidR="002B2AB3">
      <w:pPr>
        <w:spacing w:lineRule="auto" w:line="240" w:after="0"/>
      </w:pPr>
      <w:r>
        <w:t xml:space="preserve">MALNAR ZVONIMIR </w:t>
      </w:r>
      <w:r w:rsidR="00CE3A42">
        <w:t>OIB:</w:t>
      </w:r>
      <w:r>
        <w:t>37054661340</w:t>
      </w:r>
      <w:r w:rsidR="00E92134">
        <w:t>, nitko</w:t>
      </w:r>
    </w:p>
    <w:p w:rsidRDefault="002B2AB3" w:rsidP="002B2AB3" w:rsidR="002B2AB3">
      <w:pPr>
        <w:spacing w:lineRule="auto" w:line="240" w:after="0"/>
      </w:pPr>
      <w:r>
        <w:t xml:space="preserve">MRZLJAK DENIS </w:t>
      </w:r>
      <w:r w:rsidR="00CE3A42">
        <w:t>OIB:</w:t>
      </w:r>
      <w:r>
        <w:t>29340089792</w:t>
      </w:r>
      <w:r w:rsidR="00E92134">
        <w:t>, osobno</w:t>
      </w:r>
    </w:p>
    <w:p w:rsidRDefault="002B2AB3" w:rsidP="002B2AB3" w:rsidR="002B2AB3">
      <w:pPr>
        <w:spacing w:lineRule="auto" w:line="240" w:after="0"/>
      </w:pPr>
      <w:r>
        <w:t xml:space="preserve">MULTIMON - MONTAŽA d.o.o. za projektiranje, montažu, trgovinu i usluge </w:t>
      </w:r>
      <w:r w:rsidR="00CE3A42">
        <w:t>OIB:</w:t>
      </w:r>
      <w:r>
        <w:t>23762713337</w:t>
      </w:r>
      <w:r w:rsidR="00E92134">
        <w:t>, nitko</w:t>
      </w:r>
    </w:p>
    <w:p w:rsidRDefault="002B2AB3" w:rsidP="002B2AB3" w:rsidR="002B2AB3">
      <w:pPr>
        <w:spacing w:lineRule="auto" w:line="240" w:after="0"/>
      </w:pPr>
      <w:r>
        <w:t>ODVJETNIK EDIN MUMINAGIĆ</w:t>
      </w:r>
      <w:r>
        <w:tab/>
      </w:r>
      <w:r w:rsidR="00CE3A42">
        <w:t xml:space="preserve"> OIB:</w:t>
      </w:r>
      <w:r>
        <w:t>47242900176</w:t>
      </w:r>
      <w:r w:rsidR="00E92134">
        <w:t>, nitko</w:t>
      </w:r>
    </w:p>
    <w:p w:rsidRDefault="002B2AB3" w:rsidP="002B2AB3" w:rsidR="002B2AB3">
      <w:pPr>
        <w:spacing w:lineRule="auto" w:line="240" w:after="0"/>
      </w:pPr>
      <w:r>
        <w:t xml:space="preserve">PROTEKTA d.o.o. za tehničku sigurnost, trgovinu i građenje </w:t>
      </w:r>
      <w:r w:rsidR="00CE3A42">
        <w:t>OIB:</w:t>
      </w:r>
      <w:r>
        <w:t>25210761537</w:t>
      </w:r>
      <w:r w:rsidR="00E92134">
        <w:t>, nitko</w:t>
      </w:r>
    </w:p>
    <w:p w:rsidRDefault="002B2AB3" w:rsidP="002B2AB3" w:rsidR="002B2AB3">
      <w:pPr>
        <w:spacing w:lineRule="auto" w:line="240" w:after="0"/>
      </w:pPr>
      <w:r>
        <w:lastRenderedPageBreak/>
        <w:t xml:space="preserve">RAIFFEISENBANK AUSTRIA d.d. </w:t>
      </w:r>
      <w:r w:rsidR="00CE3A42">
        <w:t>OIB:</w:t>
      </w:r>
      <w:r>
        <w:t>53056966535</w:t>
      </w:r>
      <w:r w:rsidR="00E92134">
        <w:t>, nitko</w:t>
      </w:r>
    </w:p>
    <w:p w:rsidRDefault="002B2AB3" w:rsidP="002B2AB3" w:rsidR="002B2AB3">
      <w:pPr>
        <w:spacing w:lineRule="auto" w:line="240" w:after="0"/>
      </w:pPr>
      <w:r>
        <w:t xml:space="preserve">REPUBLIKA HRVATSKA MINISTARSTVO FINANCIJA - POREZNA UPRAVA </w:t>
      </w:r>
      <w:r w:rsidR="00CE3A42">
        <w:t>OIB:</w:t>
      </w:r>
      <w:r>
        <w:t>18683136487</w:t>
      </w:r>
      <w:r w:rsidR="00E92134">
        <w:t>, Sabina Matijević, ŽDO</w:t>
      </w:r>
    </w:p>
    <w:p w:rsidRDefault="002B2AB3" w:rsidP="002B2AB3" w:rsidR="002B2AB3">
      <w:pPr>
        <w:spacing w:lineRule="auto" w:line="240" w:after="0"/>
      </w:pPr>
      <w:r>
        <w:t>STAKLO-BIM PERICA d.o.o. za građevinarstvo, trgovinu, proizvodnju, inž</w:t>
      </w:r>
      <w:r w:rsidR="00CE3A42">
        <w:t xml:space="preserve">enjering i usluge u staklarstvu, OIB: </w:t>
      </w:r>
      <w:r>
        <w:t>64465640471</w:t>
      </w:r>
      <w:r w:rsidR="00E92134">
        <w:t>, nitko</w:t>
      </w:r>
    </w:p>
    <w:p w:rsidRDefault="002B2AB3" w:rsidP="002B2AB3" w:rsidR="002B2AB3">
      <w:pPr>
        <w:spacing w:lineRule="auto" w:line="240" w:after="0"/>
      </w:pPr>
      <w:r>
        <w:t xml:space="preserve">VANSA PROJEKT d.o.o. </w:t>
      </w:r>
      <w:r w:rsidR="00CE3A42">
        <w:t>OIB:</w:t>
      </w:r>
      <w:r>
        <w:t>93135157339</w:t>
      </w:r>
      <w:r w:rsidR="00C63EE4">
        <w:t>, nitko</w:t>
      </w:r>
    </w:p>
    <w:p w:rsidRDefault="002B2AB3" w:rsidP="002B2AB3" w:rsidR="002B2AB3">
      <w:pPr>
        <w:spacing w:lineRule="auto" w:line="240" w:after="0"/>
      </w:pPr>
      <w:r>
        <w:t xml:space="preserve">VODOOPSKRBA I ODVODNJA d.o.o.  za javnu vodoopskrbu i odvodnju </w:t>
      </w:r>
      <w:r w:rsidR="00CE3A42">
        <w:t>OIB:</w:t>
      </w:r>
      <w:r>
        <w:t>83416546499</w:t>
      </w:r>
      <w:r w:rsidR="00E92134">
        <w:t>, nitko</w:t>
      </w:r>
    </w:p>
    <w:p w:rsidRDefault="002B2AB3" w:rsidP="002B2AB3" w:rsidR="002B2AB3">
      <w:pPr>
        <w:spacing w:lineRule="auto" w:line="240" w:after="0"/>
      </w:pPr>
      <w:r>
        <w:t xml:space="preserve">ZAGREBAČKI HOLDING, d.o.o.  za javni prijevoz, opskrbu vodom, održavanje čistoće, putnička agencija, šport, upravljanje objektima i poslovanje nekretninama </w:t>
      </w:r>
      <w:r w:rsidR="00CE3A42">
        <w:t xml:space="preserve">OIB: </w:t>
      </w:r>
      <w:r>
        <w:t>85584865987</w:t>
      </w:r>
      <w:r w:rsidR="00E92134">
        <w:t>, nitko</w:t>
      </w:r>
    </w:p>
    <w:p w:rsidRDefault="00C63EE4" w:rsidP="002B2AB3" w:rsidR="002B2AB3">
      <w:pPr>
        <w:spacing w:lineRule="auto" w:line="240" w:after="0"/>
      </w:pPr>
      <w:r>
        <w:t>CONDITOR d.o.o.</w:t>
      </w:r>
      <w:r w:rsidR="00CE3A42">
        <w:t xml:space="preserve"> OIB: </w:t>
      </w:r>
      <w:r w:rsidR="002B2AB3">
        <w:t>76374675207</w:t>
      </w:r>
      <w:r w:rsidR="00E92134">
        <w:t>,</w:t>
      </w:r>
      <w:r>
        <w:t xml:space="preserve"> </w:t>
      </w:r>
      <w:r w:rsidR="00E92134">
        <w:t xml:space="preserve"> Jadranka Milinović, direktor</w:t>
      </w:r>
      <w:r w:rsidR="00211F87">
        <w:t xml:space="preserve">           </w:t>
      </w:r>
    </w:p>
    <w:p w:rsidRDefault="002B2AB3" w:rsidP="002B2AB3" w:rsidR="002B2AB3">
      <w:pPr>
        <w:spacing w:lineRule="auto" w:line="240" w:after="0"/>
      </w:pPr>
    </w:p>
    <w:p w:rsidRDefault="002B2AB3" w:rsidP="002B2AB3" w:rsidR="008A6EF8">
      <w:pPr>
        <w:spacing w:lineRule="auto" w:line="240" w:after="0"/>
      </w:pPr>
      <w:r>
        <w:t>Utvrđuje se da je dana 11</w:t>
      </w:r>
      <w:r w:rsidR="00015862">
        <w:t xml:space="preserve">.8.2016. dužnik </w:t>
      </w:r>
      <w:r w:rsidRPr="002B2AB3">
        <w:t xml:space="preserve">VANSA d.o.o. za građevinarstvo i usluge, iz Zagreba, Male </w:t>
      </w:r>
      <w:proofErr w:type="spellStart"/>
      <w:r w:rsidRPr="002B2AB3">
        <w:t>putine</w:t>
      </w:r>
      <w:proofErr w:type="spellEnd"/>
      <w:r w:rsidRPr="002B2AB3">
        <w:t xml:space="preserve"> 6, OIB: 66429763351</w:t>
      </w:r>
      <w:r w:rsidR="00015862">
        <w:t xml:space="preserve"> </w:t>
      </w:r>
      <w:r w:rsidR="00211F87">
        <w:t xml:space="preserve">podnio prijedlog za otvaranje </w:t>
      </w:r>
      <w:proofErr w:type="spellStart"/>
      <w:r w:rsidR="00015862">
        <w:t>predstečajnog</w:t>
      </w:r>
      <w:proofErr w:type="spellEnd"/>
      <w:r w:rsidR="00015862">
        <w:t xml:space="preserve"> postupka, temeljem članaka 16. i 25 SZ-a (NN 71/15).</w:t>
      </w:r>
      <w:r w:rsidR="00E92134">
        <w:t xml:space="preserve"> </w:t>
      </w:r>
    </w:p>
    <w:p w:rsidRDefault="00E92134" w:rsidP="002B2AB3" w:rsidR="00E92134">
      <w:pPr>
        <w:spacing w:lineRule="auto" w:line="240" w:after="0"/>
      </w:pPr>
    </w:p>
    <w:p w:rsidRDefault="00211F87" w:rsidP="00791662" w:rsidR="003A10E0">
      <w:pPr>
        <w:spacing w:lineRule="auto" w:line="240" w:after="0"/>
      </w:pPr>
      <w:r>
        <w:t xml:space="preserve">           </w:t>
      </w:r>
    </w:p>
    <w:p w:rsidRDefault="003A10E0" w:rsidP="00791662" w:rsidR="00015862">
      <w:pPr>
        <w:spacing w:lineRule="auto" w:line="240" w:after="0"/>
      </w:pPr>
      <w:r>
        <w:t xml:space="preserve">            </w:t>
      </w:r>
      <w:r w:rsidR="00015862">
        <w:t>Rješenj</w:t>
      </w:r>
      <w:r w:rsidR="002B2AB3">
        <w:t>em ovog suda, broj gornji, od 20</w:t>
      </w:r>
      <w:r w:rsidR="00211F87">
        <w:t>.</w:t>
      </w:r>
      <w:r w:rsidR="00015862">
        <w:t xml:space="preserve"> </w:t>
      </w:r>
      <w:r w:rsidR="002B2AB3">
        <w:t>ožujka 2017</w:t>
      </w:r>
      <w:r w:rsidR="00015862">
        <w:t xml:space="preserve">. otvoren je </w:t>
      </w:r>
      <w:proofErr w:type="spellStart"/>
      <w:r w:rsidR="00015862">
        <w:t>predstečajni</w:t>
      </w:r>
      <w:proofErr w:type="spellEnd"/>
      <w:r w:rsidR="00015862">
        <w:t xml:space="preserve"> postupak nad navedenim dužnikom</w:t>
      </w:r>
      <w:r w:rsidR="00211F87">
        <w:t xml:space="preserve">, koje rješenje je objavljeno </w:t>
      </w:r>
      <w:r w:rsidR="002B2AB3">
        <w:t xml:space="preserve">istog </w:t>
      </w:r>
      <w:r w:rsidR="00211F87">
        <w:t>dana na mrežnoj stranici e-Oglasna ploča, sukladno članku 33 stavku 3 SZ-a.</w:t>
      </w:r>
    </w:p>
    <w:p w:rsidRDefault="003A10E0" w:rsidP="00791662" w:rsidR="003A10E0">
      <w:pPr>
        <w:spacing w:lineRule="auto" w:line="240" w:after="0"/>
        <w:ind w:firstLine="708"/>
        <w:jc w:val="both"/>
      </w:pPr>
    </w:p>
    <w:p w:rsidRDefault="000B1E47" w:rsidP="00791662" w:rsidR="000B1E47">
      <w:pPr>
        <w:spacing w:lineRule="auto" w:line="240" w:after="0"/>
        <w:ind w:firstLine="708"/>
        <w:jc w:val="both"/>
      </w:pPr>
      <w:r>
        <w:t>Predmet današnjeg ročišta je ispitivanje tražbina vjerovnika, koje su isti prijavili Financijskoj agenciji sukladno odredbi čl. 36. Stečajnog zakona (NN 71/15), te koje se temeljem odredbe čl. 39. SZ-a smatraju prijavljene</w:t>
      </w:r>
      <w:r w:rsidR="003A10E0">
        <w:t>,</w:t>
      </w:r>
      <w:r>
        <w:t xml:space="preserve"> iako ih vjerovnici nisu prijavili FINA-i, ali ih je dužnik naveo u prijedlogu, te sukladno rješenju ovog suda kojim je otvoren </w:t>
      </w:r>
      <w:proofErr w:type="spellStart"/>
      <w:r>
        <w:t>predstečajni</w:t>
      </w:r>
      <w:proofErr w:type="spellEnd"/>
      <w:r>
        <w:t xml:space="preserve"> postupak i vjerovnici bili pozvani na podnošenje prijava na propisanom obrascu.</w:t>
      </w:r>
    </w:p>
    <w:p w:rsidRDefault="003A10E0" w:rsidP="00791662" w:rsidR="003A10E0">
      <w:pPr>
        <w:spacing w:lineRule="auto" w:line="240" w:after="0"/>
        <w:ind w:firstLine="708"/>
        <w:jc w:val="both"/>
      </w:pPr>
    </w:p>
    <w:p w:rsidRDefault="0051424A" w:rsidP="00791662" w:rsidR="0051424A">
      <w:pPr>
        <w:spacing w:lineRule="auto" w:line="240" w:after="0"/>
        <w:ind w:firstLine="708"/>
        <w:jc w:val="both"/>
      </w:pPr>
      <w:r>
        <w:t xml:space="preserve">Poziv za današnje ročište bio je objavljen dana </w:t>
      </w:r>
      <w:r w:rsidR="002B2AB3">
        <w:rPr>
          <w:u w:val="single"/>
        </w:rPr>
        <w:t>20. ožujka</w:t>
      </w:r>
      <w:r w:rsidR="0081795C">
        <w:rPr>
          <w:u w:val="single"/>
        </w:rPr>
        <w:t xml:space="preserve"> 2017</w:t>
      </w:r>
      <w:r w:rsidRPr="0051424A">
        <w:rPr>
          <w:u w:val="single"/>
        </w:rPr>
        <w:t>. godine</w:t>
      </w:r>
      <w:r>
        <w:t xml:space="preserve"> </w:t>
      </w:r>
      <w:r w:rsidR="0081795C">
        <w:t xml:space="preserve">, </w:t>
      </w:r>
      <w:r w:rsidR="00211F87">
        <w:t xml:space="preserve">na mrežnoj stranici e-Oglasna ploča, a </w:t>
      </w:r>
      <w:r>
        <w:t>sukladno odredbi čl. 12. SZ-a računaju se rokovi (ne) pravovremenosti prijava.</w:t>
      </w:r>
    </w:p>
    <w:p w:rsidRDefault="0051424A" w:rsidP="00791662" w:rsidR="0051424A">
      <w:pPr>
        <w:spacing w:lineRule="auto" w:line="240" w:after="0"/>
        <w:ind w:firstLine="708"/>
        <w:jc w:val="both"/>
      </w:pPr>
    </w:p>
    <w:p w:rsidRDefault="000B1E47" w:rsidP="00791662" w:rsidR="000B1E47">
      <w:pPr>
        <w:spacing w:lineRule="auto" w:line="240" w:after="0"/>
        <w:ind w:firstLine="708"/>
        <w:jc w:val="both"/>
      </w:pPr>
      <w:r>
        <w:t>FINA je objavila TABLICE PRIJAVLJENIH TRAŽBINA</w:t>
      </w:r>
      <w:r w:rsidR="00361080">
        <w:t xml:space="preserve"> </w:t>
      </w:r>
      <w:r>
        <w:t>i TABLICU OSPORENIH TRAŽBINA.</w:t>
      </w:r>
    </w:p>
    <w:p w:rsidRDefault="00E92134" w:rsidP="00791662" w:rsidR="00E92134">
      <w:pPr>
        <w:spacing w:lineRule="auto" w:line="240" w:after="0"/>
        <w:ind w:firstLine="708"/>
        <w:jc w:val="both"/>
      </w:pPr>
    </w:p>
    <w:p w:rsidRDefault="000B1E47" w:rsidP="00791662" w:rsidR="000B1E47">
      <w:pPr>
        <w:spacing w:lineRule="auto" w:line="240" w:after="0"/>
        <w:jc w:val="both"/>
      </w:pPr>
      <w:r>
        <w:tab/>
        <w:t>Sud prisutne upoznaje da se tražbine vjerovnika smatraju utvrđenim ako nije osporio dužnik, povjerenik ukoliko je imenovan, a niti drugi vjerovnik, sve sukladno odredbi čl. 47. SZ-a, a ukoliko je došlo do osporavanja, sud na parnicu radi utvrđenja tražbina odnosno osnovanosti osporavanja upućuje onu osobu</w:t>
      </w:r>
      <w:r w:rsidR="003A10E0">
        <w:t>,</w:t>
      </w:r>
      <w:r>
        <w:t xml:space="preserve"> kako je to propisano odredbom čl. 48., 49. i 50. st. 3. SZ-a.</w:t>
      </w:r>
    </w:p>
    <w:p w:rsidRDefault="00791662" w:rsidP="00791662" w:rsidR="00791662">
      <w:pPr>
        <w:spacing w:lineRule="auto" w:line="240" w:after="0"/>
        <w:jc w:val="both"/>
      </w:pPr>
    </w:p>
    <w:p w:rsidRDefault="000B1E47" w:rsidP="00791662" w:rsidR="000B1E47">
      <w:pPr>
        <w:spacing w:lineRule="auto" w:line="240" w:after="0"/>
        <w:jc w:val="both"/>
      </w:pPr>
      <w:r>
        <w:tab/>
        <w:t>U ovom konkretnom slučaju prijavljene tražbine dužnikovih vjer</w:t>
      </w:r>
      <w:r w:rsidR="00361080">
        <w:t xml:space="preserve">ovnika nisu osporavali </w:t>
      </w:r>
      <w:r>
        <w:t>drugi vjerovnici međusobno, već je određene tražbine, kako će to niže biti navedeno, osporio sam dužnik</w:t>
      </w:r>
      <w:r w:rsidR="00361080">
        <w:t xml:space="preserve"> i povjerenik.</w:t>
      </w:r>
    </w:p>
    <w:p w:rsidRDefault="00791662" w:rsidP="00791662" w:rsidR="00791662">
      <w:pPr>
        <w:spacing w:lineRule="auto" w:line="240" w:after="0"/>
        <w:jc w:val="both"/>
      </w:pPr>
    </w:p>
    <w:p w:rsidRDefault="00791662" w:rsidP="00791662" w:rsidR="00791662">
      <w:pPr>
        <w:spacing w:lineRule="auto" w:line="240" w:after="0"/>
        <w:jc w:val="both"/>
      </w:pPr>
      <w:r>
        <w:tab/>
        <w:t>Sukladno odredbi čl. 46. st. 4.</w:t>
      </w:r>
      <w:r w:rsidR="00123443">
        <w:t xml:space="preserve"> SZ-a</w:t>
      </w:r>
      <w:r>
        <w:t>, tražbine koje je osporio dužnik moraju se posebno raspraviti, a sukladno odredbi čl. 46. SZ-a osporene se tražbine mogu naknadno i priznati (dok nije moguća obrnuta situacija, da se priznate tražbine naknadno osporavaju)</w:t>
      </w:r>
      <w:r w:rsidR="00612F1E">
        <w:t>.</w:t>
      </w:r>
    </w:p>
    <w:p w:rsidRDefault="00791662" w:rsidP="00791662" w:rsidR="00791662">
      <w:pPr>
        <w:spacing w:lineRule="auto" w:line="240" w:after="0"/>
        <w:jc w:val="both"/>
      </w:pPr>
    </w:p>
    <w:p w:rsidRDefault="00791662" w:rsidP="00361080" w:rsidR="00791662">
      <w:pPr>
        <w:spacing w:lineRule="auto" w:line="240" w:after="0"/>
        <w:jc w:val="both"/>
      </w:pPr>
      <w:r>
        <w:lastRenderedPageBreak/>
        <w:tab/>
      </w:r>
      <w:proofErr w:type="spellStart"/>
      <w:r>
        <w:t>Razlučna</w:t>
      </w:r>
      <w:proofErr w:type="spellEnd"/>
      <w:r>
        <w:t xml:space="preserve"> i izlučna prava, nisu predmet ispitivanja (čl. 46. st. 3. SZ-a), a </w:t>
      </w:r>
      <w:proofErr w:type="spellStart"/>
      <w:r>
        <w:t>razlučni</w:t>
      </w:r>
      <w:r w:rsidR="00361080">
        <w:t>h</w:t>
      </w:r>
      <w:proofErr w:type="spellEnd"/>
      <w:r w:rsidR="00361080">
        <w:t xml:space="preserve"> i izlučnih vjerovnika</w:t>
      </w:r>
      <w:r>
        <w:t xml:space="preserve"> </w:t>
      </w:r>
      <w:r w:rsidR="00361080">
        <w:t>nema.</w:t>
      </w:r>
      <w:r>
        <w:t xml:space="preserve"> </w:t>
      </w:r>
    </w:p>
    <w:p w:rsidRDefault="00791662" w:rsidP="00791662" w:rsidR="00791662">
      <w:pPr>
        <w:spacing w:lineRule="auto" w:line="240" w:after="0"/>
        <w:jc w:val="both"/>
      </w:pPr>
    </w:p>
    <w:p w:rsidRDefault="00791662" w:rsidP="00791662" w:rsidR="00791662">
      <w:pPr>
        <w:spacing w:lineRule="auto" w:line="240" w:after="0"/>
        <w:jc w:val="both"/>
      </w:pPr>
      <w:r>
        <w:tab/>
        <w:t>Temeljem odredbe čl. 49. SZ-a, na ovom ročištu sud sastavlja TABLICU ISPITANIH TRAŽBINA u koju za svaku pojedinu tražbina unosi u kojem je iznosu utvrđena odnosno osporena odnosno u</w:t>
      </w:r>
      <w:r w:rsidR="00361080">
        <w:t>z navođenje razloga osporavanja</w:t>
      </w:r>
      <w:r>
        <w:t xml:space="preserve"> te TABLICU RAZLUČNIH PRAVA ako plan financijskog restrukturiranja zadire u nj</w:t>
      </w:r>
      <w:r w:rsidR="00361080">
        <w:t xml:space="preserve">ihova prava, no u ovoj pravnoj stvari </w:t>
      </w:r>
      <w:proofErr w:type="spellStart"/>
      <w:r w:rsidR="00361080">
        <w:t>razlučnih</w:t>
      </w:r>
      <w:proofErr w:type="spellEnd"/>
      <w:r w:rsidR="00361080">
        <w:t xml:space="preserve"> vjerovnika nema.</w:t>
      </w:r>
    </w:p>
    <w:p w:rsidRDefault="009F1633" w:rsidP="00791662" w:rsidR="0051424A">
      <w:pPr>
        <w:spacing w:lineRule="auto" w:line="240" w:after="0"/>
        <w:jc w:val="both"/>
      </w:pPr>
      <w:r>
        <w:tab/>
      </w:r>
    </w:p>
    <w:p w:rsidRDefault="009F1633" w:rsidP="00791662" w:rsidR="009F1633">
      <w:pPr>
        <w:spacing w:lineRule="auto" w:line="240" w:after="0"/>
        <w:jc w:val="both"/>
      </w:pPr>
      <w:r>
        <w:tab/>
        <w:t xml:space="preserve">Sud prisutne upoznaje da temeljem odredbi čl. 12. SZ-a proizlazi vezano za </w:t>
      </w:r>
      <w:r w:rsidR="00211F87">
        <w:t xml:space="preserve">pravodobnost </w:t>
      </w:r>
      <w:r>
        <w:t xml:space="preserve">prijave, da s prijavom tražbine </w:t>
      </w:r>
      <w:r w:rsidR="00211F87">
        <w:t>nije zakasnio nitko.</w:t>
      </w:r>
    </w:p>
    <w:p w:rsidRDefault="007965B4" w:rsidP="00791662" w:rsidR="007965B4">
      <w:pPr>
        <w:spacing w:lineRule="auto" w:line="240" w:after="0"/>
        <w:jc w:val="both"/>
      </w:pPr>
    </w:p>
    <w:p w:rsidRDefault="00D82887" w:rsidP="00612F1E" w:rsidR="00D82887">
      <w:pPr>
        <w:spacing w:lineRule="auto" w:line="240" w:after="0"/>
        <w:ind w:firstLine="709"/>
        <w:jc w:val="both"/>
      </w:pPr>
      <w:r>
        <w:t xml:space="preserve">Od otvaranja </w:t>
      </w:r>
      <w:proofErr w:type="spellStart"/>
      <w:r>
        <w:t>predstečajnog</w:t>
      </w:r>
      <w:proofErr w:type="spellEnd"/>
      <w:r>
        <w:t xml:space="preserve"> postupka, ukupno utvrđene tražbine vjerovnika iznose </w:t>
      </w:r>
      <w:r w:rsidR="00361080">
        <w:t>1.243.710,65</w:t>
      </w:r>
      <w:r>
        <w:t xml:space="preserve"> kn, dok su osporene tražbine od strane dužnika u iznosu od </w:t>
      </w:r>
      <w:r w:rsidR="00CE7692" w:rsidRPr="00361080">
        <w:t>102.269,54</w:t>
      </w:r>
      <w:r>
        <w:t xml:space="preserve"> kn</w:t>
      </w:r>
      <w:r w:rsidR="00480947">
        <w:t>.</w:t>
      </w:r>
      <w:r w:rsidR="00C63EE4">
        <w:t xml:space="preserve"> </w:t>
      </w:r>
    </w:p>
    <w:p w:rsidRDefault="008A6EF8" w:rsidP="00791662" w:rsidR="001876A5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1876A5" w:rsidP="00791662" w:rsidR="008A6EF8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</w:t>
      </w:r>
      <w:r w:rsidR="008A6EF8">
        <w:rPr>
          <w:rFonts w:cs="Times New Roman" w:eastAsia="Times New Roman"/>
          <w:szCs w:val="24"/>
          <w:lang w:eastAsia="hr-HR"/>
        </w:rPr>
        <w:t xml:space="preserve">Nakon toga čitaju se tražbine vjerovnika koje nisu osporene </w:t>
      </w:r>
      <w:r w:rsidR="00480947">
        <w:rPr>
          <w:rFonts w:cs="Times New Roman" w:eastAsia="Times New Roman"/>
          <w:szCs w:val="24"/>
          <w:lang w:eastAsia="hr-HR"/>
        </w:rPr>
        <w:t xml:space="preserve">od dužnika, </w:t>
      </w:r>
      <w:r w:rsidR="008A6EF8">
        <w:rPr>
          <w:rFonts w:cs="Times New Roman" w:eastAsia="Times New Roman"/>
          <w:szCs w:val="24"/>
          <w:lang w:eastAsia="hr-HR"/>
        </w:rPr>
        <w:t>a niti od trećih vjerovnika, a radi se o tražbinama koje su isti prijavili FINA-i, ili koje vjerovnici nisu prijavili FINA-i, a navedene su u dužnikovom prijedlogu te se smatraju k</w:t>
      </w:r>
      <w:r w:rsidR="00480947">
        <w:rPr>
          <w:rFonts w:cs="Times New Roman" w:eastAsia="Times New Roman"/>
          <w:szCs w:val="24"/>
          <w:lang w:eastAsia="hr-HR"/>
        </w:rPr>
        <w:t>ao takve prijavljene.</w:t>
      </w:r>
      <w:r w:rsidR="008A6EF8">
        <w:rPr>
          <w:rFonts w:cs="Times New Roman" w:eastAsia="Times New Roman"/>
          <w:szCs w:val="24"/>
          <w:lang w:eastAsia="hr-HR"/>
        </w:rPr>
        <w:t xml:space="preserve"> </w:t>
      </w:r>
      <w:r w:rsidR="00480947">
        <w:rPr>
          <w:rFonts w:cs="Times New Roman" w:eastAsia="Times New Roman"/>
          <w:szCs w:val="24"/>
          <w:lang w:eastAsia="hr-HR"/>
        </w:rPr>
        <w:t>Sukladno odredbi čl. 49. s</w:t>
      </w:r>
      <w:r w:rsidR="008A6EF8">
        <w:rPr>
          <w:rFonts w:cs="Times New Roman" w:eastAsia="Times New Roman"/>
          <w:szCs w:val="24"/>
          <w:lang w:eastAsia="hr-HR"/>
        </w:rPr>
        <w:t xml:space="preserve">t. 1. i 2. SZ-a tablica ispitanih tražbina je </w:t>
      </w:r>
      <w:r w:rsidR="00480947">
        <w:rPr>
          <w:rFonts w:cs="Times New Roman" w:eastAsia="Times New Roman"/>
          <w:szCs w:val="24"/>
          <w:lang w:eastAsia="hr-HR"/>
        </w:rPr>
        <w:t>u privitku ovog zapisnika.</w:t>
      </w:r>
    </w:p>
    <w:p w:rsidRDefault="00123443" w:rsidP="00123443" w:rsidR="00123443">
      <w:pPr>
        <w:spacing w:lineRule="auto" w:line="240" w:after="0"/>
        <w:jc w:val="both"/>
        <w:rPr>
          <w:rFonts w:cs="Times New Roman" w:eastAsia="Times New Roman"/>
          <w:sz w:val="20"/>
          <w:szCs w:val="20"/>
        </w:rPr>
      </w:pPr>
    </w:p>
    <w:p w:rsidRDefault="006C5B31" w:rsidP="00612F1E" w:rsidR="00D7496F">
      <w:pPr>
        <w:spacing w:lineRule="auto" w:line="240" w:after="0"/>
        <w:ind w:firstLine="709"/>
        <w:jc w:val="both"/>
      </w:pPr>
      <w:r>
        <w:t>Vezano za osporene tražbine, temeljem odred</w:t>
      </w:r>
      <w:r w:rsidR="007965B4">
        <w:t>bi čl. 48. i 50. SZ-a, propisano je</w:t>
      </w:r>
      <w:r>
        <w:t xml:space="preserve"> tko se upućuje i u koju parnicu.</w:t>
      </w:r>
    </w:p>
    <w:p w:rsidRDefault="00CE3A42" w:rsidP="00612F1E" w:rsidR="00CE3A42">
      <w:pPr>
        <w:spacing w:lineRule="auto" w:line="240" w:after="0"/>
        <w:ind w:firstLine="709"/>
        <w:jc w:val="both"/>
      </w:pPr>
      <w:r>
        <w:t xml:space="preserve">Utvrđuje se da direktor društva </w:t>
      </w:r>
      <w:proofErr w:type="spellStart"/>
      <w:r>
        <w:t>Conditor</w:t>
      </w:r>
      <w:proofErr w:type="spellEnd"/>
      <w:r>
        <w:t xml:space="preserve"> d.o.o. iz Splita izjavljuje da ima obračun kamata na iznos od 1.613,22 kn a koji iznos je osporen od strane dužnika i povjerenika i ističe da je isti objavljen na e-Oglasnoj ploči suda u dokumentaciji koju je FINA proslijedila sudu.</w:t>
      </w:r>
    </w:p>
    <w:p w:rsidRDefault="00CE3A42" w:rsidP="00612F1E" w:rsidR="00CE3A42">
      <w:pPr>
        <w:spacing w:lineRule="auto" w:line="240" w:after="0"/>
        <w:ind w:firstLine="709"/>
        <w:jc w:val="both"/>
      </w:pPr>
      <w:r>
        <w:t xml:space="preserve"> </w:t>
      </w:r>
    </w:p>
    <w:p w:rsidRDefault="00CE3A42" w:rsidP="00612F1E" w:rsidR="00CE3A42">
      <w:pPr>
        <w:spacing w:lineRule="auto" w:line="240" w:after="0"/>
        <w:ind w:firstLine="709"/>
        <w:jc w:val="both"/>
      </w:pPr>
      <w:r>
        <w:t xml:space="preserve">Vjerovnik Republika Hrvatska Ministarstvo financija, Porezna uprava izjavljuje da razlog koji je povjerenik danas naveo kao razlog osporavanja nije valjani razlog za osporavanje. </w:t>
      </w:r>
    </w:p>
    <w:p w:rsidRDefault="00CE3A42" w:rsidP="00612F1E" w:rsidR="00CE3A42">
      <w:pPr>
        <w:spacing w:lineRule="auto" w:line="240" w:after="0"/>
        <w:ind w:firstLine="709"/>
        <w:jc w:val="both"/>
      </w:pPr>
      <w:r>
        <w:t xml:space="preserve">Vjerovnik ZAGI obrt za vod. usluge i trgovinu, vlasnik Darko </w:t>
      </w:r>
      <w:proofErr w:type="spellStart"/>
      <w:r>
        <w:t>Blažun</w:t>
      </w:r>
      <w:proofErr w:type="spellEnd"/>
      <w:r>
        <w:t xml:space="preserve"> također izjavljuje da povjerenik nije naveo pravi razlog osporavanja u skladu sa zakonom i predlaže da se tražbina tog vjerovnika prizna u punom iznosu. </w:t>
      </w:r>
    </w:p>
    <w:p w:rsidRDefault="00CE3A42" w:rsidP="00612F1E" w:rsidR="00CE3A42">
      <w:pPr>
        <w:spacing w:lineRule="auto" w:line="240" w:after="0"/>
        <w:ind w:firstLine="709"/>
        <w:jc w:val="both"/>
      </w:pPr>
      <w:r>
        <w:t xml:space="preserve">Povjerenik izjavljuje da će se o navedenom naknadno očitovati u skladu sa odredbama SZ-a. </w:t>
      </w:r>
    </w:p>
    <w:p w:rsidRDefault="007965B4" w:rsidP="00755064" w:rsidR="007965B4">
      <w:pPr>
        <w:spacing w:lineRule="auto" w:line="240" w:after="0"/>
        <w:ind w:firstLine="709"/>
        <w:jc w:val="both"/>
      </w:pPr>
      <w:r>
        <w:t>Na upit suda da li za osporene tražbine postoji ovršna isprava, dužnik izjavljuje da ne postoji.</w:t>
      </w:r>
    </w:p>
    <w:p w:rsidRDefault="00123443" w:rsidP="00755064" w:rsidR="00123443">
      <w:pPr>
        <w:spacing w:lineRule="auto" w:line="240" w:after="0"/>
        <w:ind w:firstLine="709"/>
        <w:jc w:val="both"/>
      </w:pPr>
      <w:r>
        <w:t>Čitaju se osporene tražbine od strane dužnika i povjerenika te se raspravlja o razlozima osporavanja.</w:t>
      </w:r>
    </w:p>
    <w:p w:rsidRDefault="007965B4" w:rsidP="00123443" w:rsidR="007965B4">
      <w:pPr>
        <w:spacing w:lineRule="auto" w:line="240" w:after="0"/>
        <w:jc w:val="both"/>
      </w:pPr>
    </w:p>
    <w:p w:rsidRDefault="003A10E0" w:rsidP="00755064" w:rsidR="007965B4">
      <w:pPr>
        <w:spacing w:lineRule="auto" w:line="240" w:after="0"/>
        <w:ind w:firstLine="709"/>
        <w:jc w:val="both"/>
      </w:pPr>
      <w:r>
        <w:t>Sukladno člancima 50, 51 stavak 1 i 55 stavak 1 SZ-a, s</w:t>
      </w:r>
      <w:r w:rsidR="007965B4">
        <w:t xml:space="preserve">ud donosi </w:t>
      </w:r>
    </w:p>
    <w:p w:rsidRDefault="007965B4" w:rsidP="00755064" w:rsidR="007965B4">
      <w:pPr>
        <w:spacing w:lineRule="auto" w:line="240" w:after="0"/>
        <w:ind w:firstLine="709"/>
        <w:jc w:val="both"/>
      </w:pPr>
    </w:p>
    <w:p w:rsidRDefault="007965B4" w:rsidP="00755064" w:rsidR="007965B4">
      <w:pPr>
        <w:spacing w:lineRule="auto" w:line="240" w:after="0"/>
        <w:ind w:firstLine="709"/>
        <w:jc w:val="both"/>
      </w:pPr>
      <w:r>
        <w:t xml:space="preserve">                                                          </w:t>
      </w:r>
      <w:r w:rsidR="003A10E0">
        <w:t xml:space="preserve">    </w:t>
      </w:r>
      <w:r>
        <w:t>Rješenje</w:t>
      </w:r>
    </w:p>
    <w:p w:rsidRDefault="007965B4" w:rsidP="00755064" w:rsidR="007965B4">
      <w:pPr>
        <w:spacing w:lineRule="auto" w:line="240" w:after="0"/>
        <w:ind w:firstLine="709"/>
        <w:jc w:val="both"/>
      </w:pPr>
    </w:p>
    <w:p w:rsidRDefault="007965B4" w:rsidP="005D346D" w:rsidR="007965B4">
      <w:pPr>
        <w:pStyle w:val="Odlomakpopisa"/>
        <w:numPr>
          <w:ilvl w:val="0"/>
          <w:numId w:val="5"/>
        </w:numPr>
        <w:spacing w:lineRule="auto" w:line="240" w:after="0"/>
        <w:jc w:val="both"/>
      </w:pPr>
      <w:r>
        <w:t>Na temelju tablice ispitanih tražbina na današnjem ročištu sud će donijeti rješenje o utvrđenim i osporenim tražbinama, uz obve</w:t>
      </w:r>
      <w:r w:rsidR="003A10E0">
        <w:t xml:space="preserve">znu naznaku razloga osporavanja i </w:t>
      </w:r>
      <w:r>
        <w:t xml:space="preserve"> odlučiti o upućivanju na pa</w:t>
      </w:r>
      <w:r w:rsidR="003A10E0">
        <w:t>rnicu radi osporavanja tražbine, a navedeno r</w:t>
      </w:r>
      <w:r>
        <w:t>ješenje objavit će se na mrežnoj stranici e-Oglasna ploča sudova.</w:t>
      </w:r>
    </w:p>
    <w:p w:rsidRDefault="005D346D" w:rsidP="005D346D" w:rsidR="005D346D">
      <w:pPr>
        <w:pStyle w:val="Odlomakpopisa"/>
        <w:spacing w:lineRule="auto" w:line="240" w:after="0"/>
        <w:ind w:left="1429"/>
        <w:jc w:val="both"/>
      </w:pPr>
    </w:p>
    <w:p w:rsidRDefault="003A10E0" w:rsidP="005D346D" w:rsidR="003A10E0">
      <w:pPr>
        <w:pStyle w:val="Odlomakpopisa"/>
        <w:numPr>
          <w:ilvl w:val="0"/>
          <w:numId w:val="5"/>
        </w:numPr>
        <w:spacing w:lineRule="auto" w:line="240" w:after="0"/>
        <w:jc w:val="both"/>
      </w:pPr>
      <w:r w:rsidRPr="003A10E0">
        <w:lastRenderedPageBreak/>
        <w:t>Pravo na žalbu protiv rješenja o utvrđenim i osporenim tražbinama ima dužnik i svaki vjerovnik u dijelu koji se odnosi na njegovu prijavljenu tražbinu i tražbinu koju je osporio.</w:t>
      </w:r>
    </w:p>
    <w:p w:rsidRDefault="005D346D" w:rsidP="005D346D" w:rsidR="005D346D">
      <w:pPr>
        <w:pStyle w:val="Odlomakpopisa"/>
      </w:pPr>
    </w:p>
    <w:p w:rsidRDefault="003A10E0" w:rsidP="00123443" w:rsidR="00D7496F">
      <w:pPr>
        <w:pStyle w:val="Odlomakpopisa"/>
        <w:spacing w:lineRule="auto" w:line="240" w:after="0"/>
        <w:ind w:left="1069"/>
        <w:jc w:val="both"/>
      </w:pPr>
      <w:r>
        <w:t xml:space="preserve">3. Nakon pravomoćnosti </w:t>
      </w:r>
      <w:r w:rsidRPr="003A10E0">
        <w:t>rješenja o u</w:t>
      </w:r>
      <w:r>
        <w:t>tvrđenim i osporenim tražbinama, sud će u zakonskom roku odrediti ročište za glasovanje o planu restrukturiranja.</w:t>
      </w:r>
    </w:p>
    <w:p w:rsidRDefault="00CE3A42" w:rsidP="00742383" w:rsidR="00CE3A42">
      <w:pPr>
        <w:spacing w:lineRule="auto" w:line="240" w:after="0"/>
        <w:jc w:val="center"/>
        <w:rPr>
          <w:rFonts w:cs="Times New Roman" w:eastAsia="Times New Roman"/>
          <w:sz w:val="22"/>
          <w:lang w:eastAsia="hr-HR"/>
        </w:rPr>
      </w:pPr>
    </w:p>
    <w:p w:rsidRDefault="00CE3A42" w:rsidP="00742383" w:rsidR="00CE3A42">
      <w:pPr>
        <w:spacing w:lineRule="auto" w:line="240" w:after="0"/>
        <w:jc w:val="center"/>
        <w:rPr>
          <w:rFonts w:cs="Times New Roman" w:eastAsia="Times New Roman"/>
          <w:sz w:val="22"/>
          <w:lang w:eastAsia="hr-HR"/>
        </w:rPr>
      </w:pPr>
    </w:p>
    <w:p w:rsidRDefault="00CE3A42" w:rsidP="00742383" w:rsidR="00742383">
      <w:pPr>
        <w:spacing w:lineRule="auto" w:line="240" w:after="0"/>
        <w:jc w:val="center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>Dovršeno</w:t>
      </w:r>
      <w:r w:rsidR="00DB5A42">
        <w:rPr>
          <w:rFonts w:cs="Times New Roman" w:eastAsia="Times New Roman"/>
          <w:sz w:val="22"/>
          <w:lang w:eastAsia="hr-HR"/>
        </w:rPr>
        <w:t xml:space="preserve">  10:32 </w:t>
      </w:r>
      <w:r w:rsidR="00742383" w:rsidRPr="00C63EE4">
        <w:rPr>
          <w:rFonts w:cs="Times New Roman" w:eastAsia="Times New Roman"/>
          <w:sz w:val="22"/>
          <w:lang w:eastAsia="hr-HR"/>
        </w:rPr>
        <w:t xml:space="preserve"> sati</w:t>
      </w:r>
      <w:r w:rsidR="00C63EE4">
        <w:rPr>
          <w:rFonts w:cs="Times New Roman" w:eastAsia="Times New Roman"/>
          <w:sz w:val="22"/>
          <w:lang w:eastAsia="hr-HR"/>
        </w:rPr>
        <w:t>.</w:t>
      </w:r>
    </w:p>
    <w:p w:rsidRDefault="00C63EE4" w:rsidP="00742383" w:rsidR="00C63EE4" w:rsidRPr="00C63EE4">
      <w:pPr>
        <w:spacing w:lineRule="auto" w:line="240" w:after="0"/>
        <w:jc w:val="center"/>
        <w:rPr>
          <w:rFonts w:cs="Times New Roman" w:eastAsia="Times New Roman"/>
          <w:sz w:val="22"/>
          <w:lang w:eastAsia="hr-HR"/>
        </w:rPr>
      </w:pPr>
    </w:p>
    <w:p w:rsidRDefault="00742383" w:rsidP="00742383" w:rsidR="00742383">
      <w:pPr>
        <w:spacing w:lineRule="auto" w:line="240" w:after="0"/>
        <w:jc w:val="center"/>
        <w:rPr>
          <w:rFonts w:cs="Times New Roman" w:eastAsia="Times New Roman"/>
          <w:sz w:val="22"/>
          <w:u w:val="single"/>
          <w:lang w:eastAsia="hr-HR"/>
        </w:rPr>
      </w:pPr>
    </w:p>
    <w:p w:rsidRDefault="00742383" w:rsidP="00742383" w:rsidR="00742383">
      <w:pPr>
        <w:spacing w:lineRule="auto" w:line="240" w:after="0"/>
        <w:jc w:val="center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>SUDAC:</w:t>
      </w:r>
    </w:p>
    <w:p w:rsidRDefault="00DF45FC" w:rsidP="00742383" w:rsidR="00742383">
      <w:pPr>
        <w:spacing w:lineRule="auto" w:line="240" w:after="0"/>
        <w:jc w:val="center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>Vesna Sremac Šoštar</w:t>
      </w:r>
    </w:p>
    <w:p w:rsidRDefault="00C63EE4" w:rsidP="00742383" w:rsidR="00C63EE4">
      <w:pPr>
        <w:spacing w:lineRule="auto" w:line="240" w:after="0"/>
        <w:jc w:val="center"/>
        <w:rPr>
          <w:rFonts w:cs="Times New Roman" w:eastAsia="Times New Roman"/>
          <w:sz w:val="22"/>
          <w:lang w:eastAsia="hr-HR"/>
        </w:rPr>
      </w:pPr>
    </w:p>
    <w:p w:rsidRDefault="00742383" w:rsidP="00742383" w:rsidR="00742383">
      <w:pPr>
        <w:spacing w:lineRule="auto" w:line="240" w:after="0"/>
        <w:jc w:val="center"/>
        <w:rPr>
          <w:rFonts w:cs="Times New Roman" w:eastAsia="Times New Roman"/>
          <w:sz w:val="22"/>
          <w:lang w:eastAsia="hr-HR"/>
        </w:rPr>
      </w:pPr>
    </w:p>
    <w:p w:rsidRDefault="00742383" w:rsidP="00742383" w:rsidR="00742383">
      <w:pPr>
        <w:spacing w:lineRule="auto" w:line="240" w:after="0"/>
        <w:jc w:val="center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>Zapisničar:</w:t>
      </w:r>
    </w:p>
    <w:p w:rsidRDefault="00DF45FC" w:rsidP="00742383" w:rsidR="00742383">
      <w:pPr>
        <w:spacing w:lineRule="auto" w:line="240" w:after="0"/>
        <w:jc w:val="center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>Zlatka Plivelić</w:t>
      </w:r>
    </w:p>
    <w:p w:rsidRDefault="006C5B31" w:rsidP="009F1633" w:rsidR="006C5B31" w:rsidRPr="006C5B31"/>
    <w:p w:rsidRDefault="009F1633" w:rsidP="009F1633" w:rsidR="009F1633" w:rsidRPr="00C63EE4">
      <w:r w:rsidRPr="00C63EE4">
        <w:t>Za dužnika</w:t>
      </w:r>
      <w:r w:rsidR="00DF45FC" w:rsidRPr="00C63EE4">
        <w:t>:</w:t>
      </w:r>
      <w:r w:rsidR="00742383" w:rsidRPr="00C63EE4">
        <w:tab/>
      </w:r>
      <w:r w:rsidR="00742383" w:rsidRPr="00C63EE4">
        <w:tab/>
      </w:r>
      <w:r w:rsidR="00742383">
        <w:tab/>
      </w:r>
      <w:r w:rsidR="00742383">
        <w:tab/>
      </w:r>
      <w:r w:rsidR="00742383">
        <w:tab/>
      </w:r>
      <w:r w:rsidR="00DF45FC" w:rsidRPr="00C63EE4">
        <w:t xml:space="preserve">                  </w:t>
      </w:r>
      <w:r w:rsidR="00742383" w:rsidRPr="00C63EE4">
        <w:t xml:space="preserve">Povjerenik </w:t>
      </w:r>
      <w:proofErr w:type="spellStart"/>
      <w:r w:rsidR="00742383" w:rsidRPr="00C63EE4">
        <w:t>predstečajne</w:t>
      </w:r>
      <w:proofErr w:type="spellEnd"/>
      <w:r w:rsidR="00742383" w:rsidRPr="00C63EE4">
        <w:t xml:space="preserve"> nagodbe</w:t>
      </w:r>
      <w:r w:rsidR="00DF45FC" w:rsidRPr="00C63EE4">
        <w:t>:</w:t>
      </w:r>
    </w:p>
    <w:p w:rsidRDefault="00742383" w:rsidP="009F1633" w:rsidR="009F1633">
      <w:r>
        <w:tab/>
      </w:r>
      <w:r>
        <w:tab/>
      </w:r>
      <w:r>
        <w:tab/>
      </w:r>
    </w:p>
    <w:p w:rsidRDefault="009F1633" w:rsidP="00742383" w:rsidR="00742383">
      <w:pPr>
        <w:pStyle w:val="Zaglavlje"/>
        <w:jc w:val="both"/>
      </w:pPr>
      <w:r>
        <w:t>____________________</w:t>
      </w:r>
      <w:r w:rsidR="00742383">
        <w:tab/>
        <w:t xml:space="preserve">                                                     _____________________</w:t>
      </w:r>
    </w:p>
    <w:p w:rsidRDefault="009F1633" w:rsidP="00E84375" w:rsidR="009F1633">
      <w:pPr>
        <w:pStyle w:val="Zaglavlje"/>
        <w:jc w:val="both"/>
      </w:pPr>
    </w:p>
    <w:p w:rsidRDefault="00742383" w:rsidP="00E84375" w:rsidR="00742383">
      <w:pPr>
        <w:spacing w:lineRule="auto" w:line="240" w:after="0"/>
        <w:rPr>
          <w:u w:val="single"/>
        </w:rPr>
      </w:pPr>
    </w:p>
    <w:p w:rsidRDefault="00742383" w:rsidP="00E84375" w:rsidR="00742383" w:rsidRPr="009F1633">
      <w:pPr>
        <w:spacing w:lineRule="auto" w:line="240" w:after="0"/>
        <w:rPr>
          <w:u w:val="single"/>
        </w:rPr>
      </w:pPr>
    </w:p>
    <w:p w:rsidRDefault="00E562FB" w:rsidP="00E84375" w:rsidR="00E562FB" w:rsidRPr="00C63EE4">
      <w:pPr>
        <w:spacing w:lineRule="auto" w:line="240" w:after="0"/>
      </w:pPr>
      <w:r w:rsidRPr="00C63EE4">
        <w:t>Za vjerovnike:</w:t>
      </w:r>
    </w:p>
    <w:p w:rsidRDefault="003A7AA3" w:rsidP="00E84375" w:rsidR="003A7AA3" w:rsidRPr="00E562FB">
      <w:pPr>
        <w:spacing w:lineRule="auto" w:line="240" w:after="0"/>
        <w:rPr>
          <w:u w:val="single"/>
        </w:rPr>
      </w:pPr>
    </w:p>
    <w:p w:rsidRDefault="00223365" w:rsidP="00223365" w:rsidR="00223365">
      <w:pPr>
        <w:spacing w:lineRule="auto" w:line="240" w:after="0"/>
      </w:pPr>
      <w:r>
        <w:t xml:space="preserve">-ZAGI obrt za </w:t>
      </w:r>
      <w:proofErr w:type="spellStart"/>
      <w:r>
        <w:t>podopolagačke</w:t>
      </w:r>
      <w:proofErr w:type="spellEnd"/>
      <w:r>
        <w:t xml:space="preserve"> usluge i trgovinu, </w:t>
      </w:r>
      <w:proofErr w:type="spellStart"/>
      <w:r>
        <w:t>vl</w:t>
      </w:r>
      <w:proofErr w:type="spellEnd"/>
      <w:r>
        <w:t xml:space="preserve">. Darko </w:t>
      </w:r>
      <w:proofErr w:type="spellStart"/>
      <w:r>
        <w:t>Blažun</w:t>
      </w:r>
      <w:proofErr w:type="spellEnd"/>
      <w:r>
        <w:tab/>
        <w:t xml:space="preserve">3769189312, Matija </w:t>
      </w:r>
      <w:proofErr w:type="spellStart"/>
      <w:r>
        <w:t>Škrinjarić</w:t>
      </w:r>
      <w:proofErr w:type="spellEnd"/>
    </w:p>
    <w:p w:rsidRDefault="00223365" w:rsidP="00223365" w:rsidR="00223365">
      <w:pPr>
        <w:spacing w:lineRule="auto" w:line="240" w:after="0"/>
      </w:pPr>
      <w:r>
        <w:t xml:space="preserve"> </w:t>
      </w:r>
    </w:p>
    <w:p w:rsidRDefault="00E84375" w:rsidP="00E84375" w:rsidR="00E84375">
      <w:pPr>
        <w:pStyle w:val="Zaglavlje"/>
        <w:jc w:val="both"/>
      </w:pPr>
    </w:p>
    <w:p w:rsidRDefault="00223365" w:rsidP="00223365" w:rsidR="00223365">
      <w:pPr>
        <w:spacing w:lineRule="auto" w:line="240" w:after="0"/>
      </w:pPr>
      <w:r>
        <w:t>-REPUBLIKA HRVATSKA MINISTARSTVO FINANCIJA - POREZNA UPRAVA 18683136487, Sabina Matijević, ŽDO</w:t>
      </w:r>
    </w:p>
    <w:p w:rsidRDefault="00223365" w:rsidP="00223365" w:rsidR="00223365">
      <w:pPr>
        <w:spacing w:lineRule="auto" w:line="240" w:after="0"/>
      </w:pPr>
    </w:p>
    <w:p w:rsidRDefault="00223365" w:rsidP="00E84375" w:rsidR="00223365">
      <w:pPr>
        <w:pStyle w:val="Zaglavlje"/>
        <w:jc w:val="both"/>
      </w:pPr>
    </w:p>
    <w:p w:rsidRDefault="00223365" w:rsidP="00223365" w:rsidR="00223365">
      <w:pPr>
        <w:spacing w:lineRule="auto" w:line="240" w:after="0"/>
      </w:pPr>
      <w:r>
        <w:t xml:space="preserve">-CONDITOR d.o.o.76374675207,  Jadranka Milinović, direktor           </w:t>
      </w:r>
    </w:p>
    <w:p w:rsidRDefault="00223365" w:rsidP="00E84375" w:rsidR="00223365">
      <w:pPr>
        <w:pStyle w:val="Zaglavlje"/>
        <w:jc w:val="both"/>
      </w:pPr>
    </w:p>
    <w:sectPr w:rsidSect="003A7AA3" w:rsidR="00223365">
      <w:headerReference w:type="default" r:id="rId10"/>
      <w:headerReference w:type="first" r:id="rId11"/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2FA9" w:rsidP="000B1E47" w:rsidR="00BF2FA9">
      <w:pPr>
        <w:spacing w:lineRule="auto" w:line="240" w:after="0"/>
      </w:pPr>
      <w:r>
        <w:separator/>
      </w:r>
    </w:p>
  </w:endnote>
  <w:endnote w:id="0" w:type="continuationSeparator">
    <w:p w:rsidRDefault="00BF2FA9" w:rsidP="000B1E47" w:rsidR="00BF2FA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2FA9" w:rsidP="000B1E47" w:rsidR="00BF2FA9">
      <w:pPr>
        <w:spacing w:lineRule="auto" w:line="240" w:after="0"/>
      </w:pPr>
      <w:r>
        <w:separator/>
      </w:r>
    </w:p>
  </w:footnote>
  <w:footnote w:id="0" w:type="continuationSeparator">
    <w:p w:rsidRDefault="00BF2FA9" w:rsidP="000B1E47" w:rsidR="00BF2FA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69E2" w:rsidR="00E169E2">
    <w:pPr>
      <w:pStyle w:val="Zaglavlje"/>
      <w:jc w:val="center"/>
    </w:pPr>
  </w:p>
  <w:p w:rsidRDefault="009C3624" w:rsidP="009C3624" w:rsidR="00E169E2" w:rsidRPr="005D346D">
    <w:pPr>
      <w:pStyle w:val="Zaglavlje"/>
      <w:tabs>
        <w:tab w:pos="4536" w:val="clear"/>
        <w:tab w:pos="9072" w:val="clear"/>
        <w:tab w:pos="9070" w:val="right"/>
      </w:tabs>
      <w:rPr>
        <w:szCs w:val="24"/>
      </w:rPr>
    </w:pPr>
    <w:r>
      <w:rPr>
        <w:sz w:val="20"/>
        <w:szCs w:val="20"/>
      </w:rPr>
      <w:tab/>
    </w:r>
    <w:r w:rsidRPr="005D346D">
      <w:rPr>
        <w:szCs w:val="24"/>
      </w:rPr>
      <w:t>48. St-5550/16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2AB3" w:rsidR="00E169E2">
    <w:pPr>
      <w:pStyle w:val="Zaglavlje"/>
      <w:rPr>
        <w:sz w:val="20"/>
        <w:szCs w:val="20"/>
      </w:rPr>
    </w:pPr>
    <w:r>
      <w:tab/>
    </w:r>
    <w:r>
      <w:tab/>
      <w:t>48. St-5550</w:t>
    </w:r>
    <w:r w:rsidR="00E169E2">
      <w:t>/16</w:t>
    </w:r>
  </w:p>
  <w:p w:rsidRDefault="00E169E2" w:rsidR="00E169E2">
    <w:pPr>
      <w:pStyle w:val="Zaglavlje"/>
      <w:rPr>
        <w:sz w:val="20"/>
      </w:rPr>
    </w:pPr>
  </w:p>
  <w:p w:rsidRDefault="00E169E2" w:rsidP="0051424A" w:rsidR="00E169E2" w:rsidRPr="00953077">
    <w:pPr>
      <w:pStyle w:val="Zaglavlje"/>
      <w:ind w:left="-426"/>
    </w:pPr>
    <w:r w:rsidRPr="00953077">
      <w:t>REPUBLIKA HRVAT</w:t>
    </w:r>
    <w:r>
      <w:t>S</w:t>
    </w:r>
    <w:r w:rsidRPr="00953077">
      <w:t>KA</w:t>
    </w:r>
  </w:p>
  <w:p w:rsidRDefault="00E169E2" w:rsidP="0051424A" w:rsidR="00E169E2" w:rsidRPr="00953077">
    <w:pPr>
      <w:pStyle w:val="Zaglavlje"/>
      <w:ind w:left="-426"/>
    </w:pPr>
    <w:r w:rsidRPr="00953077">
      <w:t>Trgovački sud u Zagrebu</w:t>
    </w:r>
  </w:p>
  <w:p w:rsidRDefault="00E169E2" w:rsidP="0051424A" w:rsidR="00E169E2">
    <w:pPr>
      <w:pStyle w:val="Zaglavlje"/>
      <w:ind w:left="-426"/>
    </w:pPr>
    <w:r w:rsidRPr="00953077">
      <w:t>Zagreb,</w:t>
    </w:r>
    <w:r w:rsidR="002B2AB3">
      <w:t xml:space="preserve"> </w:t>
    </w:r>
    <w:proofErr w:type="spellStart"/>
    <w:r w:rsidR="002B2AB3">
      <w:t>Amruševa</w:t>
    </w:r>
    <w:proofErr w:type="spellEnd"/>
    <w:r w:rsidR="002B2AB3">
      <w:t xml:space="preserve"> 2</w:t>
    </w:r>
  </w:p>
  <w:p w:rsidRDefault="00E169E2" w:rsidP="000B1E47" w:rsidR="00E169E2">
    <w:pPr>
      <w:pStyle w:val="Zaglavlje"/>
      <w:jc w:val="center"/>
    </w:pPr>
    <w:r>
      <w:t xml:space="preserve">Z A P I S N I K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162F56"/>
    <w:multiLevelType w:val="hybridMultilevel"/>
    <w:tmpl w:val="766A649E"/>
    <w:lvl w:tplc="8348F4BC" w:ilvl="0">
      <w:start w:val="1"/>
      <w:numFmt w:val="decimal"/>
      <w:lvlText w:val="%1."/>
      <w:lvlJc w:val="left"/>
      <w:pPr>
        <w:ind w:hanging="36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1">
    <w:nsid w:val="2716266B"/>
    <w:multiLevelType w:val="hybridMultilevel"/>
    <w:tmpl w:val="60D2BB28"/>
    <w:lvl w:tplc="AAFE53B2" w:ilvl="0">
      <w:start w:val="4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FC80EBB"/>
    <w:multiLevelType w:val="hybridMultilevel"/>
    <w:tmpl w:val="8EC6B1F0"/>
    <w:lvl w:tplc="641CF17A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6157133A"/>
    <w:multiLevelType w:val="hybridMultilevel"/>
    <w:tmpl w:val="97AAE412"/>
    <w:lvl w:tplc="7A383EAC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9D52F65"/>
    <w:multiLevelType w:val="hybridMultilevel"/>
    <w:tmpl w:val="E3A02BE8"/>
    <w:lvl w:tplc="0E345CF0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5CBA"/>
    <w:rsid w:val="00015862"/>
    <w:rsid w:val="00090BDB"/>
    <w:rsid w:val="000B1E47"/>
    <w:rsid w:val="000F25FD"/>
    <w:rsid w:val="00104CC4"/>
    <w:rsid w:val="00123443"/>
    <w:rsid w:val="001876A5"/>
    <w:rsid w:val="00211F87"/>
    <w:rsid w:val="00223365"/>
    <w:rsid w:val="00226E01"/>
    <w:rsid w:val="00231E71"/>
    <w:rsid w:val="002322FA"/>
    <w:rsid w:val="00285CBA"/>
    <w:rsid w:val="002B2AB3"/>
    <w:rsid w:val="003123B3"/>
    <w:rsid w:val="00361080"/>
    <w:rsid w:val="00380401"/>
    <w:rsid w:val="003A10E0"/>
    <w:rsid w:val="003A7AA3"/>
    <w:rsid w:val="00480947"/>
    <w:rsid w:val="004B6C06"/>
    <w:rsid w:val="0051424A"/>
    <w:rsid w:val="00516B2A"/>
    <w:rsid w:val="00552C70"/>
    <w:rsid w:val="00573722"/>
    <w:rsid w:val="005D346D"/>
    <w:rsid w:val="006124CF"/>
    <w:rsid w:val="00612F1E"/>
    <w:rsid w:val="006C5B31"/>
    <w:rsid w:val="00742383"/>
    <w:rsid w:val="00755064"/>
    <w:rsid w:val="00791662"/>
    <w:rsid w:val="007965B4"/>
    <w:rsid w:val="007A73CA"/>
    <w:rsid w:val="007D3626"/>
    <w:rsid w:val="008014A9"/>
    <w:rsid w:val="008169E6"/>
    <w:rsid w:val="0081795C"/>
    <w:rsid w:val="00835161"/>
    <w:rsid w:val="00865B8F"/>
    <w:rsid w:val="008A6EF8"/>
    <w:rsid w:val="008C5ED7"/>
    <w:rsid w:val="008D7400"/>
    <w:rsid w:val="009C3624"/>
    <w:rsid w:val="009C70D2"/>
    <w:rsid w:val="009E3E25"/>
    <w:rsid w:val="009F1633"/>
    <w:rsid w:val="009F462A"/>
    <w:rsid w:val="00A922A5"/>
    <w:rsid w:val="00BC137E"/>
    <w:rsid w:val="00BC7117"/>
    <w:rsid w:val="00BF2FA9"/>
    <w:rsid w:val="00C37A11"/>
    <w:rsid w:val="00C63EE4"/>
    <w:rsid w:val="00CB6338"/>
    <w:rsid w:val="00CE3A42"/>
    <w:rsid w:val="00CE7692"/>
    <w:rsid w:val="00D7496F"/>
    <w:rsid w:val="00D82887"/>
    <w:rsid w:val="00DB5A42"/>
    <w:rsid w:val="00DD382F"/>
    <w:rsid w:val="00DF45FC"/>
    <w:rsid w:val="00E169E2"/>
    <w:rsid w:val="00E41085"/>
    <w:rsid w:val="00E562FB"/>
    <w:rsid w:val="00E84375"/>
    <w:rsid w:val="00E92134"/>
    <w:rsid w:val="00EE04DE"/>
    <w:rsid w:val="00EE229A"/>
    <w:rsid w:val="00F8657D"/>
    <w:rsid w:val="00FE6DD3"/>
    <w:rsid w:val="00FF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iPriority="1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1876A5"/>
    <w:pPr>
      <w:keepNext/>
      <w:keepLines/>
      <w:spacing w:lineRule="auto" w:line="240" w:after="0" w:before="200"/>
      <w:outlineLvl w:val="1"/>
    </w:pPr>
    <w:rPr>
      <w:rFonts w:cstheme="majorBidi" w:eastAsiaTheme="majorEastAsia" w:hAnsiTheme="majorHAnsi" w:asciiTheme="majorHAnsi"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B1E4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B1E47"/>
  </w:style>
  <w:style w:styleId="Podnoje" w:type="paragraph">
    <w:name w:val="footer"/>
    <w:basedOn w:val="Normal"/>
    <w:link w:val="PodnojeChar"/>
    <w:uiPriority w:val="99"/>
    <w:unhideWhenUsed/>
    <w:rsid w:val="000B1E4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E47"/>
  </w:style>
  <w:style w:styleId="Odlomakpopisa" w:type="paragraph">
    <w:name w:val="List Paragraph"/>
    <w:basedOn w:val="Normal"/>
    <w:uiPriority w:val="34"/>
    <w:qFormat/>
    <w:rsid w:val="00015862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uiPriority w:val="9"/>
    <w:rsid w:val="001876A5"/>
    <w:rPr>
      <w:rFonts w:cstheme="majorBidi" w:eastAsiaTheme="majorEastAsia" w:hAnsiTheme="majorHAnsi" w:asciiTheme="majorHAnsi"/>
      <w:bCs/>
      <w:color w:themeColor="accent1" w:val="4F81BD"/>
      <w:sz w:val="26"/>
      <w:szCs w:val="26"/>
    </w:rPr>
  </w:style>
  <w:style w:styleId="Hiperveza" w:type="character">
    <w:name w:val="Hyperlink"/>
    <w:basedOn w:val="Zadanifontodlomka"/>
    <w:uiPriority w:val="99"/>
    <w:semiHidden/>
    <w:unhideWhenUsed/>
    <w:rsid w:val="001876A5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1876A5"/>
    <w:rPr>
      <w:color w:val="954F72"/>
      <w:u w:val="single"/>
    </w:rPr>
  </w:style>
  <w:style w:customStyle="true" w:styleId="xl66" w:type="paragraph">
    <w:name w:val="xl66"/>
    <w:basedOn w:val="Normal"/>
    <w:rsid w:val="001876A5"/>
    <w:pPr>
      <w:spacing w:lineRule="auto" w:line="240" w:afterAutospacing="true" w:after="100" w:beforeAutospacing="true" w:before="100"/>
    </w:pPr>
    <w:rPr>
      <w:rFonts w:cs="Times New Roman" w:eastAsia="Times New Roman"/>
      <w:szCs w:val="24"/>
      <w:lang w:eastAsia="hr-HR"/>
    </w:rPr>
  </w:style>
  <w:style w:customStyle="true" w:styleId="xl67" w:type="paragraph">
    <w:name w:val="xl67"/>
    <w:basedOn w:val="Normal"/>
    <w:rsid w:val="001876A5"/>
    <w:pPr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Cs w:val="24"/>
      <w:lang w:eastAsia="hr-HR"/>
    </w:rPr>
  </w:style>
  <w:style w:customStyle="true" w:styleId="xl68" w:type="paragraph">
    <w:name w:val="xl68"/>
    <w:basedOn w:val="Normal"/>
    <w:rsid w:val="001876A5"/>
    <w:pPr>
      <w:pBdr>
        <w:top w:space="0" w:sz="8" w:color="333333" w:val="single"/>
        <w:left w:space="0" w:sz="8" w:color="333333" w:val="single"/>
        <w:bottom w:space="0" w:sz="4" w:color="333333" w:val="single"/>
        <w:right w:space="0" w:sz="4" w:color="333333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69" w:type="paragraph">
    <w:name w:val="xl69"/>
    <w:basedOn w:val="Normal"/>
    <w:rsid w:val="001876A5"/>
    <w:pPr>
      <w:pBdr>
        <w:top w:space="0" w:sz="8" w:color="333333" w:val="single"/>
        <w:left w:space="0" w:sz="4" w:color="333333" w:val="single"/>
        <w:bottom w:space="0" w:sz="4" w:color="333333" w:val="single"/>
        <w:right w:space="0" w:sz="4" w:color="333333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70" w:type="paragraph">
    <w:name w:val="xl70"/>
    <w:basedOn w:val="Normal"/>
    <w:rsid w:val="001876A5"/>
    <w:pPr>
      <w:pBdr>
        <w:top w:space="0" w:sz="8" w:color="333333" w:val="single"/>
        <w:left w:space="0" w:sz="4" w:color="333333" w:val="single"/>
        <w:bottom w:space="0" w:sz="4" w:color="333333" w:val="single"/>
        <w:right w:space="0" w:sz="4" w:color="333333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71" w:type="paragraph">
    <w:name w:val="xl71"/>
    <w:basedOn w:val="Normal"/>
    <w:rsid w:val="001876A5"/>
    <w:pPr>
      <w:pBdr>
        <w:top w:space="0" w:sz="4" w:color="333333" w:val="single"/>
        <w:left w:space="0" w:sz="8" w:color="333333" w:val="single"/>
        <w:bottom w:space="0" w:sz="4" w:color="333333" w:val="single"/>
        <w:right w:space="0" w:sz="4" w:color="333333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72" w:type="paragraph">
    <w:name w:val="xl72"/>
    <w:basedOn w:val="Normal"/>
    <w:rsid w:val="001876A5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73" w:type="paragraph">
    <w:name w:val="xl73"/>
    <w:basedOn w:val="Normal"/>
    <w:rsid w:val="001876A5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74" w:type="paragraph">
    <w:name w:val="xl74"/>
    <w:basedOn w:val="Normal"/>
    <w:rsid w:val="001876A5"/>
    <w:pPr>
      <w:pBdr>
        <w:top w:space="0" w:sz="4" w:color="333333" w:val="single"/>
        <w:left w:space="0" w:sz="8" w:color="333333" w:val="single"/>
        <w:bottom w:space="0" w:sz="8" w:color="333333" w:val="single"/>
        <w:right w:space="0" w:sz="4" w:color="333333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75" w:type="paragraph">
    <w:name w:val="xl75"/>
    <w:basedOn w:val="Normal"/>
    <w:rsid w:val="001876A5"/>
    <w:pPr>
      <w:pBdr>
        <w:top w:space="0" w:sz="4" w:color="333333" w:val="single"/>
        <w:left w:space="0" w:sz="4" w:color="333333" w:val="single"/>
        <w:bottom w:space="0" w:sz="8" w:color="333333" w:val="single"/>
        <w:right w:space="0" w:sz="4" w:color="333333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76" w:type="paragraph">
    <w:name w:val="xl76"/>
    <w:basedOn w:val="Normal"/>
    <w:rsid w:val="001876A5"/>
    <w:pPr>
      <w:pBdr>
        <w:top w:space="0" w:sz="4" w:color="333333" w:val="single"/>
        <w:left w:space="0" w:sz="4" w:color="333333" w:val="single"/>
        <w:bottom w:space="0" w:sz="8" w:color="333333" w:val="single"/>
        <w:right w:space="0" w:sz="4" w:color="333333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77" w:type="paragraph">
    <w:name w:val="xl77"/>
    <w:basedOn w:val="Normal"/>
    <w:rsid w:val="001876A5"/>
    <w:pPr>
      <w:spacing w:lineRule="auto" w:line="240"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78" w:type="paragraph">
    <w:name w:val="xl78"/>
    <w:basedOn w:val="Normal"/>
    <w:rsid w:val="001876A5"/>
    <w:pPr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79" w:type="paragraph">
    <w:name w:val="xl79"/>
    <w:basedOn w:val="Normal"/>
    <w:rsid w:val="001876A5"/>
    <w:pPr>
      <w:pBdr>
        <w:top w:space="0" w:sz="4" w:color="333333" w:val="single"/>
        <w:left w:space="0" w:sz="8" w:color="333333" w:val="single"/>
        <w:bottom w:space="0" w:sz="4" w:color="333333" w:val="single"/>
        <w:right w:space="0" w:sz="4" w:color="333333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80" w:type="paragraph">
    <w:name w:val="xl80"/>
    <w:basedOn w:val="Normal"/>
    <w:rsid w:val="001876A5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hd w:fill="FFFF00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81" w:type="paragraph">
    <w:name w:val="xl81"/>
    <w:basedOn w:val="Normal"/>
    <w:rsid w:val="001876A5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hd w:fill="FFFF00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82" w:type="paragraph">
    <w:name w:val="xl82"/>
    <w:basedOn w:val="Normal"/>
    <w:rsid w:val="001876A5"/>
    <w:pPr>
      <w:shd w:fill="FFFF00" w:color="000000" w:val="clear"/>
      <w:spacing w:lineRule="auto" w:line="240" w:afterAutospacing="true" w:after="100" w:beforeAutospacing="true" w:before="100"/>
    </w:pPr>
    <w:rPr>
      <w:rFonts w:cs="Times New Roman" w:eastAsia="Times New Roman"/>
      <w:szCs w:val="24"/>
      <w:lang w:eastAsia="hr-HR"/>
    </w:rPr>
  </w:style>
  <w:style w:customStyle="true" w:styleId="xl83" w:type="paragraph">
    <w:name w:val="xl83"/>
    <w:basedOn w:val="Normal"/>
    <w:rsid w:val="001876A5"/>
    <w:pPr>
      <w:pBdr>
        <w:top w:space="0" w:sz="4" w:color="333333" w:val="single"/>
        <w:left w:space="0" w:sz="8" w:color="333333" w:val="single"/>
        <w:bottom w:space="0" w:sz="4" w:color="333333" w:val="single"/>
        <w:right w:space="0" w:sz="4" w:color="333333" w:val="single"/>
      </w:pBdr>
      <w:shd w:fill="F8CBAD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84" w:type="paragraph">
    <w:name w:val="xl84"/>
    <w:basedOn w:val="Normal"/>
    <w:rsid w:val="001876A5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hd w:fill="F8CBAD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85" w:type="paragraph">
    <w:name w:val="xl85"/>
    <w:basedOn w:val="Normal"/>
    <w:rsid w:val="001876A5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hd w:fill="F8CBAD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86" w:type="paragraph">
    <w:name w:val="xl86"/>
    <w:basedOn w:val="Normal"/>
    <w:rsid w:val="001876A5"/>
    <w:pPr>
      <w:shd w:fill="F8CBAD" w:color="000000" w:val="clear"/>
      <w:spacing w:lineRule="auto" w:line="240" w:afterAutospacing="true" w:after="100" w:beforeAutospacing="true" w:before="100"/>
    </w:pPr>
    <w:rPr>
      <w:rFonts w:cs="Times New Roman" w:eastAsia="Times New Roman"/>
      <w:szCs w:val="24"/>
      <w:lang w:eastAsia="hr-HR"/>
    </w:rPr>
  </w:style>
  <w:style w:customStyle="true" w:styleId="xl87" w:type="paragraph">
    <w:name w:val="xl87"/>
    <w:basedOn w:val="Normal"/>
    <w:rsid w:val="001876A5"/>
    <w:pPr>
      <w:pBdr>
        <w:top w:space="0" w:sz="4" w:color="333333" w:val="single"/>
        <w:left w:space="0" w:sz="4" w:color="333333" w:val="single"/>
        <w:bottom w:space="0" w:sz="8" w:color="333333" w:val="single"/>
        <w:right w:space="0" w:sz="4" w:color="333333" w:val="single"/>
      </w:pBdr>
      <w:shd w:fill="000000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/>
      <w:color w:val="FFFFFF"/>
      <w:sz w:val="18"/>
      <w:szCs w:val="18"/>
      <w:lang w:eastAsia="hr-HR"/>
    </w:rPr>
  </w:style>
  <w:style w:customStyle="true" w:styleId="xl88" w:type="paragraph">
    <w:name w:val="xl88"/>
    <w:basedOn w:val="Normal"/>
    <w:rsid w:val="001876A5"/>
    <w:pPr>
      <w:pBdr>
        <w:top w:space="0" w:sz="4" w:color="333333" w:val="single"/>
        <w:left w:space="0" w:sz="8" w:color="333333" w:val="single"/>
        <w:bottom w:space="0" w:sz="4" w:color="333333" w:val="single"/>
        <w:right w:space="0" w:sz="4" w:color="333333" w:val="single"/>
      </w:pBdr>
      <w:shd w:fill="C6E0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89" w:type="paragraph">
    <w:name w:val="xl89"/>
    <w:basedOn w:val="Normal"/>
    <w:rsid w:val="001876A5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hd w:fill="C6E0B4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90" w:type="paragraph">
    <w:name w:val="xl90"/>
    <w:basedOn w:val="Normal"/>
    <w:rsid w:val="001876A5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hd w:fill="C6E0B4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91" w:type="paragraph">
    <w:name w:val="xl91"/>
    <w:basedOn w:val="Normal"/>
    <w:rsid w:val="001876A5"/>
    <w:pPr>
      <w:shd w:fill="C6E0B4" w:color="000000" w:val="clear"/>
      <w:spacing w:lineRule="auto" w:line="240" w:afterAutospacing="true" w:after="100" w:beforeAutospacing="true" w:before="100"/>
    </w:pPr>
    <w:rPr>
      <w:rFonts w:cs="Times New Roman" w:eastAsia="Times New Roman"/>
      <w:szCs w:val="24"/>
      <w:lang w:eastAsia="hr-HR"/>
    </w:rPr>
  </w:style>
  <w:style w:customStyle="true" w:styleId="TableNormal" w:type="table">
    <w:name w:val="Table Normal"/>
    <w:uiPriority w:val="2"/>
    <w:semiHidden/>
    <w:unhideWhenUsed/>
    <w:qFormat/>
    <w:rsid w:val="006124CF"/>
    <w:pPr>
      <w:widowControl w:val="false"/>
      <w:spacing w:lineRule="auto" w:line="240" w:after="0"/>
    </w:pPr>
    <w:rPr>
      <w:rFonts w:hAnsiTheme="minorHAnsi" w:asci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uiPriority w:val="1"/>
    <w:qFormat/>
    <w:rsid w:val="006124CF"/>
    <w:pPr>
      <w:widowControl w:val="false"/>
      <w:spacing w:lineRule="auto" w:line="240" w:after="0"/>
      <w:ind w:left="178"/>
    </w:pPr>
    <w:rPr>
      <w:rFonts w:eastAsia="Times New Roman"/>
      <w:b/>
      <w:bCs/>
      <w:szCs w:val="24"/>
      <w:lang w:val="en-US"/>
    </w:rPr>
  </w:style>
  <w:style w:customStyle="true" w:styleId="TijelotekstaChar" w:type="character">
    <w:name w:val="Tijelo teksta Char"/>
    <w:basedOn w:val="Zadanifontodlomka"/>
    <w:link w:val="Tijeloteksta"/>
    <w:uiPriority w:val="1"/>
    <w:rsid w:val="006124CF"/>
    <w:rPr>
      <w:rFonts w:eastAsia="Times New Roman"/>
      <w:b/>
      <w:bCs/>
      <w:szCs w:val="24"/>
      <w:lang w:val="en-US"/>
    </w:rPr>
  </w:style>
  <w:style w:customStyle="true" w:styleId="TableParagraph" w:type="paragraph">
    <w:name w:val="Table Paragraph"/>
    <w:basedOn w:val="Normal"/>
    <w:uiPriority w:val="1"/>
    <w:qFormat/>
    <w:rsid w:val="006124CF"/>
    <w:pPr>
      <w:widowControl w:val="false"/>
      <w:spacing w:lineRule="auto" w:line="240" w:after="0"/>
    </w:pPr>
    <w:rPr>
      <w:rFonts w:hAnsiTheme="minorHAnsi" w:asci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D3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qFormat="1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1876A5"/>
    <w:pPr>
      <w:keepNext/>
      <w:keepLines/>
      <w:spacing w:after="0" w:before="200" w:line="240" w:lineRule="auto"/>
      <w:outlineLvl w:val="1"/>
    </w:pPr>
    <w:rPr>
      <w:rFonts w:asciiTheme="majorHAnsi" w:cstheme="majorBidi" w:eastAsiaTheme="majorEastAsia" w:hAnsiTheme="majorHAnsi"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B1E4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B1E47"/>
  </w:style>
  <w:style w:styleId="Podnoje" w:type="paragraph">
    <w:name w:val="footer"/>
    <w:basedOn w:val="Normal"/>
    <w:link w:val="PodnojeChar"/>
    <w:uiPriority w:val="99"/>
    <w:unhideWhenUsed/>
    <w:rsid w:val="000B1E4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E47"/>
  </w:style>
  <w:style w:styleId="Odlomakpopisa" w:type="paragraph">
    <w:name w:val="List Paragraph"/>
    <w:basedOn w:val="Normal"/>
    <w:uiPriority w:val="34"/>
    <w:qFormat/>
    <w:rsid w:val="00015862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uiPriority w:val="9"/>
    <w:rsid w:val="001876A5"/>
    <w:rPr>
      <w:rFonts w:asciiTheme="majorHAnsi" w:cstheme="majorBidi" w:eastAsiaTheme="majorEastAsia" w:hAnsiTheme="majorHAnsi"/>
      <w:bCs/>
      <w:color w:themeColor="accent1" w:val="4F81BD"/>
      <w:sz w:val="26"/>
      <w:szCs w:val="26"/>
    </w:rPr>
  </w:style>
  <w:style w:styleId="Hiperveza" w:type="character">
    <w:name w:val="Hyperlink"/>
    <w:basedOn w:val="Zadanifontodlomka"/>
    <w:uiPriority w:val="99"/>
    <w:semiHidden/>
    <w:unhideWhenUsed/>
    <w:rsid w:val="001876A5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1876A5"/>
    <w:rPr>
      <w:color w:val="954F72"/>
      <w:u w:val="single"/>
    </w:rPr>
  </w:style>
  <w:style w:customStyle="1" w:styleId="xl66" w:type="paragraph">
    <w:name w:val="xl66"/>
    <w:basedOn w:val="Normal"/>
    <w:rsid w:val="001876A5"/>
    <w:pPr>
      <w:spacing w:after="100" w:afterAutospacing="1" w:before="100" w:beforeAutospacing="1" w:line="240" w:lineRule="auto"/>
    </w:pPr>
    <w:rPr>
      <w:rFonts w:cs="Times New Roman" w:eastAsia="Times New Roman"/>
      <w:szCs w:val="24"/>
      <w:lang w:eastAsia="hr-HR"/>
    </w:rPr>
  </w:style>
  <w:style w:customStyle="1" w:styleId="xl67" w:type="paragraph">
    <w:name w:val="xl67"/>
    <w:basedOn w:val="Normal"/>
    <w:rsid w:val="001876A5"/>
    <w:pPr>
      <w:spacing w:after="100" w:afterAutospacing="1" w:before="100" w:beforeAutospacing="1" w:line="240" w:lineRule="auto"/>
      <w:textAlignment w:val="center"/>
    </w:pPr>
    <w:rPr>
      <w:rFonts w:cs="Times New Roman" w:eastAsia="Times New Roman"/>
      <w:szCs w:val="24"/>
      <w:lang w:eastAsia="hr-HR"/>
    </w:rPr>
  </w:style>
  <w:style w:customStyle="1" w:styleId="xl68" w:type="paragraph">
    <w:name w:val="xl68"/>
    <w:basedOn w:val="Normal"/>
    <w:rsid w:val="001876A5"/>
    <w:pPr>
      <w:pBdr>
        <w:top w:color="333333" w:space="0" w:sz="8" w:val="single"/>
        <w:left w:color="333333" w:space="0" w:sz="8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69" w:type="paragraph">
    <w:name w:val="xl69"/>
    <w:basedOn w:val="Normal"/>
    <w:rsid w:val="001876A5"/>
    <w:pPr>
      <w:pBdr>
        <w:top w:color="333333" w:space="0" w:sz="8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70" w:type="paragraph">
    <w:name w:val="xl70"/>
    <w:basedOn w:val="Normal"/>
    <w:rsid w:val="001876A5"/>
    <w:pPr>
      <w:pBdr>
        <w:top w:color="333333" w:space="0" w:sz="8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71" w:type="paragraph">
    <w:name w:val="xl71"/>
    <w:basedOn w:val="Normal"/>
    <w:rsid w:val="001876A5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72" w:type="paragraph">
    <w:name w:val="xl72"/>
    <w:basedOn w:val="Normal"/>
    <w:rsid w:val="001876A5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73" w:type="paragraph">
    <w:name w:val="xl73"/>
    <w:basedOn w:val="Normal"/>
    <w:rsid w:val="001876A5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74" w:type="paragraph">
    <w:name w:val="xl74"/>
    <w:basedOn w:val="Normal"/>
    <w:rsid w:val="001876A5"/>
    <w:pPr>
      <w:pBdr>
        <w:top w:color="333333" w:space="0" w:sz="4" w:val="single"/>
        <w:left w:color="333333" w:space="0" w:sz="8" w:val="single"/>
        <w:bottom w:color="333333" w:space="0" w:sz="8" w:val="single"/>
        <w:right w:color="333333" w:space="0" w:sz="4" w:val="single"/>
      </w:pBdr>
      <w:spacing w:after="100" w:afterAutospacing="1" w:before="100" w:beforeAutospacing="1" w:line="240" w:lineRule="auto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75" w:type="paragraph">
    <w:name w:val="xl75"/>
    <w:basedOn w:val="Normal"/>
    <w:rsid w:val="001876A5"/>
    <w:pPr>
      <w:pBdr>
        <w:top w:color="333333" w:space="0" w:sz="4" w:val="single"/>
        <w:left w:color="333333" w:space="0" w:sz="4" w:val="single"/>
        <w:bottom w:color="333333" w:space="0" w:sz="8" w:val="single"/>
        <w:right w:color="333333" w:space="0" w:sz="4" w:val="single"/>
      </w:pBdr>
      <w:spacing w:after="100" w:afterAutospacing="1" w:before="100" w:beforeAutospacing="1" w:line="240" w:lineRule="auto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76" w:type="paragraph">
    <w:name w:val="xl76"/>
    <w:basedOn w:val="Normal"/>
    <w:rsid w:val="001876A5"/>
    <w:pPr>
      <w:pBdr>
        <w:top w:color="333333" w:space="0" w:sz="4" w:val="single"/>
        <w:left w:color="333333" w:space="0" w:sz="4" w:val="single"/>
        <w:bottom w:color="333333" w:space="0" w:sz="8" w:val="single"/>
        <w:right w:color="333333" w:space="0" w:sz="4" w:val="single"/>
      </w:pBdr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77" w:type="paragraph">
    <w:name w:val="xl77"/>
    <w:basedOn w:val="Normal"/>
    <w:rsid w:val="001876A5"/>
    <w:pPr>
      <w:spacing w:after="100" w:afterAutospacing="1" w:before="100" w:beforeAutospacing="1" w:line="240" w:lineRule="auto"/>
    </w:pPr>
    <w:rPr>
      <w:rFonts w:cs="Times New Roman" w:eastAsia="Times New Roman"/>
      <w:sz w:val="18"/>
      <w:szCs w:val="18"/>
      <w:lang w:eastAsia="hr-HR"/>
    </w:rPr>
  </w:style>
  <w:style w:customStyle="1" w:styleId="xl78" w:type="paragraph">
    <w:name w:val="xl78"/>
    <w:basedOn w:val="Normal"/>
    <w:rsid w:val="001876A5"/>
    <w:pPr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79" w:type="paragraph">
    <w:name w:val="xl79"/>
    <w:basedOn w:val="Normal"/>
    <w:rsid w:val="001876A5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80" w:type="paragraph">
    <w:name w:val="xl80"/>
    <w:basedOn w:val="Normal"/>
    <w:rsid w:val="001876A5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FFF00" w:val="clear"/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81" w:type="paragraph">
    <w:name w:val="xl81"/>
    <w:basedOn w:val="Normal"/>
    <w:rsid w:val="001876A5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FFF00" w:val="clear"/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82" w:type="paragraph">
    <w:name w:val="xl82"/>
    <w:basedOn w:val="Normal"/>
    <w:rsid w:val="001876A5"/>
    <w:pPr>
      <w:shd w:color="000000" w:fill="FFFF00" w:val="clear"/>
      <w:spacing w:after="100" w:afterAutospacing="1" w:before="100" w:beforeAutospacing="1" w:line="240" w:lineRule="auto"/>
    </w:pPr>
    <w:rPr>
      <w:rFonts w:cs="Times New Roman" w:eastAsia="Times New Roman"/>
      <w:szCs w:val="24"/>
      <w:lang w:eastAsia="hr-HR"/>
    </w:rPr>
  </w:style>
  <w:style w:customStyle="1" w:styleId="xl83" w:type="paragraph">
    <w:name w:val="xl83"/>
    <w:basedOn w:val="Normal"/>
    <w:rsid w:val="001876A5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hd w:color="000000" w:fill="F8CBAD" w:val="clear"/>
      <w:spacing w:after="100" w:afterAutospacing="1" w:before="100" w:beforeAutospacing="1" w:line="240" w:lineRule="auto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84" w:type="paragraph">
    <w:name w:val="xl84"/>
    <w:basedOn w:val="Normal"/>
    <w:rsid w:val="001876A5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8CBAD" w:val="clear"/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85" w:type="paragraph">
    <w:name w:val="xl85"/>
    <w:basedOn w:val="Normal"/>
    <w:rsid w:val="001876A5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8CBAD" w:val="clear"/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86" w:type="paragraph">
    <w:name w:val="xl86"/>
    <w:basedOn w:val="Normal"/>
    <w:rsid w:val="001876A5"/>
    <w:pPr>
      <w:shd w:color="000000" w:fill="F8CBAD" w:val="clear"/>
      <w:spacing w:after="100" w:afterAutospacing="1" w:before="100" w:beforeAutospacing="1" w:line="240" w:lineRule="auto"/>
    </w:pPr>
    <w:rPr>
      <w:rFonts w:cs="Times New Roman" w:eastAsia="Times New Roman"/>
      <w:szCs w:val="24"/>
      <w:lang w:eastAsia="hr-HR"/>
    </w:rPr>
  </w:style>
  <w:style w:customStyle="1" w:styleId="xl87" w:type="paragraph">
    <w:name w:val="xl87"/>
    <w:basedOn w:val="Normal"/>
    <w:rsid w:val="001876A5"/>
    <w:pPr>
      <w:pBdr>
        <w:top w:color="333333" w:space="0" w:sz="4" w:val="single"/>
        <w:left w:color="333333" w:space="0" w:sz="4" w:val="single"/>
        <w:bottom w:color="333333" w:space="0" w:sz="8" w:val="single"/>
        <w:right w:color="333333" w:space="0" w:sz="4" w:val="single"/>
      </w:pBdr>
      <w:shd w:color="000000" w:fill="000000" w:val="clear"/>
      <w:spacing w:after="100" w:afterAutospacing="1" w:before="100" w:beforeAutospacing="1" w:line="240" w:lineRule="auto"/>
      <w:textAlignment w:val="center"/>
    </w:pPr>
    <w:rPr>
      <w:rFonts w:cs="Times New Roman" w:eastAsia="Times New Roman"/>
      <w:color w:val="FFFFFF"/>
      <w:sz w:val="18"/>
      <w:szCs w:val="18"/>
      <w:lang w:eastAsia="hr-HR"/>
    </w:rPr>
  </w:style>
  <w:style w:customStyle="1" w:styleId="xl88" w:type="paragraph">
    <w:name w:val="xl88"/>
    <w:basedOn w:val="Normal"/>
    <w:rsid w:val="001876A5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hd w:color="000000" w:fill="C6E0B4" w:val="clear"/>
      <w:spacing w:after="100" w:afterAutospacing="1" w:before="100" w:beforeAutospacing="1" w:line="240" w:lineRule="auto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89" w:type="paragraph">
    <w:name w:val="xl89"/>
    <w:basedOn w:val="Normal"/>
    <w:rsid w:val="001876A5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C6E0B4" w:val="clear"/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90" w:type="paragraph">
    <w:name w:val="xl90"/>
    <w:basedOn w:val="Normal"/>
    <w:rsid w:val="001876A5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C6E0B4" w:val="clear"/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91" w:type="paragraph">
    <w:name w:val="xl91"/>
    <w:basedOn w:val="Normal"/>
    <w:rsid w:val="001876A5"/>
    <w:pPr>
      <w:shd w:color="000000" w:fill="C6E0B4" w:val="clear"/>
      <w:spacing w:after="100" w:afterAutospacing="1" w:before="100" w:beforeAutospacing="1" w:line="240" w:lineRule="auto"/>
    </w:pPr>
    <w:rPr>
      <w:rFonts w:cs="Times New Roman" w:eastAsia="Times New Roman"/>
      <w:szCs w:val="24"/>
      <w:lang w:eastAsia="hr-HR"/>
    </w:rPr>
  </w:style>
  <w:style w:customStyle="1" w:styleId="TableNormal" w:type="table">
    <w:name w:val="Table Normal"/>
    <w:uiPriority w:val="2"/>
    <w:semiHidden/>
    <w:unhideWhenUsed/>
    <w:qFormat/>
    <w:rsid w:val="006124CF"/>
    <w:pPr>
      <w:widowControl w:val="0"/>
      <w:spacing w:after="0" w:line="240" w:lineRule="auto"/>
    </w:pPr>
    <w:rPr>
      <w:rFonts w:asciiTheme="minorHAnsi" w:hAns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uiPriority w:val="1"/>
    <w:qFormat/>
    <w:rsid w:val="006124CF"/>
    <w:pPr>
      <w:widowControl w:val="0"/>
      <w:spacing w:after="0" w:line="240" w:lineRule="auto"/>
      <w:ind w:left="178"/>
    </w:pPr>
    <w:rPr>
      <w:rFonts w:eastAsia="Times New Roman"/>
      <w:b/>
      <w:bCs/>
      <w:szCs w:val="24"/>
      <w:lang w:val="en-US"/>
    </w:rPr>
  </w:style>
  <w:style w:customStyle="1" w:styleId="TijelotekstaChar" w:type="character">
    <w:name w:val="Tijelo teksta Char"/>
    <w:basedOn w:val="Zadanifontodlomka"/>
    <w:link w:val="Tijeloteksta"/>
    <w:uiPriority w:val="1"/>
    <w:rsid w:val="006124CF"/>
    <w:rPr>
      <w:rFonts w:eastAsia="Times New Roman"/>
      <w:b/>
      <w:bCs/>
      <w:szCs w:val="24"/>
      <w:lang w:val="en-US"/>
    </w:rPr>
  </w:style>
  <w:style w:customStyle="1" w:styleId="TableParagraph" w:type="paragraph">
    <w:name w:val="Table Paragraph"/>
    <w:basedOn w:val="Normal"/>
    <w:uiPriority w:val="1"/>
    <w:qFormat/>
    <w:rsid w:val="006124CF"/>
    <w:pPr>
      <w:widowControl w:val="0"/>
      <w:spacing w:after="0" w:line="240" w:lineRule="auto"/>
    </w:pPr>
    <w:rPr>
      <w:rFonts w:asciiTheme="minorHAnsi" w:hAns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D3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55</izvorni_sadrzaj>
    <derivirana_varijabla naziv="DomainObject.Prostorija.Naziv_1">Soba DZ III 55</derivirana_varijabla>
  </DomainObject.Prostorija.Naziv>
  <DomainObject.Prostorija.Oznaka>
    <izvorni_sadrzaj>DZ III 55</izvorni_sadrzaj>
    <derivirana_varijabla naziv="DomainObject.Prostorija.Oznaka_1">DZ III 55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15. svibnja 2017.</izvorni_sadrzaj>
    <derivirana_varijabla naziv="DomainObject.PlaniraniZavrsetakDatum_1">15. svibnja 2017.</derivirana_varijabla>
  </DomainObject.PlaniraniZavrsetakDatum>
  <DomainObject.PlaniraniPocetakDatum>
    <izvorni_sadrzaj>15. svibnja 2017.</izvorni_sadrzaj>
    <derivirana_varijabla naziv="DomainObject.PlaniraniPocetakDatum_1">15. svibnja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svibnja 2017.</izvorni_sadrzaj>
    <derivirana_varijabla naziv="DomainObject.Zapisnik.DatumKreiranja_1">15.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St-5550/2016-18</izvorni_sadrzaj>
    <derivirana_varijabla naziv="DomainObject.Zapisnik.Oznaka_1">St-5550/2016-18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5550</izvorni_sadrzaj>
    <derivirana_varijabla naziv="DomainObject.Predmet.Broj_1">5550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St-5550/2016</izvorni_sadrzaj>
    <derivirana_varijabla naziv="DomainObject.Predmet.OznakaBroj_1">St-5550/2016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VANSA  d.o.o.</izvorni_sadrzaj>
    <derivirana_varijabla naziv="DomainObject.Predmet.ProtustrankaFormated_1">  VANSA  d.o.o.</derivirana_varijabla>
  </DomainObject.Predmet.ProtustrankaFormated>
  <DomainObject.Predmet.ProtustrankaFormatedOIB>
    <izvorni_sadrzaj>  VANSA  d.o.o., OIB 66429763351</izvorni_sadrzaj>
    <derivirana_varijabla naziv="DomainObject.Predmet.ProtustrankaFormatedOIB_1">  VANSA  d.o.o., OIB 66429763351</derivirana_varijabla>
  </DomainObject.Predmet.ProtustrankaFormatedOIB>
  <DomainObject.Predmet.ProtustrankaFormatedWithAdress>
    <izvorni_sadrzaj> VANSA  d.o.o., Male putine 6, 10000 Zagreb</izvorni_sadrzaj>
    <derivirana_varijabla naziv="DomainObject.Predmet.ProtustrankaFormatedWithAdress_1"> VANSA  d.o.o., Male putine 6, 10000 Zagreb</derivirana_varijabla>
  </DomainObject.Predmet.ProtustrankaFormatedWithAdress>
  <DomainObject.Predmet.ProtustrankaFormatedWithAdressOIB>
    <izvorni_sadrzaj> VANSA  d.o.o., OIB 66429763351, Male putine 6, 10000 Zagreb</izvorni_sadrzaj>
    <derivirana_varijabla naziv="DomainObject.Predmet.ProtustrankaFormatedWithAdressOIB_1"> VANSA  d.o.o., OIB 66429763351, Male putine 6, 10000 Zagreb</derivirana_varijabla>
  </DomainObject.Predmet.ProtustrankaFormatedWithAdressOIB>
  <DomainObject.Predmet.ProtustrankaWithAdress>
    <izvorni_sadrzaj>VANSA  d.o.o. Male putine 6, 10000 Zagreb</izvorni_sadrzaj>
    <derivirana_varijabla naziv="DomainObject.Predmet.ProtustrankaWithAdress_1">VANSA  d.o.o. Male putine 6, 10000 Zagreb</derivirana_varijabla>
  </DomainObject.Predmet.ProtustrankaWithAdress>
  <DomainObject.Predmet.ProtustrankaWithAdressOIB>
    <izvorni_sadrzaj>VANSA  d.o.o., OIB 66429763351, Male putine 6, 10000 Zagreb</izvorni_sadrzaj>
    <derivirana_varijabla naziv="DomainObject.Predmet.ProtustrankaWithAdressOIB_1">VANSA  d.o.o., OIB 66429763351, Male putine 6, 10000 Zagreb</derivirana_varijabla>
  </DomainObject.Predmet.ProtustrankaWithAdressOIB>
  <DomainObject.Predmet.ProtustrankaNazivFormated>
    <izvorni_sadrzaj>VANSA  d.o.o.</izvorni_sadrzaj>
    <derivirana_varijabla naziv="DomainObject.Predmet.ProtustrankaNazivFormated_1">VANSA  d.o.o.</derivirana_varijabla>
  </DomainObject.Predmet.ProtustrankaNazivFormated>
  <DomainObject.Predmet.ProtustrankaNazivFormatedOIB>
    <izvorni_sadrzaj>VANSA  d.o.o., OIB 66429763351</izvorni_sadrzaj>
    <derivirana_varijabla naziv="DomainObject.Predmet.ProtustrankaNazivFormatedOIB_1">VANSA  d.o.o., OIB 66429763351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VANSA  d.o.o. zastupanog po punomoćniku EDIN MUMINAGIĆ</izvorni_sadrzaj>
    <derivirana_varijabla naziv="DomainObject.Predmet.StrankaFormated_1">  VANSA  d.o.o. zastupanog po punomoćniku EDIN MUMINAGIĆ</derivirana_varijabla>
  </DomainObject.Predmet.StrankaFormated>
  <DomainObject.Predmet.StrankaFormatedOIB>
    <izvorni_sadrzaj>  VANSA  d.o.o., OIB 66429763351 zastupanog po punomoćniku EDIN MUMINAGIĆ</izvorni_sadrzaj>
    <derivirana_varijabla naziv="DomainObject.Predmet.StrankaFormatedOIB_1">  VANSA  d.o.o., OIB 66429763351 zastupanog po punomoćniku EDIN MUMINAGIĆ</derivirana_varijabla>
  </DomainObject.Predmet.StrankaFormatedOIB>
  <DomainObject.Predmet.StrankaFormatedWithAdress>
    <izvorni_sadrzaj> VANSA  d.o.o., Male putine 6, 10000 Zagreb zastupanog po punomoćniku EDIN MUMINAGIĆ</izvorni_sadrzaj>
    <derivirana_varijabla naziv="DomainObject.Predmet.StrankaFormatedWithAdress_1"> VANSA  d.o.o., Male putine 6, 10000 Zagreb zastupanog po punomoćniku EDIN MUMINAGIĆ</derivirana_varijabla>
  </DomainObject.Predmet.StrankaFormatedWithAdress>
  <DomainObject.Predmet.StrankaFormatedWithAdressOIB>
    <izvorni_sadrzaj> VANSA  d.o.o., OIB 66429763351, Male putine 6, 10000 Zagreb zastupanog po punomoćniku EDIN MUMINAGIĆ</izvorni_sadrzaj>
    <derivirana_varijabla naziv="DomainObject.Predmet.StrankaFormatedWithAdressOIB_1"> VANSA  d.o.o., OIB 66429763351, Male putine 6, 10000 Zagreb zastupanog po punomoćniku EDIN MUMINAGIĆ</derivirana_varijabla>
  </DomainObject.Predmet.StrankaFormatedWithAdressOIB>
  <DomainObject.Predmet.StrankaWithAdress>
    <izvorni_sadrzaj>VANSA  d.o.o. Male putine 6,10000 Zagreb</izvorni_sadrzaj>
    <derivirana_varijabla naziv="DomainObject.Predmet.StrankaWithAdress_1">VANSA  d.o.o. Male putine 6,10000 Zagreb</derivirana_varijabla>
  </DomainObject.Predmet.StrankaWithAdress>
  <DomainObject.Predmet.StrankaWithAdressOIB>
    <izvorni_sadrzaj>VANSA  d.o.o., OIB 66429763351, Male putine 6,10000 Zagreb</izvorni_sadrzaj>
    <derivirana_varijabla naziv="DomainObject.Predmet.StrankaWithAdressOIB_1">VANSA  d.o.o., OIB 66429763351, Male putine 6,10000 Zagreb</derivirana_varijabla>
  </DomainObject.Predmet.StrankaWithAdressOIB>
  <DomainObject.Predmet.StrankaNazivFormated>
    <izvorni_sadrzaj>VANSA  d.o.o.</izvorni_sadrzaj>
    <derivirana_varijabla naziv="DomainObject.Predmet.StrankaNazivFormated_1">VANSA  d.o.o.</derivirana_varijabla>
  </DomainObject.Predmet.StrankaNazivFormated>
  <DomainObject.Predmet.StrankaNazivFormatedOIB>
    <izvorni_sadrzaj>VANSA  d.o.o., OIB 66429763351</izvorni_sadrzaj>
    <derivirana_varijabla naziv="DomainObject.Predmet.StrankaNazivFormatedOIB_1">VANSA  d.o.o., OIB 66429763351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VANSA  d.o.o. zastupanog po punomoćniku EDIN MUMINAGIĆ</item>
    </izvorni_sadrzaj>
    <derivirana_varijabla naziv="DomainObject.Predmet.StrankaListFormated_1">
      <item>VANSA  d.o.o. zastupanog po punomoćniku EDIN MUMINAGIĆ</item>
    </derivirana_varijabla>
  </DomainObject.Predmet.StrankaListFormated>
  <DomainObject.Predmet.StrankaListFormatedOIB>
    <izvorni_sadrzaj>
      <item>VANSA  d.o.o., OIB 66429763351 zastupanog po punomoćniku EDIN MUMINAGIĆ</item>
    </izvorni_sadrzaj>
    <derivirana_varijabla naziv="DomainObject.Predmet.StrankaListFormatedOIB_1">
      <item>VANSA  d.o.o., OIB 66429763351 zastupanog po punomoćniku EDIN MUMINAGIĆ</item>
    </derivirana_varijabla>
  </DomainObject.Predmet.StrankaListFormatedOIB>
  <DomainObject.Predmet.StrankaListFormatedWithAdress>
    <izvorni_sadrzaj>
      <item>VANSA  d.o.o., Male putine 6, 10000 Zagreb zastupanog po punomoćniku EDIN MUMINAGIĆ</item>
    </izvorni_sadrzaj>
    <derivirana_varijabla naziv="DomainObject.Predmet.StrankaListFormatedWithAdress_1">
      <item>VANSA  d.o.o., Male putine 6, 10000 Zagreb zastupanog po punomoćniku EDIN MUMINAGIĆ</item>
    </derivirana_varijabla>
  </DomainObject.Predmet.StrankaListFormatedWithAdress>
  <DomainObject.Predmet.StrankaListFormatedWithAdressOIB>
    <izvorni_sadrzaj>
      <item>VANSA  d.o.o., OIB 66429763351, Male putine 6, 10000 Zagreb zastupanog po punomoćniku EDIN MUMINAGIĆ</item>
    </izvorni_sadrzaj>
    <derivirana_varijabla naziv="DomainObject.Predmet.StrankaListFormatedWithAdressOIB_1">
      <item>VANSA  d.o.o., OIB 66429763351, Male putine 6, 10000 Zagreb zastupanog po punomoćniku EDIN MUMINAGIĆ</item>
    </derivirana_varijabla>
  </DomainObject.Predmet.StrankaListFormatedWithAdressOIB>
  <DomainObject.Predmet.StrankaListNazivFormated>
    <izvorni_sadrzaj>
      <item>VANSA  d.o.o.</item>
    </izvorni_sadrzaj>
    <derivirana_varijabla naziv="DomainObject.Predmet.StrankaListNazivFormated_1">
      <item>VANSA  d.o.o.</item>
    </derivirana_varijabla>
  </DomainObject.Predmet.StrankaListNazivFormated>
  <DomainObject.Predmet.StrankaListNazivFormatedOIB>
    <izvorni_sadrzaj>
      <item>VANSA  d.o.o., OIB 66429763351</item>
    </izvorni_sadrzaj>
    <derivirana_varijabla naziv="DomainObject.Predmet.StrankaListNazivFormatedOIB_1">
      <item>VANSA  d.o.o., OIB 66429763351</item>
    </derivirana_varijabla>
  </DomainObject.Predmet.StrankaListNazivFormatedOIB>
  <DomainObject.Predmet.ProtuStrankaListFormated>
    <izvorni_sadrzaj>
      <item>VANSA  d.o.o.</item>
    </izvorni_sadrzaj>
    <derivirana_varijabla naziv="DomainObject.Predmet.ProtuStrankaListFormated_1">
      <item>VANSA  d.o.o.</item>
    </derivirana_varijabla>
  </DomainObject.Predmet.ProtuStrankaListFormated>
  <DomainObject.Predmet.ProtuStrankaListFormatedOIB>
    <izvorni_sadrzaj>
      <item>VANSA  d.o.o., OIB 66429763351</item>
    </izvorni_sadrzaj>
    <derivirana_varijabla naziv="DomainObject.Predmet.ProtuStrankaListFormatedOIB_1">
      <item>VANSA  d.o.o., OIB 66429763351</item>
    </derivirana_varijabla>
  </DomainObject.Predmet.ProtuStrankaListFormatedOIB>
  <DomainObject.Predmet.ProtuStrankaListFormatedWithAdress>
    <izvorni_sadrzaj>
      <item>VANSA  d.o.o., Male putine 6, 10000 Zagreb</item>
    </izvorni_sadrzaj>
    <derivirana_varijabla naziv="DomainObject.Predmet.ProtuStrankaListFormatedWithAdress_1">
      <item>VANSA  d.o.o., Male putine 6, 10000 Zagreb</item>
    </derivirana_varijabla>
  </DomainObject.Predmet.ProtuStrankaListFormatedWithAdress>
  <DomainObject.Predmet.ProtuStrankaListFormatedWithAdressOIB>
    <izvorni_sadrzaj>
      <item>VANSA  d.o.o., OIB 66429763351, Male putine 6, 10000 Zagreb</item>
    </izvorni_sadrzaj>
    <derivirana_varijabla naziv="DomainObject.Predmet.ProtuStrankaListFormatedWithAdressOIB_1">
      <item>VANSA  d.o.o., OIB 66429763351, Male putine 6, 10000 Zagreb</item>
    </derivirana_varijabla>
  </DomainObject.Predmet.ProtuStrankaListFormatedWithAdressOIB>
  <DomainObject.Predmet.ProtuStrankaListNazivFormated>
    <izvorni_sadrzaj>
      <item>VANSA  d.o.o.</item>
    </izvorni_sadrzaj>
    <derivirana_varijabla naziv="DomainObject.Predmet.ProtuStrankaListNazivFormated_1">
      <item>VANSA  d.o.o.</item>
    </derivirana_varijabla>
  </DomainObject.Predmet.ProtuStrankaListNazivFormated>
  <DomainObject.Predmet.ProtuStrankaListNazivFormatedOIB>
    <izvorni_sadrzaj>
      <item>VANSA  d.o.o., OIB 66429763351</item>
    </izvorni_sadrzaj>
    <derivirana_varijabla naziv="DomainObject.Predmet.ProtuStrankaListNazivFormatedOIB_1">
      <item>VANSA  d.o.o., OIB 66429763351</item>
    </derivirana_varijabla>
  </DomainObject.Predmet.ProtuStrankaListNazivFormatedOIB>
  <DomainObject.Predmet.OstaliListFormated>
    <izvorni_sadrzaj>
      <item>EDIN MUMINAGIĆ punomoćnik sudionika u postupku VANSA  d.o.o.</item>
    </izvorni_sadrzaj>
    <derivirana_varijabla naziv="DomainObject.Predmet.OstaliListFormated_1">
      <item>EDIN MUMINAGIĆ punomoćnik sudionika u postupku VANSA  d.o.o.</item>
    </derivirana_varijabla>
  </DomainObject.Predmet.OstaliListFormated>
  <DomainObject.Predmet.OstaliListFormatedOIB>
    <izvorni_sadrzaj>
      <item>EDIN MUMINAGIĆ punomoćnik sudionika u postupku VANSA  d.o.o.</item>
    </izvorni_sadrzaj>
    <derivirana_varijabla naziv="DomainObject.Predmet.OstaliListFormatedOIB_1">
      <item>EDIN MUMINAGIĆ punomoćnik sudionika u postupku VANSA  d.o.o.</item>
    </derivirana_varijabla>
  </DomainObject.Predmet.OstaliListFormatedOIB>
  <DomainObject.Predmet.OstaliListFormatedWithAdress>
    <izvorni_sadrzaj>
      <item>EDIN MUMINAGIĆ, Pavla Hatza 27, 10000 Zagreb punomoćnik sudionika u postupku VANSA  d.o.o.</item>
    </izvorni_sadrzaj>
    <derivirana_varijabla naziv="DomainObject.Predmet.OstaliListFormatedWithAdress_1">
      <item>EDIN MUMINAGIĆ, Pavla Hatza 27, 10000 Zagreb punomoćnik sudionika u postupku VANSA  d.o.o.</item>
    </derivirana_varijabla>
  </DomainObject.Predmet.OstaliListFormatedWithAdress>
  <DomainObject.Predmet.OstaliListFormatedWithAdressOIB>
    <izvorni_sadrzaj>
      <item>EDIN MUMINAGIĆ, Pavla Hatza 27, 10000 Zagreb punomoćnik sudionika u postupku VANSA  d.o.o.</item>
    </izvorni_sadrzaj>
    <derivirana_varijabla naziv="DomainObject.Predmet.OstaliListFormatedWithAdressOIB_1">
      <item>EDIN MUMINAGIĆ, Pavla Hatza 27, 10000 Zagreb punomoćnik sudionika u postupku VANSA  d.o.o.</item>
    </derivirana_varijabla>
  </DomainObject.Predmet.OstaliListFormatedWithAdressOIB>
  <DomainObject.Predmet.OstaliListNazivFormated>
    <izvorni_sadrzaj>
      <item>EDIN MUMINAGIĆ</item>
    </izvorni_sadrzaj>
    <derivirana_varijabla naziv="DomainObject.Predmet.OstaliListNazivFormated_1">
      <item>EDIN MUMINAGIĆ</item>
    </derivirana_varijabla>
  </DomainObject.Predmet.OstaliListNazivFormated>
  <DomainObject.Predmet.OstaliListNazivFormatedOIB>
    <izvorni_sadrzaj>
      <item>EDIN MUMINAGIĆ</item>
    </izvorni_sadrzaj>
    <derivirana_varijabla naziv="DomainObject.Predmet.OstaliListNazivFormatedOIB_1">
      <item>EDIN MUMINAGIĆ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St-5550/2016-18</izvorni_sadrzaj>
    <derivirana_varijabla naziv="DomainObject.PoslovniBrojDokumenta_1">St-5550/2016-18</derivirana_varijabla>
  </DomainObject.PoslovniBrojDokumenta>
  <DomainObject.Predmet.StrankaIDrugi>
    <izvorni_sadrzaj>VANSA  d.o.o.</izvorni_sadrzaj>
    <derivirana_varijabla naziv="DomainObject.Predmet.StrankaIDrugi_1">VANSA  d.o.o.</derivirana_varijabla>
  </DomainObject.Predmet.StrankaIDrugi>
  <DomainObject.Predmet.ProtustrankaIDrugi>
    <izvorni_sadrzaj>VANSA  d.o.o.</izvorni_sadrzaj>
    <derivirana_varijabla naziv="DomainObject.Predmet.ProtustrankaIDrugi_1">VANSA  d.o.o.</derivirana_varijabla>
  </DomainObject.Predmet.ProtustrankaIDrugi>
  <DomainObject.Predmet.StrankaIDrugiAdressOIB>
    <izvorni_sadrzaj>VANSA  d.o.o., OIB 66429763351, Male putine 6, 10000 Zagreb</izvorni_sadrzaj>
    <derivirana_varijabla naziv="DomainObject.Predmet.StrankaIDrugiAdressOIB_1">VANSA  d.o.o., OIB 66429763351, Male putine 6, 10000 Zagreb</derivirana_varijabla>
  </DomainObject.Predmet.StrankaIDrugiAdressOIB>
  <DomainObject.Predmet.ProtustrankaIDrugiAdressOIB>
    <izvorni_sadrzaj>VANSA  d.o.o., OIB 66429763351, Male putine 6, 10000 Zagreb</izvorni_sadrzaj>
    <derivirana_varijabla naziv="DomainObject.Predmet.ProtustrankaIDrugiAdressOIB_1">VANSA  d.o.o., OIB 66429763351, Male putine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VANSA  d.o.o.</item>
      <item>VANSA  d.o.o.</item>
      <item>EDIN MUMINAGIĆ</item>
    </izvorni_sadrzaj>
    <derivirana_varijabla naziv="DomainObject.Predmet.SudioniciListNaziv_1">
      <item>VANSA  d.o.o.</item>
      <item>VANSA  d.o.o.</item>
      <item>EDIN MUMINAGIĆ</item>
    </derivirana_varijabla>
  </DomainObject.Predmet.SudioniciListNaziv>
  <DomainObject.Predmet.SudioniciListAdressOIB>
    <izvorni_sadrzaj>
      <item>VANSA  d.o.o., OIB 66429763351, Male putine 6,10000 Zagreb</item>
      <item>VANSA  d.o.o., OIB 66429763351, Male putine 6,10000 Zagreb</item>
      <item>EDIN MUMINAGIĆ, Pavla Hatza 27,10000 Zagreb</item>
    </izvorni_sadrzaj>
    <derivirana_varijabla naziv="DomainObject.Predmet.SudioniciListAdressOIB_1">
      <item>VANSA  d.o.o., OIB 66429763351, Male putine 6,10000 Zagreb</item>
      <item>VANSA  d.o.o., OIB 66429763351, Male putine 6,10000 Zagreb</item>
      <item>EDIN MUMINAGIĆ, Pavla Hatza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66429763351</item>
      <item>, OIB 66429763351</item>
      <item>, OIB null</item>
    </izvorni_sadrzaj>
    <derivirana_varijabla naziv="DomainObject.Predmet.SudioniciListNazivOIB_1">
      <item>, OIB 66429763351</item>
      <item>, OIB 66429763351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F4A855-2B22-45A3-A1CF-3871A2AD7E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1182</properties:Words>
  <properties:Characters>7065</properties:Characters>
  <properties:Lines>182</properties:Lines>
  <properties:Paragraphs>76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2017-05-15T07:55:00Z</dcterms:created>
  <dc:creator>Ana Brlek</dc:creator>
  <cp:lastModifiedBy>Zlatka Plivelić</cp:lastModifiedBy>
  <cp:lastPrinted>2017-05-15T08:31:00Z</cp:lastPrinted>
  <dcterms:modified xmlns:xsi="http://www.w3.org/2001/XMLSchema-instance" xsi:type="dcterms:W3CDTF">2017-05-15T09:44:00Z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St-5550/2016-18 / Zapisnik - Ročište radi ispitivanja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