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09f06" w14:paraId="9109f06" w:rsidRDefault="00AA15F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1478280</wp:posOffset>
            </wp:positionH>
            <wp:positionV relativeFrom="page">
              <wp:posOffset>662940</wp:posOffset>
            </wp:positionV>
            <wp:extent cy="833755" cx="62484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3755" cx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A15FF" w:rsidP="00AA15FF" w:rsidR="00AA15FF">
      <w:pPr>
        <w:spacing w:after="0"/>
        <w:jc w:val="both"/>
      </w:pPr>
      <w:r>
        <w:t xml:space="preserve">           Republika Hrvatska</w:t>
      </w:r>
    </w:p>
    <w:p w:rsidRDefault="00AA15FF" w:rsidP="00AA15FF" w:rsidR="00AA15FF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AA15FF" w:rsidP="00AA15FF" w:rsidR="00AE649C" w:rsidRPr="00B76F3C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AA15FF" w:rsidP="00AA15FF" w:rsidR="00AA15FF" w:rsidRPr="00AA15FF">
      <w:pPr>
        <w:overflowPunct w:val="false"/>
        <w:autoSpaceDE w:val="false"/>
        <w:autoSpaceDN w:val="false"/>
        <w:adjustRightInd w:val="false"/>
        <w:spacing w:after="0"/>
        <w:ind w:firstLine="5812"/>
        <w:rPr>
          <w:rFonts w:cs="Times New Roman" w:eastAsia="Times New Roman"/>
          <w:noProof/>
          <w:szCs w:val="20"/>
          <w:lang w:eastAsia="hr-HR"/>
        </w:rPr>
      </w:pPr>
      <w:r w:rsidRPr="00AA15FF">
        <w:rPr>
          <w:rFonts w:cs="Times New Roman" w:eastAsia="Times New Roman"/>
          <w:noProof/>
          <w:szCs w:val="20"/>
          <w:lang w:eastAsia="hr-HR"/>
        </w:rPr>
        <w:t>Poslovni broj: 5. St-456/2017-5</w:t>
      </w:r>
    </w:p>
    <w:p w:rsidRDefault="00AA15FF" w:rsidP="00AA15FF" w:rsidR="00AA15FF" w:rsidRPr="00AA15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A15FF" w:rsidP="00AA15FF" w:rsidR="00AA15FF" w:rsidRPr="00AA15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A15FF" w:rsidP="00AA15FF" w:rsidR="00AA15FF" w:rsidRPr="00AA15F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AA15FF" w:rsidP="00AA15FF" w:rsidR="00AA15FF" w:rsidRPr="00AA15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A15FF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AA15FF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JUTARNJA ZVIJEZDA d.o.o. za trgovinu i usluge, Zagreb, Brezovička Cesta 21, MBS: 080323442, OIB: 78213901206, 6. travnja 2018. donosi</w:t>
      </w:r>
      <w:r w:rsidRPr="00AA15FF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AA15FF" w:rsidP="00AA15FF" w:rsidR="00AA15FF" w:rsidRPr="00AA15FF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AA15FF" w:rsidP="00AA15FF" w:rsidR="00AA15FF" w:rsidRPr="00AA15F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</w:rPr>
      </w:pPr>
      <w:r w:rsidRPr="00AA15FF">
        <w:rPr>
          <w:rFonts w:cs="Times New Roman" w:eastAsia="Times New Roman"/>
          <w:szCs w:val="20"/>
        </w:rPr>
        <w:t>Z A K L J U Č A K</w:t>
      </w:r>
    </w:p>
    <w:p w:rsidRDefault="00AA15FF" w:rsidP="00AA15FF" w:rsidR="00AA15FF" w:rsidRPr="00AA15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</w:rPr>
      </w:pPr>
    </w:p>
    <w:p w:rsidRDefault="00AA15FF" w:rsidP="00AA15FF" w:rsidR="00AA15FF" w:rsidRPr="00AA15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15FF">
        <w:rPr>
          <w:rFonts w:cs="Times New Roman" w:eastAsia="Times New Roman"/>
          <w:szCs w:val="20"/>
        </w:rPr>
        <w:t xml:space="preserve">Nalaže se Financijskoj agenciji u roku od 3 dana dostaviti podatke iz Očevidnika redoslijeda osnova za plaćanje, odnosno potvrdu iz čl.6. st.4. u vezi s čl.6. st.2. Stečajnog zakona za dužnika </w:t>
      </w:r>
      <w:r w:rsidRPr="00AA15FF">
        <w:rPr>
          <w:rFonts w:cs="Times New Roman" w:eastAsia="Times New Roman"/>
          <w:szCs w:val="20"/>
          <w:lang w:eastAsia="hr-HR"/>
        </w:rPr>
        <w:t>JUTARNJA ZVIJEZDA d.o.o. za trgovinu i usluge, Zagreb, Brezovička Cesta 21, MBS: 080323442, OIB: 78213901206.</w:t>
      </w:r>
    </w:p>
    <w:p w:rsidRDefault="00AA15FF" w:rsidP="00AA15FF" w:rsidR="00AA15FF" w:rsidRPr="00AA15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Cs/>
          <w:szCs w:val="20"/>
        </w:rPr>
      </w:pPr>
    </w:p>
    <w:p w:rsidRDefault="00AA15FF" w:rsidP="00AA15FF" w:rsidR="00AA15FF" w:rsidRPr="00AA15F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Cs/>
          <w:szCs w:val="20"/>
        </w:rPr>
      </w:pPr>
      <w:r w:rsidRPr="00AA15FF">
        <w:rPr>
          <w:rFonts w:cs="Times New Roman" w:eastAsia="Times New Roman"/>
          <w:bCs/>
          <w:szCs w:val="20"/>
        </w:rPr>
        <w:t>Obrazloženje</w:t>
      </w:r>
    </w:p>
    <w:p w:rsidRDefault="00AA15FF" w:rsidP="00AA15FF" w:rsidR="00AA15FF" w:rsidRPr="00AA15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15FF" w:rsidP="00AA15FF" w:rsidR="00AA15FF" w:rsidRPr="00AA15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15FF">
        <w:rPr>
          <w:rFonts w:cs="Times New Roman" w:eastAsia="Times New Roman"/>
          <w:szCs w:val="20"/>
          <w:lang w:eastAsia="hr-HR"/>
        </w:rPr>
        <w:t>Po prijedlogu FIINE sud je rješenjem od 12. listopada</w:t>
      </w:r>
      <w:r w:rsidRPr="00AA15FF">
        <w:rPr>
          <w:rFonts w:cs="Times New Roman" w:eastAsia="Times New Roman"/>
          <w:noProof/>
          <w:szCs w:val="20"/>
          <w:lang w:eastAsia="hr-HR"/>
        </w:rPr>
        <w:t xml:space="preserve"> 2017. pokrenuo </w:t>
      </w:r>
      <w:r w:rsidRPr="00AA15FF">
        <w:rPr>
          <w:rFonts w:cs="Times New Roman" w:eastAsia="Times New Roman"/>
          <w:szCs w:val="20"/>
          <w:lang w:eastAsia="hr-HR"/>
        </w:rPr>
        <w:t>postupak radi utvrđivanja uvjeta za otvaranje stečajnog postupka nad dužnikom JUTARNJA ZVIJEZDA d.o.o. Zagreb.</w:t>
      </w:r>
    </w:p>
    <w:p w:rsidRDefault="00AA15FF" w:rsidP="00AA15FF" w:rsidR="00AA15FF" w:rsidRPr="00AA15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A15FF" w:rsidP="00AA15FF" w:rsidR="00AA15FF" w:rsidRPr="00AA15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15FF">
        <w:rPr>
          <w:rFonts w:cs="Times New Roman" w:eastAsia="Times New Roman"/>
          <w:szCs w:val="20"/>
          <w:lang w:eastAsia="hr-HR"/>
        </w:rPr>
        <w:t>Tijekom prethodnog postupka, na ročištu 3. studenog 2017., zakonski zastupnik dužnika je naveo da je od podnošenja prijedloga došlo do deblokade računa no nakon toga je račun dužnika ponovno blokiran.</w:t>
      </w:r>
    </w:p>
    <w:p w:rsidRDefault="00AA15FF" w:rsidP="00AA15FF" w:rsidR="00AA15FF" w:rsidRPr="00AA15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A15FF" w:rsidP="00AA15FF" w:rsidR="00AA15FF" w:rsidRPr="00AA15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</w:rPr>
      </w:pPr>
      <w:r w:rsidRPr="00AA15FF">
        <w:rPr>
          <w:rFonts w:cs="Times New Roman" w:eastAsia="Times New Roman"/>
          <w:szCs w:val="20"/>
          <w:lang w:eastAsia="hr-HR"/>
        </w:rPr>
        <w:t xml:space="preserve">Imajući u vidu navod zakonskog zastupnika dužnika, protek vremena od održavanja ročišta do sada i činjenicu da </w:t>
      </w:r>
      <w:r w:rsidRPr="00AA15FF">
        <w:rPr>
          <w:rFonts w:cs="Times New Roman" w:eastAsia="Times New Roman"/>
          <w:szCs w:val="20"/>
        </w:rPr>
        <w:t xml:space="preserve">donošenje odluke o prijedlogu ovisi o tome je li dužnik nesposoban za plaćanje sud je, temeljem odredbe čl.11. st.3. Stečajnog zakona ("Narodne novine" broj </w:t>
      </w:r>
      <w:r w:rsidRPr="00AA15FF">
        <w:rPr>
          <w:rFonts w:cs="Times New Roman" w:eastAsia="Times New Roman"/>
          <w:noProof/>
          <w:szCs w:val="20"/>
          <w:lang w:val="en-GB"/>
        </w:rPr>
        <w:t>71/15 i 104/17, dalje: SZ)</w:t>
      </w:r>
      <w:r w:rsidRPr="00AA15FF">
        <w:rPr>
          <w:rFonts w:cs="Times New Roman" w:eastAsia="Times New Roman"/>
          <w:szCs w:val="20"/>
        </w:rPr>
        <w:t xml:space="preserve"> Financijskoj agenciji naložio dostavu podataka navedenih u izreci.</w:t>
      </w:r>
    </w:p>
    <w:p w:rsidRDefault="00AA15FF" w:rsidP="00AA15FF" w:rsidR="00AA15FF" w:rsidRPr="00AA15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</w:rPr>
      </w:pPr>
    </w:p>
    <w:p w:rsidRDefault="00AA15FF" w:rsidP="00AA15FF" w:rsidR="00AA15FF" w:rsidRPr="00AA15FF">
      <w:pPr>
        <w:keepNext/>
        <w:spacing w:after="0"/>
        <w:jc w:val="center"/>
        <w:outlineLvl w:val="1"/>
        <w:rPr>
          <w:rFonts w:cs="Times New Roman" w:eastAsia="Times New Roman"/>
          <w:bCs/>
          <w:lang w:eastAsia="hr-HR"/>
        </w:rPr>
      </w:pPr>
      <w:r w:rsidRPr="00AA15FF">
        <w:rPr>
          <w:rFonts w:cs="Times New Roman" w:eastAsia="Times New Roman"/>
          <w:bCs/>
          <w:lang w:eastAsia="hr-HR"/>
        </w:rPr>
        <w:t>U Bjelovaru 6. travnja 2018.</w:t>
      </w:r>
    </w:p>
    <w:p w:rsidRDefault="00AA15FF" w:rsidP="00AA15FF" w:rsidR="00AA15FF" w:rsidRPr="00AA15FF">
      <w:pPr>
        <w:keepNext/>
        <w:spacing w:after="0"/>
        <w:jc w:val="center"/>
        <w:outlineLvl w:val="1"/>
        <w:rPr>
          <w:rFonts w:cs="Times New Roman" w:eastAsia="Times New Roman"/>
          <w:bCs/>
          <w:lang w:eastAsia="hr-HR"/>
        </w:rPr>
      </w:pPr>
    </w:p>
    <w:p w:rsidRDefault="00AA15FF" w:rsidP="00AA15FF" w:rsidR="00AA15FF" w:rsidRPr="00AA15FF">
      <w:pPr>
        <w:overflowPunct w:val="false"/>
        <w:autoSpaceDE w:val="false"/>
        <w:autoSpaceDN w:val="false"/>
        <w:adjustRightInd w:val="false"/>
        <w:spacing w:after="0"/>
        <w:ind w:left="6096"/>
        <w:jc w:val="both"/>
        <w:rPr>
          <w:rFonts w:cs="Times New Roman" w:eastAsia="Times New Roman"/>
          <w:bCs/>
          <w:szCs w:val="20"/>
        </w:rPr>
      </w:pPr>
      <w:r w:rsidRPr="00AA15FF">
        <w:rPr>
          <w:rFonts w:cs="Times New Roman" w:eastAsia="Times New Roman"/>
          <w:bCs/>
          <w:szCs w:val="20"/>
        </w:rPr>
        <w:t>Stečajna sutkinja</w:t>
      </w:r>
    </w:p>
    <w:p w:rsidRDefault="00AA15FF" w:rsidP="00AA15FF" w:rsidR="00AA15FF" w:rsidRPr="00AA15FF">
      <w:pPr>
        <w:overflowPunct w:val="false"/>
        <w:autoSpaceDE w:val="false"/>
        <w:autoSpaceDN w:val="false"/>
        <w:adjustRightInd w:val="false"/>
        <w:spacing w:after="0"/>
        <w:ind w:left="5670"/>
        <w:jc w:val="both"/>
        <w:rPr>
          <w:rFonts w:cs="Times New Roman" w:eastAsia="Times New Roman"/>
          <w:bCs/>
          <w:szCs w:val="20"/>
        </w:rPr>
      </w:pPr>
      <w:r w:rsidRPr="00AA15FF">
        <w:rPr>
          <w:rFonts w:cs="Times New Roman" w:eastAsia="Times New Roman"/>
          <w:bCs/>
          <w:szCs w:val="20"/>
        </w:rPr>
        <w:t>Marija Petrina Kubica v.r.</w:t>
      </w:r>
    </w:p>
    <w:p w:rsidRDefault="00AA15FF" w:rsidP="00AA15FF" w:rsidR="00AA15FF" w:rsidRPr="00AA15FF">
      <w:pPr>
        <w:overflowPunct w:val="false"/>
        <w:autoSpaceDE w:val="false"/>
        <w:autoSpaceDN w:val="false"/>
        <w:adjustRightInd w:val="false"/>
        <w:spacing w:after="0"/>
        <w:ind w:left="6096"/>
        <w:jc w:val="both"/>
        <w:rPr>
          <w:rFonts w:cs="Times New Roman" w:eastAsia="Times New Roman"/>
          <w:bCs/>
          <w:szCs w:val="20"/>
        </w:rPr>
      </w:pPr>
    </w:p>
    <w:p w:rsidRDefault="00AA15FF" w:rsidP="00AA15FF" w:rsidR="00AA15FF" w:rsidRPr="00AA15F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</w:rPr>
      </w:pPr>
      <w:r w:rsidRPr="00AA15FF">
        <w:rPr>
          <w:rFonts w:cs="Times New Roman" w:eastAsia="Times New Roman"/>
          <w:noProof/>
          <w:szCs w:val="20"/>
        </w:rPr>
        <w:t>Za točnost otpravka - ovlašteni službenik</w:t>
      </w:r>
    </w:p>
    <w:p w:rsidRDefault="00AA15FF" w:rsidP="00AA15FF" w:rsidR="00AA15FF" w:rsidRPr="00AA15F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</w:rPr>
      </w:pPr>
      <w:r w:rsidRPr="00AA15FF">
        <w:rPr>
          <w:rFonts w:cs="Times New Roman" w:eastAsia="Times New Roman"/>
          <w:noProof/>
          <w:szCs w:val="20"/>
        </w:rPr>
        <w:t xml:space="preserve">                  Željka Vitez</w:t>
      </w:r>
    </w:p>
    <w:p w:rsidRDefault="00AA15FF" w:rsidP="00AA15FF" w:rsidR="00AA15FF" w:rsidRPr="00AA15FF">
      <w:pPr>
        <w:overflowPunct w:val="false"/>
        <w:autoSpaceDE w:val="false"/>
        <w:autoSpaceDN w:val="false"/>
        <w:adjustRightInd w:val="false"/>
        <w:spacing w:after="0"/>
        <w:ind w:left="6096"/>
        <w:jc w:val="both"/>
        <w:rPr>
          <w:rFonts w:cs="Times New Roman" w:eastAsia="Times New Roman"/>
          <w:bCs/>
          <w:szCs w:val="20"/>
        </w:rPr>
      </w:pPr>
    </w:p>
    <w:p w:rsidRDefault="00AA15FF" w:rsidP="00AA15FF" w:rsidR="00AA15FF" w:rsidRPr="00AA15FF">
      <w:pPr>
        <w:overflowPunct w:val="false"/>
        <w:autoSpaceDE w:val="false"/>
        <w:autoSpaceDN w:val="false"/>
        <w:adjustRightInd w:val="false"/>
        <w:spacing w:after="0"/>
        <w:ind w:left="6379"/>
        <w:jc w:val="both"/>
        <w:rPr>
          <w:rFonts w:cs="Times New Roman" w:eastAsia="Times New Roman"/>
          <w:bCs/>
          <w:szCs w:val="20"/>
        </w:rPr>
      </w:pPr>
    </w:p>
    <w:p w:rsidRDefault="00AA15FF" w:rsidP="00AA15FF" w:rsidR="00AA15FF" w:rsidRPr="00AA15FF">
      <w:pPr>
        <w:overflowPunct w:val="false"/>
        <w:autoSpaceDE w:val="false"/>
        <w:autoSpaceDN w:val="false"/>
        <w:adjustRightInd w:val="false"/>
        <w:spacing w:after="0"/>
        <w:ind w:left="6379"/>
        <w:jc w:val="both"/>
        <w:rPr>
          <w:rFonts w:cs="Times New Roman" w:eastAsia="Times New Roman"/>
          <w:bCs/>
          <w:szCs w:val="20"/>
        </w:rPr>
      </w:pPr>
    </w:p>
    <w:p w:rsidRDefault="00AA15FF" w:rsidP="00AA15FF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AA15FF">
        <w:rPr>
          <w:rFonts w:cs="Times New Roman" w:eastAsia="Times New Roman"/>
          <w:szCs w:val="20"/>
        </w:rPr>
        <w:t>Uputa o pravnom lijeku: Protiv ovog zaključka žalba nije dopuštena (čl.19. st.7. SZ).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5FF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743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3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St-456/2017-5</izvorni_sadrzaj>
    <derivirana_varijabla naziv="DomainObject.Oznaka_1">St-456/2017-5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St-456/2017</izvorni_sadrzaj>
    <derivirana_varijabla naziv="DomainObject.Predmet.OznakaBroj_1">St-456/2017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JUTARNJA ZVIJEZDA d.o.o. zastupanog po punomoćniku Tomislav Gorša</izvorni_sadrzaj>
    <derivirana_varijabla naziv="DomainObject.Predmet.ProtustrankaFormated_1">  JUTARNJA ZVIJEZDA d.o.o. zastupanog po punomoćniku Tomislav Gorša</derivirana_varijabla>
  </DomainObject.Predmet.ProtustrankaFormated>
  <DomainObject.Predmet.ProtustrankaFormatedOIB>
    <izvorni_sadrzaj>  JUTARNJA ZVIJEZDA d.o.o., OIB 78213901206 zastupanog po punomoćniku Tomislav Gorša</izvorni_sadrzaj>
    <derivirana_varijabla naziv="DomainObject.Predmet.ProtustrankaFormatedOIB_1">  JUTARNJA ZVIJEZDA d.o.o., OIB 78213901206 zastupanog po punomoćniku Tomislav Gorša</derivirana_varijabla>
  </DomainObject.Predmet.ProtustrankaFormatedOIB>
  <DomainObject.Predmet.ProtustrankaFormatedWithAdress>
    <izvorni_sadrzaj> JUTARNJA ZVIJEZDA d.o.o., Brezovička Cesta 21, 10000 Zagreb zastupanog po punomoćniku Tomislav Gorša</izvorni_sadrzaj>
    <derivirana_varijabla naziv="DomainObject.Predmet.ProtustrankaFormatedWithAdress_1"> JUTARNJA ZVIJEZDA d.o.o., Brezovička Cesta 21, 10000 Zagreb zastupanog po punomoćniku Tomislav Gorša</derivirana_varijabla>
  </DomainObject.Predmet.ProtustrankaFormatedWithAdress>
  <DomainObject.Predmet.ProtustrankaFormatedWithAdressOIB>
    <izvorni_sadrzaj> JUTARNJA ZVIJEZDA d.o.o., OIB 78213901206, Brezovička Cesta 21, 10000 Zagreb zastupanog po punomoćniku Tomislav Gorša</izvorni_sadrzaj>
    <derivirana_varijabla naziv="DomainObject.Predmet.ProtustrankaFormatedWithAdressOIB_1"> JUTARNJA ZVIJEZDA d.o.o., OIB 78213901206, Brezovička Cesta 21, 10000 Zagreb zastupanog po punomoćniku Tomislav Gorša</derivirana_varijabla>
  </DomainObject.Predmet.ProtustrankaFormatedWithAdressOIB>
  <DomainObject.Predmet.ProtustrankaWithAdress>
    <izvorni_sadrzaj>JUTARNJA ZVIJEZDA d.o.o. Brezovička Cesta 21, 10000 Zagreb</izvorni_sadrzaj>
    <derivirana_varijabla naziv="DomainObject.Predmet.ProtustrankaWithAdress_1">JUTARNJA ZVIJEZDA d.o.o. Brezovička Cesta 21, 10000 Zagreb</derivirana_varijabla>
  </DomainObject.Predmet.ProtustrankaWithAdress>
  <DomainObject.Predmet.ProtustrankaWithAdressOIB>
    <izvorni_sadrzaj>JUTARNJA ZVIJEZDA d.o.o., OIB 78213901206, Brezovička Cesta 21, 10000 Zagreb</izvorni_sadrzaj>
    <derivirana_varijabla naziv="DomainObject.Predmet.ProtustrankaWithAdressOIB_1">JUTARNJA ZVIJEZDA d.o.o., OIB 78213901206, Brezovička Cesta 21, 10000 Zagreb</derivirana_varijabla>
  </DomainObject.Predmet.ProtustrankaWithAdressOIB>
  <DomainObject.Predmet.ProtustrankaNazivFormated>
    <izvorni_sadrzaj>JUTARNJA ZVIJEZDA d.o.o.</izvorni_sadrzaj>
    <derivirana_varijabla naziv="DomainObject.Predmet.ProtustrankaNazivFormated_1">JUTARNJA ZVIJEZDA d.o.o.</derivirana_varijabla>
  </DomainObject.Predmet.ProtustrankaNazivFormated>
  <DomainObject.Predmet.ProtustrankaNazivFormatedOIB>
    <izvorni_sadrzaj>JUTARNJA ZVIJEZDA d.o.o., OIB 78213901206</izvorni_sadrzaj>
    <derivirana_varijabla naziv="DomainObject.Predmet.ProtustrankaNazivFormatedOIB_1">JUTARNJA ZVIJEZDA d.o.o., OIB 78213901206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JUTARNJA ZVIJEZDA d.o.o. zastupanog po punomoćniku Tomislav Gorša</item>
    </izvorni_sadrzaj>
    <derivirana_varijabla naziv="DomainObject.Predmet.ProtuStrankaListFormated_1">
      <item>JUTARNJA ZVIJEZDA d.o.o. zastupanog po punomoćniku Tomislav Gorša</item>
    </derivirana_varijabla>
  </DomainObject.Predmet.ProtuStrankaListFormated>
  <DomainObject.Predmet.ProtuStrankaListFormatedOIB>
    <izvorni_sadrzaj>
      <item>JUTARNJA ZVIJEZDA d.o.o., OIB 78213901206 zastupanog po punomoćniku Tomislav Gorša</item>
    </izvorni_sadrzaj>
    <derivirana_varijabla naziv="DomainObject.Predmet.ProtuStrankaListFormatedOIB_1">
      <item>JUTARNJA ZVIJEZDA d.o.o., OIB 78213901206 zastupanog po punomoćniku Tomislav Gorša</item>
    </derivirana_varijabla>
  </DomainObject.Predmet.ProtuStrankaListFormatedOIB>
  <DomainObject.Predmet.ProtuStrankaListFormatedWithAdress>
    <izvorni_sadrzaj>
      <item>JUTARNJA ZVIJEZDA d.o.o., Brezovička Cesta 21, 10000 Zagreb zastupanog po punomoćniku Tomislav Gorša</item>
    </izvorni_sadrzaj>
    <derivirana_varijabla naziv="DomainObject.Predmet.ProtuStrankaListFormatedWithAdress_1">
      <item>JUTARNJA ZVIJEZDA d.o.o., Brezovička Cesta 21, 10000 Zagreb zastupanog po punomoćniku Tomislav Gorša</item>
    </derivirana_varijabla>
  </DomainObject.Predmet.ProtuStrankaListFormatedWithAdress>
  <DomainObject.Predmet.ProtuStrankaListFormatedWithAdressOIB>
    <izvorni_sadrzaj>
      <item>JUTARNJA ZVIJEZDA d.o.o., OIB 78213901206, Brezovička Cesta 21, 10000 Zagreb zastupanog po punomoćniku Tomislav Gorša</item>
    </izvorni_sadrzaj>
    <derivirana_varijabla naziv="DomainObject.Predmet.ProtuStrankaListFormatedWithAdressOIB_1">
      <item>JUTARNJA ZVIJEZDA d.o.o., OIB 78213901206, Brezovička Cesta 21, 10000 Zagreb zastupanog po punomoćniku Tomislav Gorša</item>
    </derivirana_varijabla>
  </DomainObject.Predmet.ProtuStrankaListFormatedWithAdressOIB>
  <DomainObject.Predmet.ProtuStrankaListNazivFormated>
    <izvorni_sadrzaj>
      <item>JUTARNJA ZVIJEZDA d.o.o.</item>
    </izvorni_sadrzaj>
    <derivirana_varijabla naziv="DomainObject.Predmet.ProtuStrankaListNazivFormated_1">
      <item>JUTARNJA ZVIJEZDA d.o.o.</item>
    </derivirana_varijabla>
  </DomainObject.Predmet.ProtuStrankaListNazivFormated>
  <DomainObject.Predmet.ProtuStrankaListNazivFormatedOIB>
    <izvorni_sadrzaj>
      <item>JUTARNJA ZVIJEZDA d.o.o., OIB 78213901206</item>
    </izvorni_sadrzaj>
    <derivirana_varijabla naziv="DomainObject.Predmet.ProtuStrankaListNazivFormatedOIB_1">
      <item>JUTARNJA ZVIJEZDA d.o.o., OIB 78213901206</item>
    </derivirana_varijabla>
  </DomainObject.Predmet.ProtuStrankaListNazivFormatedOIB>
  <DomainObject.Predmet.OstaliListFormated>
    <izvorni_sadrzaj>
      <item>Tomislav Gorša punomoćnik sudionika u postupku JUTARNJA ZVIJEZDA d.o.o.</item>
    </izvorni_sadrzaj>
    <derivirana_varijabla naziv="DomainObject.Predmet.OstaliListFormated_1">
      <item>Tomislav Gorša punomoćnik sudionika u postupku JUTARNJA ZVIJEZDA d.o.o.</item>
    </derivirana_varijabla>
  </DomainObject.Predmet.OstaliListFormated>
  <DomainObject.Predmet.OstaliListFormatedOIB>
    <izvorni_sadrzaj>
      <item>Tomislav Gorša, OIB 12241735152 punomoćnik sudionika u postupku JUTARNJA ZVIJEZDA d.o.o.</item>
    </izvorni_sadrzaj>
    <derivirana_varijabla naziv="DomainObject.Predmet.OstaliListFormatedOIB_1">
      <item>Tomislav Gorša, OIB 12241735152 punomoćnik sudionika u postupku JUTARNJA ZVIJEZDA d.o.o.</item>
    </derivirana_varijabla>
  </DomainObject.Predmet.OstaliListFormatedOIB>
  <DomainObject.Predmet.OstaliListFormatedWithAdress>
    <izvorni_sadrzaj>
      <item>Tomislav Gorša, Brezovička cesta 26, 10000 Zagreb punomoćnik sudionika u postupku JUTARNJA ZVIJEZDA d.o.o.</item>
    </izvorni_sadrzaj>
    <derivirana_varijabla naziv="DomainObject.Predmet.OstaliListFormatedWithAdress_1">
      <item>Tomislav Gorša, Brezovička cesta 26, 10000 Zagreb punomoćnik sudionika u postupku JUTARNJA ZVIJEZDA d.o.o.</item>
    </derivirana_varijabla>
  </DomainObject.Predmet.OstaliListFormatedWithAdress>
  <DomainObject.Predmet.OstaliListFormatedWithAdressOIB>
    <izvorni_sadrzaj>
      <item>Tomislav Gorša, OIB 12241735152, Brezovička cesta 26, 10000 Zagreb punomoćnik sudionika u postupku JUTARNJA ZVIJEZDA d.o.o.</item>
    </izvorni_sadrzaj>
    <derivirana_varijabla naziv="DomainObject.Predmet.OstaliListFormatedWithAdressOIB_1">
      <item>Tomislav Gorša, OIB 12241735152, Brezovička cesta 26, 10000 Zagreb punomoćnik sudionika u postupku JUTARNJA ZVIJEZDA d.o.o.</item>
    </derivirana_varijabla>
  </DomainObject.Predmet.OstaliListFormatedWithAdressOIB>
  <DomainObject.Predmet.OstaliListNazivFormated>
    <izvorni_sadrzaj>
      <item>Tomislav Gorša</item>
    </izvorni_sadrzaj>
    <derivirana_varijabla naziv="DomainObject.Predmet.OstaliListNazivFormated_1">
      <item>Tomislav Gorša</item>
    </derivirana_varijabla>
  </DomainObject.Predmet.OstaliListNazivFormated>
  <DomainObject.Predmet.OstaliListNazivFormatedOIB>
    <izvorni_sadrzaj>
      <item>Tomislav Gorša, OIB 12241735152</item>
    </izvorni_sadrzaj>
    <derivirana_varijabla naziv="DomainObject.Predmet.OstaliListNazivFormatedOIB_1">
      <item>Tomislav Gorša, OIB 12241735152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>St-456/2017-5</izvorni_sadrzaj>
    <derivirana_varijabla naziv="DomainObject.PoslovniBrojDokumenta_1">St-456/2017-5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JUTARNJA ZVIJEZDA d.o.o.</izvorni_sadrzaj>
    <derivirana_varijabla naziv="DomainObject.Predmet.ProtustrankaIDrugi_1">JUTARNJA ZVIJEZDA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JUTARNJA ZVIJEZDA d.o.o., OIB 78213901206, Brezovička Cesta 21, 10000 Zagreb</izvorni_sadrzaj>
    <derivirana_varijabla naziv="DomainObject.Predmet.ProtustrankaIDrugiAdressOIB_1">JUTARNJA ZVIJEZDA d.o.o., OIB 78213901206, Brezovička Cesta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JUTARNJA ZVIJEZDA d.o.o.</item>
      <item>FINA Regionalni centar Zagreb</item>
      <item>Tomislav Gorša</item>
    </izvorni_sadrzaj>
    <derivirana_varijabla naziv="DomainObject.Predmet.SudioniciListNaziv_1">
      <item>JUTARNJA ZVIJEZDA d.o.o.</item>
      <item>FINA Regionalni centar Zagreb</item>
      <item>Tomislav Gorša</item>
    </derivirana_varijabla>
  </DomainObject.Predmet.SudioniciListNaziv>
  <DomainObject.Predmet.SudioniciListAdressOIB>
    <izvorni_sadrzaj>
      <item>JUTARNJA ZVIJEZDA d.o.o., OIB 78213901206, Brezovička Cesta 21,10000 Zagreb</item>
      <item>FINA Regionalni centar Zagreb, OIB 85821130368, Trg svibanjskih žrtava 1995. br. 1,10000 Zagreb</item>
      <item>Tomislav Gorša, OIB 12241735152, Brezovička cesta 26,10000 Zagreb</item>
    </izvorni_sadrzaj>
    <derivirana_varijabla naziv="DomainObject.Predmet.SudioniciListAdressOIB_1">
      <item>JUTARNJA ZVIJEZDA d.o.o., OIB 78213901206, Brezovička Cesta 21,10000 Zagreb</item>
      <item>FINA Regionalni centar Zagreb, OIB 85821130368, Trg svibanjskih žrtava 1995. br. 1,10000 Zagreb</item>
      <item>Tomislav Gorša, OIB 12241735152, Brezovička cesta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4060EA-6B08-4A3C-942A-2C7F1ADAED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1524</properties:Characters>
  <properties:Lines>48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2018-04-06T12:59:00Z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St-456/2017-5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