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ff147" w14:paraId="5eff147" w:rsidRDefault="00E132C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1701165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132C3" w:rsidP="00E132C3" w:rsidR="00AE649C">
      <w:pPr>
        <w:pStyle w:val="NormaleSPIS"/>
        <w:spacing w:after="0"/>
      </w:pPr>
      <w:r>
        <w:t xml:space="preserve">       Republika Hrvatska</w:t>
      </w:r>
    </w:p>
    <w:p w:rsidRDefault="00E132C3" w:rsidP="00E132C3" w:rsidR="00E132C3">
      <w:pPr>
        <w:pStyle w:val="NormaleSPIS"/>
        <w:spacing w:after="0"/>
      </w:pPr>
      <w:r>
        <w:t>Trgovački sud u Bjelovaru</w:t>
      </w:r>
    </w:p>
    <w:p w:rsidRDefault="00E132C3" w:rsidP="004F27AE" w:rsidR="00E132C3"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E132C3" w:rsidP="00E132C3" w:rsidR="00E132C3">
      <w:pPr>
        <w:jc w:val="right"/>
        <w:rPr>
          <w:b/>
        </w:rPr>
      </w:pPr>
      <w:r>
        <w:t>Poslovni broj:7 St-636/2017-5</w:t>
      </w:r>
    </w:p>
    <w:p w:rsidRDefault="00E132C3" w:rsidP="00E132C3" w:rsidR="00E132C3">
      <w:pPr>
        <w:jc w:val="center"/>
      </w:pPr>
      <w:r>
        <w:t>R E P U B L I K A  H R V A T S K A</w:t>
      </w:r>
    </w:p>
    <w:p w:rsidRDefault="00E132C3" w:rsidP="00E132C3" w:rsidR="00E132C3">
      <w:pPr>
        <w:jc w:val="center"/>
      </w:pPr>
      <w:r>
        <w:t>R J E Š E N J E</w:t>
      </w:r>
    </w:p>
    <w:p w:rsidRDefault="00E132C3" w:rsidP="00E132C3" w:rsidR="00E132C3">
      <w:pPr>
        <w:jc w:val="both"/>
      </w:pPr>
      <w:r>
        <w:t xml:space="preserve">Trgovački sud u Bjelovaru, po sucu Tomislavu </w:t>
      </w:r>
      <w:proofErr w:type="spellStart"/>
      <w:r>
        <w:t>Mrazoviću</w:t>
      </w:r>
      <w:proofErr w:type="spellEnd"/>
      <w:r>
        <w:t xml:space="preserve">, povodom prijedloga predlagatelja Zlatka Marinića iz </w:t>
      </w:r>
      <w:proofErr w:type="spellStart"/>
      <w:r>
        <w:t>Rezovca</w:t>
      </w:r>
      <w:proofErr w:type="spellEnd"/>
      <w:r>
        <w:t xml:space="preserve">, Pešta 26, radnika, za pokretanje stečajnog postupka nad dužnikom MKT j.d.o.o. iz Virovitice, Matije Gupca 174, MBS 010088602, OIB 18520971605, 19. listopada 2017. </w:t>
      </w:r>
    </w:p>
    <w:p w:rsidRDefault="00E132C3" w:rsidP="00E132C3" w:rsidR="00E132C3">
      <w:pPr>
        <w:jc w:val="center"/>
      </w:pPr>
      <w:r>
        <w:t>r i j e š i o   j e</w:t>
      </w:r>
    </w:p>
    <w:p w:rsidRDefault="00E132C3" w:rsidP="00E132C3" w:rsidR="00E132C3">
      <w:pPr>
        <w:ind w:left="720"/>
        <w:jc w:val="both"/>
      </w:pPr>
      <w:r>
        <w:rPr>
          <w:b/>
        </w:rPr>
        <w:t>I.</w:t>
      </w:r>
      <w:r>
        <w:t xml:space="preserve"> Pozivaju se osobe koje imaju pravni interes za provedbom stečajnog postupka nad stečajnim dužnikom MKT j.d.o.o. iz Virovitice, Matije Gupca 174, MBS 010088602, OIB 18520971605, da u roku od 15 dana, računajući od isteka osmog dana objave ovog poziva na e-oglasnoj ploči Trgovačkog suda u Bjelovaru, uplate predujam u iznosu od 33.500,00 kuna, za namirenje pokrića troškova prethodnog i otvorenog stečajnog postupka, na račun Trgovačkog suda u Bjelovaru broj HR6123900011300000630 model 05 540-636-17. </w:t>
      </w:r>
    </w:p>
    <w:p w:rsidRDefault="00E132C3" w:rsidP="00E132C3" w:rsidR="00E132C3">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stečajnim dužnikom MKT j.d.o.o. iz Virovitice, Matije Gupca 174, MBS 010088602, OIB 18520971605.</w:t>
      </w:r>
    </w:p>
    <w:p w:rsidRDefault="00E132C3" w:rsidP="00E132C3" w:rsidR="00E132C3" w:rsidRPr="00E132C3">
      <w:pPr>
        <w:jc w:val="center"/>
      </w:pPr>
      <w:r w:rsidRPr="00E132C3">
        <w:t>Obrazloženje</w:t>
      </w:r>
    </w:p>
    <w:p w:rsidRDefault="00E132C3" w:rsidP="00E132C3" w:rsidR="00E132C3">
      <w:pPr>
        <w:jc w:val="both"/>
      </w:pPr>
      <w:r>
        <w:tab/>
        <w:t xml:space="preserve">Predlagatelj Zlatko Marinić iz </w:t>
      </w:r>
      <w:proofErr w:type="spellStart"/>
      <w:r>
        <w:t>Rezovca</w:t>
      </w:r>
      <w:proofErr w:type="spellEnd"/>
      <w:r>
        <w:t xml:space="preserve"> predložio je otvaranje stečajnog postupka nad dužnikom KMT j.d.o.o. iz Virovitice. U prijedlogu navodi da mu ova tvrtka duguje na ime neisplaćenih plaća kao zaposleniku te tvrtke iznos od 12.000,00 kuna, a kao dokaz za ovo potraživanje dostavio je sudu obračunske liste.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i imenovao privremenog stečajnog upravitelja Franju </w:t>
      </w:r>
      <w:proofErr w:type="spellStart"/>
      <w:r>
        <w:t>Otročaka</w:t>
      </w:r>
      <w:proofErr w:type="spellEnd"/>
      <w:r>
        <w:t>, čija je dužnost bila ispitati da li bi imovina dužnika koja bi ušla u stečajnu masu, bila dovoljna za namirenje troškova stečajnog postupka.</w:t>
      </w:r>
    </w:p>
    <w:p w:rsidRDefault="00E132C3" w:rsidP="00E132C3" w:rsidR="00E132C3">
      <w:pPr>
        <w:jc w:val="both"/>
      </w:pPr>
      <w:r>
        <w:tab/>
        <w:t xml:space="preserve">Privremeni stečajni upravitelj Franjo </w:t>
      </w:r>
      <w:proofErr w:type="spellStart"/>
      <w:r>
        <w:t>Otročak</w:t>
      </w:r>
      <w:proofErr w:type="spellEnd"/>
      <w:r>
        <w:t xml:space="preserve">, dostavio je sudu izvješće o financijsko gospodarskom stanju dužnika od 6.09.2017. godine u kojem ističe da iz bruto bilance tvrtke dužnika na dan 4.09.2017. godine proizlazi da ova tvrtka ima ukupne obveze u iznosu od 91.852,15 kuna, a koji iznos se odnosi na dugovanje prema dobavljačima, zatim na obveze za neto plaće i naknade, zatim obveze za poreze i doprinose, te s druge strane društvo nema </w:t>
      </w:r>
    </w:p>
    <w:p w:rsidRDefault="00E132C3" w:rsidP="00E132C3" w:rsidR="00E132C3">
      <w:pPr>
        <w:jc w:val="center"/>
      </w:pPr>
      <w:r>
        <w:lastRenderedPageBreak/>
        <w:t>2</w:t>
      </w:r>
    </w:p>
    <w:p w:rsidRDefault="00E132C3" w:rsidP="00E132C3" w:rsidR="00E132C3">
      <w:pPr>
        <w:jc w:val="right"/>
      </w:pPr>
      <w:bookmarkStart w:name="_GoBack" w:id="0"/>
      <w:bookmarkEnd w:id="0"/>
      <w:r>
        <w:t>Poslovni broj:7 St-636/2017-5</w:t>
      </w:r>
    </w:p>
    <w:p w:rsidRDefault="00E132C3" w:rsidP="00E132C3" w:rsidR="00E132C3">
      <w:pPr>
        <w:jc w:val="both"/>
      </w:pPr>
      <w:r>
        <w:t>nikakve imovine iz koje bi se mogli namiriti vjerovnici. Društvo ne posluje od 1.08.2017. godine, a u neprekidnoj je blokadi računa preko kojeg je poslovao od 30.06.2017. godine, što proizlazi iz dokumentacije koju je priložio uz svoj izvještaj privremeni stečajni upravitelj. Zbog svega toga privremeni stečajni upravitelj predlaže stečajnom sudcu da temeljem čl.132.Stečajnog zakona pozove osobe koje imaju pravni interes za provedbom stečajnog postupka da u roku od 15 dana uplate potreban za namirenje troškova prethodnog</w:t>
      </w:r>
      <w:r>
        <w:rPr>
          <w:rFonts w:hAnsi="Arial" w:ascii="Arial"/>
        </w:rPr>
        <w:t xml:space="preserve"> </w:t>
      </w:r>
      <w:r>
        <w:t>i otvorenog stečajnog postupka, te ako nitko ne uplati navedeni predujam da se istovremeno otvori i zaključi stečajni postupak.</w:t>
      </w:r>
    </w:p>
    <w:p w:rsidRDefault="00E132C3" w:rsidP="00E132C3" w:rsidR="00E132C3">
      <w:pPr>
        <w:jc w:val="both"/>
      </w:pPr>
      <w:r>
        <w:tab/>
        <w:t xml:space="preserve">Zakonski zastupnik dužnika Tihomir </w:t>
      </w:r>
      <w:proofErr w:type="spellStart"/>
      <w:r>
        <w:t>Mrgić</w:t>
      </w:r>
      <w:proofErr w:type="spellEnd"/>
      <w:r>
        <w:t xml:space="preserve"> ističe da se ne protivi prijedlogu za otvaranje stečajnog postupka, a nakon što je saslušao usmeno obrazloženje izvješća privremenog stečajnog upravitelja od 6.09.2017. godine nema primjedbi na to izvješće i suglasan je s prijedlogom privremenog stečajnog upravitelja, obzirom da je očigledno da dužnik nema imovine.   </w:t>
      </w:r>
    </w:p>
    <w:p w:rsidRDefault="00E132C3" w:rsidP="00E132C3" w:rsidR="00E132C3">
      <w:pPr>
        <w:jc w:val="both"/>
        <w:rPr>
          <w:szCs w:val="20"/>
        </w:rPr>
      </w:pPr>
      <w:r>
        <w:tab/>
        <w:t>Predlagatelj Zlatko Marinić ističe da je zaprimio pisano izvješće privremenog stečajnog upravitelja, te saslušao usmeno obrazloženje istog pa nema primjedbi na izvješće privremenog stečajnog upravitelja i suglasan je s prijedlogom privremenog stečajnog upravitelja obzirom da je očigledno da dužnik nema imovine.</w:t>
      </w:r>
    </w:p>
    <w:p w:rsidRDefault="00E132C3" w:rsidP="00E132C3" w:rsidR="00E132C3">
      <w:pPr>
        <w:ind w:firstLine="720"/>
        <w:jc w:val="both"/>
      </w:pPr>
      <w:r>
        <w:t>Kako iz prijedloga za otvaranje stečajnog postupka proizlazi da je dužnik nesposoban za plaćanje, te kako dužnik nema nikakve imovine, to je sud sukladno čl.132.Stečajnog zakona (NN broj 71/15, dalje  SZ-a) pozvao zainteresirane osobe da u roku od 15 dana uplate potreban predujam za predvidive troškove budućeg otvorenog stečajnog postupka u iznosu od 33.500,00 kuna, a koji se sastoje od troškova izrade pečata, otvaranja novog računa, vođenja knjigovodstva, arhiviranja, nagrade upravitelju, troškova arhiviranja, time da je na posljedice ne postupanja po ovom rješenju iz točke I. izreke ovog rješenja, upozoreno u točki II. izreke ovog rješenja i riješeno kao u izreci temeljem čl.132.SZ-a.</w:t>
      </w:r>
    </w:p>
    <w:p w:rsidRDefault="00E132C3" w:rsidP="00E132C3" w:rsidR="00E132C3">
      <w:pPr>
        <w:ind w:firstLine="720"/>
        <w:jc w:val="center"/>
      </w:pPr>
      <w:r>
        <w:t xml:space="preserve">U Bjelovaru 19. listopada 2017. </w:t>
      </w:r>
    </w:p>
    <w:p w:rsidRDefault="00E132C3" w:rsidP="00E132C3" w:rsidR="00E132C3">
      <w:pPr>
        <w:spacing w:after="0"/>
        <w:ind w:firstLine="720"/>
        <w:jc w:val="both"/>
      </w:pPr>
      <w:r>
        <w:tab/>
      </w:r>
      <w:r>
        <w:tab/>
      </w:r>
      <w:r>
        <w:tab/>
      </w:r>
      <w:r>
        <w:tab/>
      </w:r>
      <w:r>
        <w:tab/>
      </w:r>
      <w:r>
        <w:tab/>
      </w:r>
      <w:r>
        <w:tab/>
        <w:t xml:space="preserve">                  Sudac</w:t>
      </w:r>
    </w:p>
    <w:p w:rsidRDefault="00E132C3" w:rsidP="00E132C3" w:rsidR="00E132C3">
      <w:pPr>
        <w:ind w:firstLine="720"/>
        <w:jc w:val="both"/>
      </w:pPr>
      <w:r>
        <w:tab/>
      </w:r>
      <w:r>
        <w:tab/>
      </w:r>
      <w:r>
        <w:tab/>
      </w:r>
      <w:r>
        <w:tab/>
      </w:r>
      <w:r>
        <w:tab/>
      </w:r>
      <w:r>
        <w:tab/>
      </w:r>
      <w:r>
        <w:tab/>
        <w:t xml:space="preserve">         Tomislav Mrazović,v.r.</w:t>
      </w:r>
    </w:p>
    <w:p w:rsidRDefault="00E132C3" w:rsidP="00E132C3" w:rsidR="00E132C3">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E132C3" w:rsidP="00E132C3" w:rsidR="00E132C3">
      <w:pPr>
        <w:ind w:firstLine="720"/>
        <w:jc w:val="both"/>
      </w:pPr>
      <w:r>
        <w:t xml:space="preserve">                                                                                            Jasmina </w:t>
      </w:r>
      <w:proofErr w:type="spellStart"/>
      <w:r>
        <w:t>Tubić</w:t>
      </w:r>
      <w:proofErr w:type="spellEnd"/>
    </w:p>
    <w:p w:rsidRDefault="00E132C3" w:rsidP="00E132C3" w:rsidR="00E132C3">
      <w:pPr>
        <w:ind w:firstLine="720"/>
        <w:jc w:val="both"/>
      </w:pPr>
    </w:p>
    <w:p w:rsidRDefault="00E132C3" w:rsidP="00E132C3" w:rsidR="00E132C3">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E132C3" w:rsidP="00E132C3" w:rsidR="00E132C3">
      <w:pPr>
        <w:jc w:val="both"/>
      </w:pPr>
    </w:p>
    <w:p w:rsidRDefault="00E132C3" w:rsidP="00E132C3" w:rsidR="00E132C3">
      <w:pPr>
        <w:jc w:val="both"/>
      </w:pPr>
    </w:p>
    <w:p w:rsidRDefault="00E132C3" w:rsidP="00E132C3" w:rsidR="00E132C3">
      <w:pPr>
        <w:jc w:val="both"/>
      </w:pPr>
    </w:p>
    <w:p w:rsidRDefault="00E132C3" w:rsidP="00E132C3" w:rsidR="00E132C3">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2C3"/>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101921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St-636/2017-5</izvorni_sadrzaj>
    <derivirana_varijabla naziv="DomainObject.Oznaka_1">St-636/2017-5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636</izvorni_sadrzaj>
    <derivirana_varijabla naziv="DomainObject.Predmet.Broj_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2017.</izvorni_sadrzaj>
    <derivirana_varijabla naziv="DomainObject.Predmet.DatumOsnivanja_1">24.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St-636/2017</izvorni_sadrzaj>
    <derivirana_varijabla naziv="DomainObject.Predmet.OznakaBroj_1">St-636/2017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MKT jednostavno društvo s ograničenom odgovornošću zastupanog po punomoćniku Tihomir Mrgić</izvorni_sadrzaj>
    <derivirana_varijabla naziv="DomainObject.Predmet.ProtustrankaFormated_1">  MKT jednostavno društvo s ograničenom odgovornošću zastupanog po punomoćniku Tihomir Mrgić</derivirana_varijabla>
  </DomainObject.Predmet.ProtustrankaFormated>
  <DomainObject.Predmet.ProtustrankaFormatedOIB>
    <izvorni_sadrzaj>  MKT jednostavno društvo s ograničenom odgovornošću, OIB 18520971605 zastupanog po punomoćniku Tihomir Mrgić</izvorni_sadrzaj>
    <derivirana_varijabla naziv="DomainObject.Predmet.ProtustrankaFormatedOIB_1">  MKT jednostavno društvo s ograničenom odgovornošću, OIB 18520971605 zastupanog po punomoćniku Tihomir Mrgić</derivirana_varijabla>
  </DomainObject.Predmet.ProtustrankaFormatedOIB>
  <DomainObject.Predmet.ProtustrankaFormatedWithAdress>
    <izvorni_sadrzaj> MKT jednostavno društvo s ograničenom odgovornošću, Matije Gupca 174, 33000 Virovitica zastupanog po punomoćniku Tihomir Mrgić</izvorni_sadrzaj>
    <derivirana_varijabla naziv="DomainObject.Predmet.ProtustrankaFormatedWithAdress_1"> MKT jednostavno društvo s ograničenom odgovornošću, Matije Gupca 174, 33000 Virovitica zastupanog po punomoćniku Tihomir Mrgić</derivirana_varijabla>
  </DomainObject.Predmet.ProtustrankaFormatedWithAdress>
  <DomainObject.Predmet.ProtustrankaFormatedWithAdressOIB>
    <izvorni_sadrzaj> MKT jednostavno društvo s ograničenom odgovornošću, OIB 18520971605, Matije Gupca 174, 33000 Virovitica zastupanog po punomoćniku Tihomir Mrgić</izvorni_sadrzaj>
    <derivirana_varijabla naziv="DomainObject.Predmet.ProtustrankaFormatedWithAdressOIB_1"> MKT jednostavno društvo s ograničenom odgovornošću, OIB 18520971605, Matije Gupca 174, 33000 Virovitica zastupanog po punomoćniku Tihomir Mrgić</derivirana_varijabla>
  </DomainObject.Predmet.ProtustrankaFormatedWithAdressOIB>
  <DomainObject.Predmet.ProtustrankaWithAdress>
    <izvorni_sadrzaj>MKT jednostavno društvo s ograničenom odgovornošću Matije Gupca 174, 33000 Virovitica</izvorni_sadrzaj>
    <derivirana_varijabla naziv="DomainObject.Predmet.ProtustrankaWithAdress_1">MKT jednostavno društvo s ograničenom odgovornošću Matije Gupca 174, 33000 Virovitica</derivirana_varijabla>
  </DomainObject.Predmet.ProtustrankaWithAdress>
  <DomainObject.Predmet.ProtustrankaWithAdressOIB>
    <izvorni_sadrzaj>MKT jednostavno društvo s ograničenom odgovornošću, OIB 18520971605, Matije Gupca 174, 33000 Virovitica</izvorni_sadrzaj>
    <derivirana_varijabla naziv="DomainObject.Predmet.ProtustrankaWithAdressOIB_1">MKT jednostavno društvo s ograničenom odgovornošću, OIB 18520971605, Matije Gupca 174, 33000 Virovitica</derivirana_varijabla>
  </DomainObject.Predmet.ProtustrankaWithAdressOIB>
  <DomainObject.Predmet.ProtustrankaNazivFormated>
    <izvorni_sadrzaj>MKT jednostavno društvo s ograničenom odgovornošću</izvorni_sadrzaj>
    <derivirana_varijabla naziv="DomainObject.Predmet.ProtustrankaNazivFormated_1">MKT jednostavno društvo s ograničenom odgovornošću</derivirana_varijabla>
  </DomainObject.Predmet.ProtustrankaNazivFormated>
  <DomainObject.Predmet.ProtustrankaNazivFormatedOIB>
    <izvorni_sadrzaj>MKT jednostavno društvo s ograničenom odgovornošću, OIB 18520971605</izvorni_sadrzaj>
    <derivirana_varijabla naziv="DomainObject.Predmet.ProtustrankaNazivFormatedOIB_1">MKT jednostavno društvo s ograničenom odgovornošću, OIB 18520971605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MARINIĆ</izvorni_sadrzaj>
    <derivirana_varijabla naziv="DomainObject.Predmet.StrankaFormated_1">  ZLATKO MARINIĆ</derivirana_varijabla>
  </DomainObject.Predmet.StrankaFormated>
  <DomainObject.Predmet.StrankaFormatedOIB>
    <izvorni_sadrzaj>  ZLATKO MARINIĆ, OIB 20461337635</izvorni_sadrzaj>
    <derivirana_varijabla naziv="DomainObject.Predmet.StrankaFormatedOIB_1">  ZLATKO MARINIĆ, OIB 20461337635</derivirana_varijabla>
  </DomainObject.Predmet.StrankaFormatedOIB>
  <DomainObject.Predmet.StrankaFormatedWithAdress>
    <izvorni_sadrzaj> ZLATKO MARINIĆ, Pešta 26, 33000 Rezovac</izvorni_sadrzaj>
    <derivirana_varijabla naziv="DomainObject.Predmet.StrankaFormatedWithAdress_1"> ZLATKO MARINIĆ, Pešta 26, 33000 Rezovac</derivirana_varijabla>
  </DomainObject.Predmet.StrankaFormatedWithAdress>
  <DomainObject.Predmet.StrankaFormatedWithAdressOIB>
    <izvorni_sadrzaj> ZLATKO MARINIĆ, OIB 20461337635, Pešta 26, 33000 Rezovac</izvorni_sadrzaj>
    <derivirana_varijabla naziv="DomainObject.Predmet.StrankaFormatedWithAdressOIB_1"> ZLATKO MARINIĆ, OIB 20461337635, Pešta 26, 33000 Rezovac</derivirana_varijabla>
  </DomainObject.Predmet.StrankaFormatedWithAdressOIB>
  <DomainObject.Predmet.StrankaWithAdress>
    <izvorni_sadrzaj>ZLATKO MARINIĆ Pešta 26,33000 Rezovac</izvorni_sadrzaj>
    <derivirana_varijabla naziv="DomainObject.Predmet.StrankaWithAdress_1">ZLATKO MARINIĆ Pešta 26,33000 Rezovac</derivirana_varijabla>
  </DomainObject.Predmet.StrankaWithAdress>
  <DomainObject.Predmet.StrankaWithAdressOIB>
    <izvorni_sadrzaj>ZLATKO MARINIĆ, OIB 20461337635, Pešta 26,33000 Rezovac</izvorni_sadrzaj>
    <derivirana_varijabla naziv="DomainObject.Predmet.StrankaWithAdressOIB_1">ZLATKO MARINIĆ, OIB 20461337635, Pešta 26,33000 Rezovac</derivirana_varijabla>
  </DomainObject.Predmet.StrankaWithAdressOIB>
  <DomainObject.Predmet.StrankaNazivFormated>
    <izvorni_sadrzaj>ZLATKO MARINIĆ</izvorni_sadrzaj>
    <derivirana_varijabla naziv="DomainObject.Predmet.StrankaNazivFormated_1">ZLATKO MARINIĆ</derivirana_varijabla>
  </DomainObject.Predmet.StrankaNazivFormated>
  <DomainObject.Predmet.StrankaNazivFormatedOIB>
    <izvorni_sadrzaj>ZLATKO MARINIĆ, OIB 20461337635</izvorni_sadrzaj>
    <derivirana_varijabla naziv="DomainObject.Predmet.StrankaNazivFormatedOIB_1">ZLATKO MARINIĆ, OIB 20461337635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ZLATKO MARINIĆ</item>
    </izvorni_sadrzaj>
    <derivirana_varijabla naziv="DomainObject.Predmet.StrankaListFormated_1">
      <item>ZLATKO MARINIĆ</item>
    </derivirana_varijabla>
  </DomainObject.Predmet.StrankaListFormated>
  <DomainObject.Predmet.StrankaListFormatedOIB>
    <izvorni_sadrzaj>
      <item>ZLATKO MARINIĆ, OIB 20461337635</item>
    </izvorni_sadrzaj>
    <derivirana_varijabla naziv="DomainObject.Predmet.StrankaListFormatedOIB_1">
      <item>ZLATKO MARINIĆ, OIB 20461337635</item>
    </derivirana_varijabla>
  </DomainObject.Predmet.StrankaListFormatedOIB>
  <DomainObject.Predmet.StrankaListFormatedWithAdress>
    <izvorni_sadrzaj>
      <item>ZLATKO MARINIĆ, Pešta 26, 33000 Rezovac</item>
    </izvorni_sadrzaj>
    <derivirana_varijabla naziv="DomainObject.Predmet.StrankaListFormatedWithAdress_1">
      <item>ZLATKO MARINIĆ, Pešta 26, 33000 Rezovac</item>
    </derivirana_varijabla>
  </DomainObject.Predmet.StrankaListFormatedWithAdress>
  <DomainObject.Predmet.StrankaListFormatedWithAdressOIB>
    <izvorni_sadrzaj>
      <item>ZLATKO MARINIĆ, OIB 20461337635, Pešta 26, 33000 Rezovac</item>
    </izvorni_sadrzaj>
    <derivirana_varijabla naziv="DomainObject.Predmet.StrankaListFormatedWithAdressOIB_1">
      <item>ZLATKO MARINIĆ, OIB 20461337635, Pešta 26, 33000 Rezovac</item>
    </derivirana_varijabla>
  </DomainObject.Predmet.StrankaListFormatedWithAdressOIB>
  <DomainObject.Predmet.StrankaListNazivFormated>
    <izvorni_sadrzaj>
      <item>ZLATKO MARINIĆ</item>
    </izvorni_sadrzaj>
    <derivirana_varijabla naziv="DomainObject.Predmet.StrankaListNazivFormated_1">
      <item>ZLATKO MARINIĆ</item>
    </derivirana_varijabla>
  </DomainObject.Predmet.StrankaListNazivFormated>
  <DomainObject.Predmet.StrankaListNazivFormatedOIB>
    <izvorni_sadrzaj>
      <item>ZLATKO MARINIĆ, OIB 20461337635</item>
    </izvorni_sadrzaj>
    <derivirana_varijabla naziv="DomainObject.Predmet.StrankaListNazivFormatedOIB_1">
      <item>ZLATKO MARINIĆ, OIB 20461337635</item>
    </derivirana_varijabla>
  </DomainObject.Predmet.StrankaListNazivFormatedOIB>
  <DomainObject.Predmet.ProtuStrankaListFormated>
    <izvorni_sadrzaj>
      <item>MKT jednostavno društvo s ograničenom odgovornošću zastupanog po punomoćniku Tihomir Mrgić</item>
    </izvorni_sadrzaj>
    <derivirana_varijabla naziv="DomainObject.Predmet.ProtuStrankaListFormated_1">
      <item>MKT jednostavno društvo s ograničenom odgovornošću zastupanog po punomoćniku Tihomir Mrgić</item>
    </derivirana_varijabla>
  </DomainObject.Predmet.ProtuStrankaListFormated>
  <DomainObject.Predmet.ProtuStrankaListFormatedOIB>
    <izvorni_sadrzaj>
      <item>MKT jednostavno društvo s ograničenom odgovornošću, OIB 18520971605 zastupanog po punomoćniku Tihomir Mrgić</item>
    </izvorni_sadrzaj>
    <derivirana_varijabla naziv="DomainObject.Predmet.ProtuStrankaListFormatedOIB_1">
      <item>MKT jednostavno društvo s ograničenom odgovornošću, OIB 18520971605 zastupanog po punomoćniku Tihomir Mrgić</item>
    </derivirana_varijabla>
  </DomainObject.Predmet.ProtuStrankaListFormatedOIB>
  <DomainObject.Predmet.ProtuStrankaListFormatedWithAdress>
    <izvorni_sadrzaj>
      <item>MKT jednostavno društvo s ograničenom odgovornošću, Matije Gupca 174, 33000 Virovitica zastupanog po punomoćniku Tihomir Mrgić</item>
    </izvorni_sadrzaj>
    <derivirana_varijabla naziv="DomainObject.Predmet.ProtuStrankaListFormatedWithAdress_1">
      <item>MKT jednostavno društvo s ograničenom odgovornošću, Matije Gupca 174, 33000 Virovitica zastupanog po punomoćniku Tihomir Mrgić</item>
    </derivirana_varijabla>
  </DomainObject.Predmet.ProtuStrankaListFormatedWithAdress>
  <DomainObject.Predmet.ProtuStrankaListFormatedWithAdressOIB>
    <izvorni_sadrzaj>
      <item>MKT jednostavno društvo s ograničenom odgovornošću, OIB 18520971605, Matije Gupca 174, 33000 Virovitica zastupanog po punomoćniku Tihomir Mrgić</item>
    </izvorni_sadrzaj>
    <derivirana_varijabla naziv="DomainObject.Predmet.ProtuStrankaListFormatedWithAdressOIB_1">
      <item>MKT jednostavno društvo s ograničenom odgovornošću, OIB 18520971605, Matije Gupca 174, 33000 Virovitica zastupanog po punomoćniku Tihomir Mrgić</item>
    </derivirana_varijabla>
  </DomainObject.Predmet.ProtuStrankaListFormatedWithAdressOIB>
  <DomainObject.Predmet.ProtuStrankaListNazivFormated>
    <izvorni_sadrzaj>
      <item>MKT jednostavno društvo s ograničenom odgovornošću</item>
    </izvorni_sadrzaj>
    <derivirana_varijabla naziv="DomainObject.Predmet.ProtuStrankaListNazivFormated_1">
      <item>MKT jednostavno društvo s ograničenom odgovornošću</item>
    </derivirana_varijabla>
  </DomainObject.Predmet.ProtuStrankaListNazivFormated>
  <DomainObject.Predmet.ProtuStrankaListNazivFormatedOIB>
    <izvorni_sadrzaj>
      <item>MKT jednostavno društvo s ograničenom odgovornošću, OIB 18520971605</item>
    </izvorni_sadrzaj>
    <derivirana_varijabla naziv="DomainObject.Predmet.ProtuStrankaListNazivFormatedOIB_1">
      <item>MKT jednostavno društvo s ograničenom odgovornošću, OIB 18520971605</item>
    </derivirana_varijabla>
  </DomainObject.Predmet.ProtuStrankaListNazivFormatedOIB>
  <DomainObject.Predmet.OstaliListFormated>
    <izvorni_sadrzaj>
      <item>Tihomir Mrgić punomoćnik sudionika u postupku MKT jednostavno društvo s ograničenom odgovornošću</item>
    </izvorni_sadrzaj>
    <derivirana_varijabla naziv="DomainObject.Predmet.OstaliListFormated_1">
      <item>Tihomir Mrgić punomoćnik sudionika u postupku MKT jednostavno društvo s ograničenom odgovornošću</item>
    </derivirana_varijabla>
  </DomainObject.Predmet.OstaliListFormated>
  <DomainObject.Predmet.OstaliListFormatedOIB>
    <izvorni_sadrzaj>
      <item>Tihomir Mrgić, OIB 27068829286 punomoćnik sudionika u postupku MKT jednostavno društvo s ograničenom odgovornošću</item>
    </izvorni_sadrzaj>
    <derivirana_varijabla naziv="DomainObject.Predmet.OstaliListFormatedOIB_1">
      <item>Tihomir Mrgić, OIB 27068829286 punomoćnik sudionika u postupku MKT jednostavno društvo s ograničenom odgovornošću</item>
    </derivirana_varijabla>
  </DomainObject.Predmet.OstaliListFormatedOIB>
  <DomainObject.Predmet.OstaliListFormatedWithAdress>
    <izvorni_sadrzaj>
      <item>Tihomir Mrgić, Zagrebačka 44, 33000 Čemernica punomoćnik sudionika u postupku MKT jednostavno društvo s ograničenom odgovornošću</item>
    </izvorni_sadrzaj>
    <derivirana_varijabla naziv="DomainObject.Predmet.OstaliListFormatedWithAdress_1">
      <item>Tihomir Mrgić, Zagrebačka 44, 33000 Čemernica punomoćnik sudionika u postupku MKT jednostavno društvo s ograničenom odgovornošću</item>
    </derivirana_varijabla>
  </DomainObject.Predmet.OstaliListFormatedWithAdress>
  <DomainObject.Predmet.OstaliListFormatedWithAdressOIB>
    <izvorni_sadrzaj>
      <item>Tihomir Mrgić, OIB 27068829286, Zagrebačka 44, 33000 Čemernica punomoćnik sudionika u postupku MKT jednostavno društvo s ograničenom odgovornošću</item>
    </izvorni_sadrzaj>
    <derivirana_varijabla naziv="DomainObject.Predmet.OstaliListFormatedWithAdressOIB_1">
      <item>Tihomir Mrgić, OIB 27068829286, Zagrebačka 44, 33000 Čemernica punomoćnik sudionika u postupku MKT jednostavno društvo s ograničenom odgovornošću</item>
    </derivirana_varijabla>
  </DomainObject.Predmet.OstaliListFormatedWithAdressOIB>
  <DomainObject.Predmet.OstaliListNazivFormated>
    <izvorni_sadrzaj>
      <item>Tihomir Mrgić</item>
    </izvorni_sadrzaj>
    <derivirana_varijabla naziv="DomainObject.Predmet.OstaliListNazivFormated_1">
      <item>Tihomir Mrgić</item>
    </derivirana_varijabla>
  </DomainObject.Predmet.OstaliListNazivFormated>
  <DomainObject.Predmet.OstaliListNazivFormatedOIB>
    <izvorni_sadrzaj>
      <item>Tihomir Mrgić, OIB 27068829286</item>
    </izvorni_sadrzaj>
    <derivirana_varijabla naziv="DomainObject.Predmet.OstaliListNazivFormatedOIB_1">
      <item>Tihomir Mrgić, OIB 27068829286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St-636/2017-5</izvorni_sadrzaj>
    <derivirana_varijabla naziv="DomainObject.PoslovniBrojDokumenta_1">St-636/2017-5</derivirana_varijabla>
  </DomainObject.PoslovniBrojDokumenta>
  <DomainObject.Predmet.StrankaIDrugi>
    <izvorni_sadrzaj>ZLATKO MARINIĆ</izvorni_sadrzaj>
    <derivirana_varijabla naziv="DomainObject.Predmet.StrankaIDrugi_1">ZLATKO MARINIĆ</derivirana_varijabla>
  </DomainObject.Predmet.StrankaIDrugi>
  <DomainObject.Predmet.ProtustrankaIDrugi>
    <izvorni_sadrzaj>MKT jednostavno društvo s ograničenom odgovornošću</izvorni_sadrzaj>
    <derivirana_varijabla naziv="DomainObject.Predmet.ProtustrankaIDrugi_1">MKT jednostavno društvo s ograničenom odgovornošću</derivirana_varijabla>
  </DomainObject.Predmet.ProtustrankaIDrugi>
  <DomainObject.Predmet.StrankaIDrugiAdressOIB>
    <izvorni_sadrzaj>ZLATKO MARINIĆ, OIB 20461337635, Pešta 26, 33000 Rezovac</izvorni_sadrzaj>
    <derivirana_varijabla naziv="DomainObject.Predmet.StrankaIDrugiAdressOIB_1">ZLATKO MARINIĆ, OIB 20461337635, Pešta 26, 33000 Rezovac</derivirana_varijabla>
  </DomainObject.Predmet.StrankaIDrugiAdressOIB>
  <DomainObject.Predmet.ProtustrankaIDrugiAdressOIB>
    <izvorni_sadrzaj>MKT jednostavno društvo s ograničenom odgovornošću, OIB 18520971605, Matije Gupca 174, 33000 Virovitica</izvorni_sadrzaj>
    <derivirana_varijabla naziv="DomainObject.Predmet.ProtustrankaIDrugiAdressOIB_1">MKT jednostavno društvo s ograničenom odgovornošću, OIB 18520971605, Matije Gupca 174,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MARINIĆ</item>
      <item>MKT jednostavno društvo s ograničenom odgovornošću</item>
      <item>Tihomir Mrgić</item>
    </izvorni_sadrzaj>
    <derivirana_varijabla naziv="DomainObject.Predmet.SudioniciListNaziv_1">
      <item>ZLATKO MARINIĆ</item>
      <item>MKT jednostavno društvo s ograničenom odgovornošću</item>
      <item>Tihomir Mrgić</item>
    </derivirana_varijabla>
  </DomainObject.Predmet.SudioniciListNaziv>
  <DomainObject.Predmet.SudioniciListAdressOIB>
    <izvorni_sadrzaj>
      <item>ZLATKO MARINIĆ, OIB 20461337635, Pešta 26,33000 Rezovac</item>
      <item>MKT jednostavno društvo s ograničenom odgovornošću, OIB 18520971605, Matije Gupca 174,33000 Virovitica</item>
      <item>Tihomir Mrgić, OIB 27068829286, Zagrebačka 44,33000 Čemernica</item>
    </izvorni_sadrzaj>
    <derivirana_varijabla naziv="DomainObject.Predmet.SudioniciListAdressOIB_1">
      <item>ZLATKO MARINIĆ, OIB 20461337635, Pešta 26,33000 Rezovac</item>
      <item>MKT jednostavno društvo s ograničenom odgovornošću, OIB 18520971605, Matije Gupca 174,33000 Virovitica</item>
      <item>Tihomir Mrgić, OIB 27068829286, Zagrebačka 44,33000 Čemernica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547C28-DD4C-4F90-99D3-9B37531CA0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756</properties:Words>
  <properties:Characters>4288</properties:Characters>
  <properties:Lines>80</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2017-10-19T10:05:00Z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St-636/2017-5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