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49da" w14:paraId="c7449d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9F1C71">
        <w:rPr>
          <w:color w:themeColor="text1" w:val="000000"/>
        </w:rPr>
        <w:t xml:space="preserve">SINJSKA KRAJINA, </w:t>
      </w:r>
      <w:proofErr w:type="spellStart"/>
      <w:r w:rsidR="009F1C71">
        <w:rPr>
          <w:color w:themeColor="text1" w:val="000000"/>
        </w:rPr>
        <w:t>braniteljska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zadruga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ljekovito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bilje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 250, OIB: 19551295287</w:t>
      </w:r>
      <w:r w:rsidR="00B63261"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B63261">
        <w:rPr>
          <w:color w:themeColor="text1" w:val="000000"/>
        </w:rPr>
        <w:t>3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9F1C71">
        <w:rPr>
          <w:color w:themeColor="text1" w:val="000000"/>
        </w:rPr>
        <w:t>SINJSKA</w:t>
      </w:r>
      <w:proofErr w:type="gramEnd"/>
      <w:r w:rsidR="009F1C71">
        <w:rPr>
          <w:color w:themeColor="text1" w:val="000000"/>
        </w:rPr>
        <w:t xml:space="preserve"> KRAJINA, </w:t>
      </w:r>
      <w:proofErr w:type="spellStart"/>
      <w:r w:rsidR="009F1C71">
        <w:rPr>
          <w:color w:themeColor="text1" w:val="000000"/>
        </w:rPr>
        <w:t>braniteljska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zadruga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ljekovito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bilje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 250, OIB: 19551295287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B63261">
        <w:rPr>
          <w:color w:themeColor="text1" w:val="000000"/>
          <w:lang w:val="hr-HR"/>
        </w:rPr>
        <w:t>0</w:t>
      </w:r>
      <w:r w:rsidR="009D7D5E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 w:rsidR="009D7D5E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9F1C71">
        <w:rPr>
          <w:color w:themeColor="text1" w:val="000000"/>
        </w:rPr>
        <w:t xml:space="preserve">SINJSKA KRAJINA, </w:t>
      </w:r>
      <w:proofErr w:type="spellStart"/>
      <w:r w:rsidR="009F1C71">
        <w:rPr>
          <w:color w:themeColor="text1" w:val="000000"/>
        </w:rPr>
        <w:t>braniteljska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zadruga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za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ljekovito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bilje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, </w:t>
      </w:r>
      <w:proofErr w:type="spellStart"/>
      <w:r w:rsidR="009F1C71">
        <w:rPr>
          <w:color w:themeColor="text1" w:val="000000"/>
        </w:rPr>
        <w:t>Obrovac</w:t>
      </w:r>
      <w:proofErr w:type="spellEnd"/>
      <w:r w:rsidR="009F1C71">
        <w:rPr>
          <w:color w:themeColor="text1" w:val="000000"/>
        </w:rPr>
        <w:t xml:space="preserve"> </w:t>
      </w:r>
      <w:proofErr w:type="spellStart"/>
      <w:r w:rsidR="009F1C71">
        <w:rPr>
          <w:color w:themeColor="text1" w:val="000000"/>
        </w:rPr>
        <w:t>Sinjski</w:t>
      </w:r>
      <w:proofErr w:type="spellEnd"/>
      <w:r w:rsidR="009F1C71">
        <w:rPr>
          <w:color w:themeColor="text1" w:val="000000"/>
        </w:rPr>
        <w:t xml:space="preserve"> 250, OIB: 19551295287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9F1C71" w:rsidRPr="009F1C71">
        <w:rPr>
          <w:color w:themeColor="text1" w:val="000000"/>
        </w:rPr>
        <w:t xml:space="preserve">St/Tt-16/404-1 </w:t>
      </w:r>
      <w:proofErr w:type="spellStart"/>
      <w:r w:rsidR="009F1C71" w:rsidRPr="009F1C71">
        <w:rPr>
          <w:color w:themeColor="text1" w:val="000000"/>
        </w:rPr>
        <w:t>od</w:t>
      </w:r>
      <w:proofErr w:type="spellEnd"/>
      <w:r w:rsidR="009F1C71" w:rsidRPr="009F1C71">
        <w:rPr>
          <w:color w:themeColor="text1" w:val="000000"/>
        </w:rPr>
        <w:t xml:space="preserve"> 25.01</w:t>
      </w:r>
      <w:r w:rsidR="00B63261" w:rsidRPr="009F1C71">
        <w:rPr>
          <w:color w:themeColor="text1" w:val="000000"/>
        </w:rPr>
        <w:t>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B63261">
        <w:rPr>
          <w:color w:themeColor="text1" w:val="000000"/>
        </w:rPr>
        <w:t>3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4D6CB5">
      <w:t>742/</w:t>
    </w:r>
    <w:r>
      <w:t>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</w:t>
    </w:r>
    <w:r w:rsidR="00B63261">
      <w:t xml:space="preserve">           </w:t>
    </w:r>
    <w:r>
      <w:t xml:space="preserve">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9F1C71">
      <w:t>742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05B7A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4D6CB5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D7D5E"/>
    <w:rsid w:val="009F1C71"/>
    <w:rsid w:val="00A20061"/>
    <w:rsid w:val="00A45ADE"/>
    <w:rsid w:val="00A533E2"/>
    <w:rsid w:val="00AC5A0E"/>
    <w:rsid w:val="00B43A09"/>
    <w:rsid w:val="00B458FC"/>
    <w:rsid w:val="00B63261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SINJSKA KRAJINA, braniteljska zadruga za ljekovito bilje</izvorni_sadrzaj>
    <derivirana_varijabla naziv="DomainObject.Predmet.ProtustrankaFormated_1">  SINJSKA KRAJINA, braniteljska zadruga za ljekovito bilje</derivirana_varijabla>
  </DomainObject.Predmet.ProtustrankaFormated>
  <DomainObject.Predmet.ProtustrankaFormatedOIB>
    <izvorni_sadrzaj>  SINJSKA KRAJINA, braniteljska zadruga za ljekovito bilje, OIB 19551295287</izvorni_sadrzaj>
    <derivirana_varijabla naziv="DomainObject.Predmet.ProtustrankaFormatedOIB_1">  SINJSKA KRAJINA, braniteljska zadruga za ljekovito bilje, OIB 19551295287</derivirana_varijabla>
  </DomainObject.Predmet.ProtustrankaFormatedOIB>
  <DomainObject.Predmet.ProtustrankaFormatedWithAdress>
    <izvorni_sadrzaj> SINJSKA KRAJINA, braniteljska zadruga za ljekovito bilje, Obrovac Sinjski 250, 21238 Obrovac Sinjski</izvorni_sadrzaj>
    <derivirana_varijabla naziv="DomainObject.Predmet.ProtustrankaFormatedWithAdress_1"> SINJSKA KRAJINA, braniteljska zadruga za ljekovito bilje, Obrovac Sinjski 250, 21238 Obrovac Sinjski</derivirana_varijabla>
  </DomainObject.Predmet.ProtustrankaFormatedWithAdress>
  <DomainObject.Predmet.ProtustrankaFormatedWithAdressOIB>
    <izvorni_sadrzaj> SINJSKA KRAJINA, braniteljska zadruga za ljekovito bilje, OIB 19551295287, Obrovac Sinjski 250, 21238 Obrovac Sinjski</izvorni_sadrzaj>
    <derivirana_varijabla naziv="DomainObject.Predmet.ProtustrankaFormatedWithAdressOIB_1"> SINJSKA KRAJINA, braniteljska zadruga za ljekovito bilje, OIB 19551295287, Obrovac Sinjski 250, 21238 Obrovac Sinjski</derivirana_varijabla>
  </DomainObject.Predmet.ProtustrankaFormatedWithAdressOIB>
  <DomainObject.Predmet.ProtustrankaWithAdress>
    <izvorni_sadrzaj>SINJSKA KRAJINA, braniteljska zadruga za ljekovito bilje Obrovac Sinjski 250, 21238 Obrovac Sinjski</izvorni_sadrzaj>
    <derivirana_varijabla naziv="DomainObject.Predmet.ProtustrankaWithAdress_1">SINJSKA KRAJINA, braniteljska zadruga za ljekovito bilje Obrovac Sinjski 250, 21238 Obrovac Sinjski</derivirana_varijabla>
  </DomainObject.Predmet.ProtustrankaWithAdress>
  <DomainObject.Predmet.ProtustrankaWithAdressOIB>
    <izvorni_sadrzaj>SINJSKA KRAJINA, braniteljska zadruga za ljekovito bilje, OIB 19551295287, Obrovac Sinjski 250, 21238 Obrovac Sinjski</izvorni_sadrzaj>
    <derivirana_varijabla naziv="DomainObject.Predmet.ProtustrankaWithAdressOIB_1">SINJSKA KRAJINA, braniteljska zadruga za ljekovito bilje, OIB 19551295287, Obrovac Sinjski 250, 21238 Obrovac Sinjski</derivirana_varijabla>
  </DomainObject.Predmet.ProtustrankaWithAdressOIB>
  <DomainObject.Predmet.ProtustrankaNazivFormated>
    <izvorni_sadrzaj>SINJSKA KRAJINA, braniteljska zadruga za ljekovito bilje</izvorni_sadrzaj>
    <derivirana_varijabla naziv="DomainObject.Predmet.ProtustrankaNazivFormated_1">SINJSKA KRAJINA, braniteljska zadruga za ljekovito bilje</derivirana_varijabla>
  </DomainObject.Predmet.ProtustrankaNazivFormated>
  <DomainObject.Predmet.ProtustrankaNazivFormatedOIB>
    <izvorni_sadrzaj>SINJSKA KRAJINA, braniteljska zadruga za ljekovito bilje, OIB 19551295287</izvorni_sadrzaj>
    <derivirana_varijabla naziv="DomainObject.Predmet.ProtustrankaNazivFormatedOIB_1">SINJSKA KRAJINA, braniteljska zadruga za ljekovito bilje, OIB 19551295287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129826.63</izvorni_sadrzaj>
    <derivirana_varijabla naziv="DomainObject.Predmet.TrenutnaVrijednost_1">129826.63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SINJSKA KRAJINA, braniteljska zadruga za ljekovito bilje</item>
    </izvorni_sadrzaj>
    <derivirana_varijabla naziv="DomainObject.Predmet.ProtuStrankaListFormated_1">
      <item>SINJSKA KRAJINA, braniteljska zadruga za ljekovito bilje</item>
    </derivirana_varijabla>
  </DomainObject.Predmet.ProtuStrankaListFormated>
  <DomainObject.Predmet.ProtuStrankaListFormatedOIB>
    <izvorni_sadrzaj>
      <item>SINJSKA KRAJINA, braniteljska zadruga za ljekovito bilje, OIB 19551295287</item>
    </izvorni_sadrzaj>
    <derivirana_varijabla naziv="DomainObject.Predmet.ProtuStrankaListFormatedOIB_1">
      <item>SINJSKA KRAJINA, braniteljska zadruga za ljekovito bilje, OIB 19551295287</item>
    </derivirana_varijabla>
  </DomainObject.Predmet.ProtuStrankaListFormatedOIB>
  <DomainObject.Predmet.ProtuStrankaListFormatedWithAdress>
    <izvorni_sadrzaj>
      <item>SINJSKA KRAJINA, braniteljska zadruga za ljekovito bilje, Obrovac Sinjski 250, 21238 Obrovac Sinjski</item>
    </izvorni_sadrzaj>
    <derivirana_varijabla naziv="DomainObject.Predmet.ProtuStrankaListFormatedWithAdress_1">
      <item>SINJSKA KRAJINA, braniteljska zadruga za ljekovito bilje, Obrovac Sinjski 250, 21238 Obrovac Sinjski</item>
    </derivirana_varijabla>
  </DomainObject.Predmet.ProtuStrankaListFormatedWithAdress>
  <DomainObject.Predmet.ProtuStrankaListFormatedWithAdressOIB>
    <izvorni_sadrzaj>
      <item>SINJSKA KRAJINA, braniteljska zadruga za ljekovito bilje, OIB 19551295287, Obrovac Sinjski 250, 21238 Obrovac Sinjski</item>
    </izvorni_sadrzaj>
    <derivirana_varijabla naziv="DomainObject.Predmet.ProtuStrankaListFormatedWithAdressOIB_1">
      <item>SINJSKA KRAJINA, braniteljska zadruga za ljekovito bilje, OIB 19551295287, Obrovac Sinjski 250, 21238 Obrovac Sinjski</item>
    </derivirana_varijabla>
  </DomainObject.Predmet.ProtuStrankaListFormatedWithAdressOIB>
  <DomainObject.Predmet.ProtuStrankaListNazivFormated>
    <izvorni_sadrzaj>
      <item>SINJSKA KRAJINA, braniteljska zadruga za ljekovito bilje</item>
    </izvorni_sadrzaj>
    <derivirana_varijabla naziv="DomainObject.Predmet.ProtuStrankaListNazivFormated_1">
      <item>SINJSKA KRAJINA, braniteljska zadruga za ljekovito bilje</item>
    </derivirana_varijabla>
  </DomainObject.Predmet.ProtuStrankaListNazivFormated>
  <DomainObject.Predmet.ProtuStrankaListNazivFormatedOIB>
    <izvorni_sadrzaj>
      <item>SINJSKA KRAJINA, braniteljska zadruga za ljekovito bilje, OIB 19551295287</item>
    </izvorni_sadrzaj>
    <derivirana_varijabla naziv="DomainObject.Predmet.ProtuStrankaListNazivFormatedOIB_1">
      <item>SINJSKA KRAJINA, braniteljska zadruga za ljekovito bilje, OIB 19551295287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SINJSKA KRAJINA, braniteljska zadruga za ljekovito bilje</izvorni_sadrzaj>
    <derivirana_varijabla naziv="DomainObject.Predmet.ProtustrankaIDrugi_1">SINJSKA KRAJINA, braniteljska zadruga za ljekovito bilje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SINJSKA KRAJINA, braniteljska zadruga za ljekovito bilje, OIB 19551295287, Obrovac Sinjski 250, 21238 Obrovac Sinjski</izvorni_sadrzaj>
    <derivirana_varijabla naziv="DomainObject.Predmet.ProtustrankaIDrugiAdressOIB_1">SINJSKA KRAJINA, braniteljska zadruga za ljekovito bilje, OIB 19551295287, Obrovac Sinjski 250, 21238 Obrovac Sinjski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SINJSKA KRAJINA, braniteljska zadruga za ljekovito bilje</item>
      <item>FINANCIJSKA AGENCIJA, RC SPLIT</item>
    </izvorni_sadrzaj>
    <derivirana_varijabla naziv="DomainObject.Predmet.SudioniciListNaziv_1">
      <item>SINJSKA KRAJINA, braniteljska zadruga za ljekovito bilje</item>
      <item>FINANCIJSKA AGENCIJA, RC SPLIT</item>
    </derivirana_varijabla>
  </DomainObject.Predmet.SudioniciListNaziv>
  <DomainObject.Predmet.SudioniciListAdressOIB>
    <izvorni_sadrzaj>
      <item>SINJSKA KRAJINA, braniteljska zadruga za ljekovito bilje, OIB 19551295287, Obrovac Sinjski 250,21238 Obrovac Sinjski</item>
      <item>FINANCIJSKA AGENCIJA, RC SPLIT, OIB 85821130368, Mažur. šet. 24 b,21000 Split</item>
    </izvorni_sadrzaj>
    <derivirana_varijabla naziv="DomainObject.Predmet.SudioniciListAdressOIB_1">
      <item>SINJSKA KRAJINA, braniteljska zadruga za ljekovito bilje, OIB 19551295287, Obrovac Sinjski 250,21238 Obrovac Sinjski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19551295287</item>
      <item>, OIB 85821130368</item>
    </izvorni_sadrzaj>
    <derivirana_varijabla naziv="DomainObject.Predmet.SudioniciListNazivOIB_1">
      <item>, OIB 19551295287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92D59-758A-41F8-A616-3F0948254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2226</properties:Characters>
  <properties:Lines>71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2016-06-03T08:25:00Z</cp:lastPrinted>
  <dcterms:modified xmlns:xsi="http://www.w3.org/2001/XMLSchema-instance" xsi:type="dcterms:W3CDTF">2016-06-03T08:30:00Z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