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263a" w14:paraId="165263a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  <w:t xml:space="preserve">TRGOVAČKI SUD U ZAGREBU, </w:t>
      </w:r>
      <w:r w:rsidR="008A170A">
        <w:t>po višoj sudskoj savjetnici toga suda Bernardici Novak Šarac</w:t>
      </w:r>
      <w:r>
        <w:t xml:space="preserve">, u skraćenom stečajnom postupku pod poslovnim brojem </w:t>
      </w:r>
      <w:r w:rsidR="008A170A">
        <w:t>St-</w:t>
      </w:r>
      <w:r w:rsidR="00651A5F">
        <w:t>905/16</w:t>
      </w:r>
      <w:r>
        <w:t xml:space="preserve">, na temelju odredbe čl. 430. Stečajnog zakona („Narodne novine“ br. 71/15.), dana </w:t>
      </w:r>
      <w:r w:rsidR="00DF660D">
        <w:t>8</w:t>
      </w:r>
      <w:r w:rsidR="000D33A2">
        <w:t>. lipnja 2017</w:t>
      </w:r>
      <w:r>
        <w:t>.,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 </w:t>
      </w:r>
      <w:r w:rsidR="00651A5F">
        <w:t>MULTIMEDIJALNA UDRUGA ZA PROMICANJE TRADICIONALNIH VRIJEDNOSTI ODRŽIVOG RAZVOJA "AGRAMER INFO"   Zagreb, Trg Ivana Kukuljevića 8, Reg. broj 21008761, OIB: 94127802897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651A5F">
        <w:t>26.748,96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 xml:space="preserve">U Zagrebu </w:t>
      </w:r>
      <w:r w:rsidR="00DF660D">
        <w:t>8</w:t>
      </w:r>
      <w:r w:rsidR="000D33A2">
        <w:t>. lipnja 2017</w:t>
      </w:r>
      <w:r>
        <w:t>.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367106">
        <w:t>Viša sudska savjetnica: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  <w:r>
        <w:t xml:space="preserve">     Bernardica Novak Šarac</w:t>
      </w:r>
      <w:r>
        <w:rPr>
          <w:lang w:val="da-DK"/>
        </w:rPr>
        <w:t xml:space="preserve"> </w:t>
      </w:r>
    </w:p>
    <w:p w:rsidRDefault="00367106" w:rsidP="00367106" w:rsidR="00367106">
      <w:pPr>
        <w:ind w:firstLine="708" w:left="5664"/>
        <w:jc w:val="both"/>
        <w:rPr>
          <w:lang w:val="da-DK"/>
        </w:rPr>
      </w:pPr>
    </w:p>
    <w:p w:rsidRDefault="00367106" w:rsidP="00367106" w:rsidR="00367106">
      <w:pPr>
        <w:jc w:val="both"/>
        <w:rPr>
          <w:lang w:val="da-DK"/>
        </w:rPr>
      </w:pPr>
      <w:r>
        <w:rPr>
          <w:lang w:val="da-DK"/>
        </w:rPr>
        <w:t>Dna:</w:t>
      </w:r>
    </w:p>
    <w:p w:rsidRDefault="00367106" w:rsidP="00367106" w:rsidR="00367106" w:rsidRPr="00367106">
      <w:pPr>
        <w:pStyle w:val="Odlomakpopisa"/>
        <w:numPr>
          <w:ilvl w:val="0"/>
          <w:numId w:val="2"/>
        </w:numPr>
        <w:jc w:val="both"/>
        <w:rPr>
          <w:lang w:val="da-DK"/>
        </w:rPr>
      </w:pPr>
      <w:r>
        <w:rPr>
          <w:lang w:val="da-DK"/>
        </w:rPr>
        <w:t>e-oglasna ploča</w:t>
      </w:r>
    </w:p>
    <w:p w:rsidRDefault="00E93CEF" w:rsidP="00367106" w:rsidR="00E93CEF">
      <w:pPr>
        <w:jc w:val="right"/>
      </w:pPr>
    </w:p>
    <w:p w:rsidRDefault="007644BB" w:rsidR="007644BB"/>
    <w:sectPr w:rsidR="007644B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D33A2"/>
    <w:rsid w:val="001E7687"/>
    <w:rsid w:val="00212CD6"/>
    <w:rsid w:val="002F4FC7"/>
    <w:rsid w:val="00367106"/>
    <w:rsid w:val="00450457"/>
    <w:rsid w:val="00545FE2"/>
    <w:rsid w:val="0060344B"/>
    <w:rsid w:val="00651A5F"/>
    <w:rsid w:val="007644BB"/>
    <w:rsid w:val="007F3A5C"/>
    <w:rsid w:val="008A170A"/>
    <w:rsid w:val="00DF660D"/>
    <w:rsid w:val="00E9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A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A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A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A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A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A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A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A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A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A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Multimedijalna udruga za promicanje tradicionalnih vrijednosti i održivog razvoja AGRAMER INFO</izvorni_sadrzaj>
    <derivirana_varijabla naziv="DomainObject.Predmet.ProtustrankaFormated_1">  Multimedijalna udruga za promicanje tradicionalnih vrijednosti i održivog razvoja AGRAMER INFO</derivirana_varijabla>
  </DomainObject.Predmet.ProtustrankaFormated>
  <DomainObject.Predmet.ProtustrankaFormatedOIB>
    <izvorni_sadrzaj>  Multimedijalna udruga za promicanje tradicionalnih vrijednosti i održivog razvoja AGRAMER INFO, OIB 94127802897</izvorni_sadrzaj>
    <derivirana_varijabla naziv="DomainObject.Predmet.ProtustrankaFormatedOIB_1">  Multimedijalna udruga za promicanje tradicionalnih vrijednosti i održivog razvoja AGRAMER INFO, OIB 94127802897</derivirana_varijabla>
  </DomainObject.Predmet.ProtustrankaFormatedOIB>
  <DomainObject.Predmet.ProtustrankaFormatedWithAdress>
    <izvorni_sadrzaj> Multimedijalna udruga za promicanje tradicionalnih vrijednosti i održivog razvoja AGRAMER INFO, Trg Ivana Kukuljevića 8, 10000 Zagreb</izvorni_sadrzaj>
    <derivirana_varijabla naziv="DomainObject.Predmet.ProtustrankaFormatedWithAdress_1"> Multimedijalna udruga za promicanje tradicionalnih vrijednosti i održivog razvoja AGRAMER INFO, Trg Ivana Kukuljevića 8, 10000 Zagreb</derivirana_varijabla>
  </DomainObject.Predmet.ProtustrankaFormatedWithAdress>
  <DomainObject.Predmet.ProtustrankaFormatedWithAdressOIB>
    <izvorni_sadrzaj> Multimedijalna udruga za promicanje tradicionalnih vrijednosti i održivog razvoja AGRAMER INFO, OIB 94127802897, Trg Ivana Kukuljevića 8, 10000 Zagreb</izvorni_sadrzaj>
    <derivirana_varijabla naziv="DomainObject.Predmet.ProtustrankaFormatedWithAdressOIB_1"> Multimedijalna udruga za promicanje tradicionalnih vrijednosti i održivog razvoja AGRAMER INFO, OIB 94127802897, Trg Ivana Kukuljevića 8, 10000 Zagreb</derivirana_varijabla>
  </DomainObject.Predmet.ProtustrankaFormatedWithAdressOIB>
  <DomainObject.Predmet.ProtustrankaWithAdress>
    <izvorni_sadrzaj>Multimedijalna udruga za promicanje tradicionalnih vrijednosti i održivog razvoja AGRAMER INFO Trg Ivana Kukuljevića 8, 10000 Zagreb</izvorni_sadrzaj>
    <derivirana_varijabla naziv="DomainObject.Predmet.ProtustrankaWithAdress_1">Multimedijalna udruga za promicanje tradicionalnih vrijednosti i održivog razvoja AGRAMER INFO Trg Ivana Kukuljevića 8, 10000 Zagreb</derivirana_varijabla>
  </DomainObject.Predmet.ProtustrankaWithAdress>
  <DomainObject.Predmet.ProtustrankaWithAdressOIB>
    <izvorni_sadrzaj>Multimedijalna udruga za promicanje tradicionalnih vrijednosti i održivog razvoja AGRAMER INFO, OIB 94127802897, Trg Ivana Kukuljevića 8, 10000 Zagreb</izvorni_sadrzaj>
    <derivirana_varijabla naziv="DomainObject.Predmet.ProtustrankaWithAdressOIB_1">Multimedijalna udruga za promicanje tradicionalnih vrijednosti i održivog razvoja AGRAMER INFO, OIB 94127802897, Trg Ivana Kukuljevića 8, 10000 Zagreb</derivirana_varijabla>
  </DomainObject.Predmet.ProtustrankaWithAdressOIB>
  <DomainObject.Predmet.ProtustrankaNazivFormated>
    <izvorni_sadrzaj>Multimedijalna udruga za promicanje tradicionalnih vrijednosti i održivog razvoja AGRAMER INFO</izvorni_sadrzaj>
    <derivirana_varijabla naziv="DomainObject.Predmet.ProtustrankaNazivFormated_1">Multimedijalna udruga za promicanje tradicionalnih vrijednosti i održivog razvoja AGRAMER INFO</derivirana_varijabla>
  </DomainObject.Predmet.ProtustrankaNazivFormated>
  <DomainObject.Predmet.ProtustrankaNazivFormatedOIB>
    <izvorni_sadrzaj>Multimedijalna udruga za promicanje tradicionalnih vrijednosti i održivog razvoja AGRAMER INFO, OIB 94127802897</izvorni_sadrzaj>
    <derivirana_varijabla naziv="DomainObject.Predmet.ProtustrankaNazivFormatedOIB_1">Multimedijalna udruga za promicanje tradicionalnih vrijednosti i održivog razvoja AGRAMER INFO, OIB 94127802897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13.St - B. Novak Šarac</izvorni_sadrzaj>
    <derivirana_varijabla naziv="DomainObject.Predmet.Referada.Naziv_1">13.St - B. Novak Šarac</derivirana_varijabla>
  </DomainObject.Predmet.Referada.Naziv>
  <DomainObject.Predmet.Referada.Oznaka>
    <izvorni_sadrzaj>13.St</izvorni_sadrzaj>
    <derivirana_varijabla naziv="DomainObject.Predmet.Referada.Oznaka_1">13.St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13.St - B. Novak Šarac</izvorni_sadrzaj>
    <derivirana_varijabla naziv="DomainObject.Predmet.TrenutnaLokacijaSpisa.Naziv_1">13.St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Multimedijalna udruga za promicanje tradicionalnih vrijednosti i održivog razvoja AGRAMER INFO</item>
    </izvorni_sadrzaj>
    <derivirana_varijabla naziv="DomainObject.Predmet.ProtuStrankaListFormated_1">
      <item>Multimedijalna udruga za promicanje tradicionalnih vrijednosti i održivog razvoja AGRAMER INFO</item>
    </derivirana_varijabla>
  </DomainObject.Predmet.ProtuStrankaListFormated>
  <DomainObject.Predmet.ProtuStrankaListFormatedOIB>
    <izvorni_sadrzaj>
      <item>Multimedijalna udruga za promicanje tradicionalnih vrijednosti i održivog razvoja AGRAMER INFO, OIB 94127802897</item>
    </izvorni_sadrzaj>
    <derivirana_varijabla naziv="DomainObject.Predmet.ProtuStrankaListFormatedOIB_1">
      <item>Multimedijalna udruga za promicanje tradicionalnih vrijednosti i održivog razvoja AGRAMER INFO, OIB 94127802897</item>
    </derivirana_varijabla>
  </DomainObject.Predmet.ProtuStrankaListFormatedOIB>
  <DomainObject.Predmet.ProtuStrankaListFormatedWithAdress>
    <izvorni_sadrzaj>
      <item>Multimedijalna udruga za promicanje tradicionalnih vrijednosti i održivog razvoja AGRAMER INFO, Trg Ivana Kukuljevića 8, 10000 Zagreb</item>
    </izvorni_sadrzaj>
    <derivirana_varijabla naziv="DomainObject.Predmet.ProtuStrankaListFormatedWithAdress_1">
      <item>Multimedijalna udruga za promicanje tradicionalnih vrijednosti i održivog razvoja AGRAMER INFO, Trg Ivana Kukuljevića 8, 10000 Zagreb</item>
    </derivirana_varijabla>
  </DomainObject.Predmet.ProtuStrankaListFormatedWithAdress>
  <DomainObject.Predmet.ProtuStrankaListFormatedWithAdressOIB>
    <izvorni_sadrzaj>
      <item>Multimedijalna udruga za promicanje tradicionalnih vrijednosti i održivog razvoja AGRAMER INFO, OIB 94127802897, Trg Ivana Kukuljevića 8, 10000 Zagreb</item>
    </izvorni_sadrzaj>
    <derivirana_varijabla naziv="DomainObject.Predmet.ProtuStrankaListFormatedWithAdressOIB_1">
      <item>Multimedijalna udruga za promicanje tradicionalnih vrijednosti i održivog razvoja AGRAMER INFO, OIB 94127802897, Trg Ivana Kukuljevića 8, 10000 Zagreb</item>
    </derivirana_varijabla>
  </DomainObject.Predmet.ProtuStrankaListFormatedWithAdressOIB>
  <DomainObject.Predmet.ProtuStrankaListNazivFormated>
    <izvorni_sadrzaj>
      <item>Multimedijalna udruga za promicanje tradicionalnih vrijednosti i održivog razvoja AGRAMER INFO</item>
    </izvorni_sadrzaj>
    <derivirana_varijabla naziv="DomainObject.Predmet.ProtuStrankaListNazivFormated_1">
      <item>Multimedijalna udruga za promicanje tradicionalnih vrijednosti i održivog razvoja AGRAMER INFO</item>
    </derivirana_varijabla>
  </DomainObject.Predmet.ProtuStrankaListNazivFormated>
  <DomainObject.Predmet.ProtuStrankaListNazivFormatedOIB>
    <izvorni_sadrzaj>
      <item>Multimedijalna udruga za promicanje tradicionalnih vrijednosti i održivog razvoja AGRAMER INFO, OIB 94127802897</item>
    </izvorni_sadrzaj>
    <derivirana_varijabla naziv="DomainObject.Predmet.ProtuStrankaListNazivFormatedOIB_1">
      <item>Multimedijalna udruga za promicanje tradicionalnih vrijednosti i održivog razvoja AGRAMER INFO, OIB 94127802897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Multimedijalna udruga za promicanje tradicionalnih vrijednosti i održivog razvoja AGRAMER INFO</izvorni_sadrzaj>
    <derivirana_varijabla naziv="DomainObject.Predmet.ProtustrankaIDrugi_1">Multimedijalna udruga za promicanje tradicionalnih vrijednosti i održivog razvoja AGRAMER INFO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Multimedijalna udruga za promicanje tradicionalnih vrijednosti i održivog razvoja AGRAMER INFO, OIB 94127802897, Trg Ivana Kukuljevića 8, 10000 Zagreb</izvorni_sadrzaj>
    <derivirana_varijabla naziv="DomainObject.Predmet.ProtustrankaIDrugiAdressOIB_1">Multimedijalna udruga za promicanje tradicionalnih vrijednosti i održivog razvoja AGRAMER INFO, OIB 94127802897, Trg Ivana Kukuljevića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Multimedijalna udruga za promicanje tradicionalnih vrijednosti i održivog razvoja AGRAMER INFO</item>
    </izvorni_sadrzaj>
    <derivirana_varijabla naziv="DomainObject.Predmet.SudioniciListNaziv_1">
      <item>FINA Regionalni centar Zagreb</item>
      <item>Multimedijalna udruga za promicanje tradicionalnih vrijednosti i održivog razvoja AGRAMER INFO</item>
    </derivirana_varijabla>
  </DomainObject.Predmet.SudioniciListNaziv>
  <DomainObject.Predmet.SudioniciListAdressOIB>
    <izvorni_sadrzaj>
      <item>FINA Regionalni centar Zagreb, OIB 85821130368, Trg svibanjskih žrtava 1995. 1,10000 Zagreb</item>
      <item>Multimedijalna udruga za promicanje tradicionalnih vrijednosti i održivog razvoja AGRAMER INFO, OIB 94127802897, Trg Ivana Kukuljevića 8,10000 Zagreb</item>
    </izvorni_sadrzaj>
    <derivirana_varijabla naziv="DomainObject.Predmet.SudioniciListAdressOIB_1">
      <item>FINA Regionalni centar Zagreb, OIB 85821130368, Trg svibanjskih žrtava 1995. 1,10000 Zagreb</item>
      <item>Multimedijalna udruga za promicanje tradicionalnih vrijednosti i održivog razvoja AGRAMER INFO, OIB 94127802897, Trg Ivana Kukuljevića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94127802897</item>
    </izvorni_sadrzaj>
    <derivirana_varijabla naziv="DomainObject.Predmet.SudioniciListNazivOIB_1">
      <item>, OIB 85821130368</item>
      <item>, OIB 94127802897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1405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2017-06-01T07:28:00Z</dcterms:created>
  <dc:creator>Bernardica Novak</dc:creator>
  <cp:lastModifiedBy>Tatjana Slaviček</cp:lastModifiedBy>
  <dcterms:modified xmlns:xsi="http://www.w3.org/2001/XMLSchema-instance" xsi:type="dcterms:W3CDTF">2017-06-08T08:42:00Z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