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75d2" w14:paraId="d0a75d2" w:rsidRDefault="009D3E98" w:rsidP="009D3E98" w:rsidR="009D3E98">
      <w:pPr>
        <w:pStyle w:val="Zaglavlje"/>
        <w:jc w:val="right"/>
        <w15:collapsed w:val="false"/>
      </w:pPr>
      <w:bookmarkStart w:name="_GoBack" w:id="0"/>
      <w:bookmarkEnd w:id="0"/>
      <w:r>
        <w:t>6 St-</w:t>
      </w:r>
      <w:r w:rsidR="00A97B96">
        <w:t>4</w:t>
      </w:r>
      <w:r w:rsidR="00451C5B">
        <w:t>49</w:t>
      </w:r>
      <w:r>
        <w:t>/1</w:t>
      </w:r>
      <w:r w:rsidR="00A97B96">
        <w:t>7</w:t>
      </w:r>
      <w:r>
        <w:t>-</w:t>
      </w:r>
      <w:r w:rsidR="00451C5B">
        <w:t>2</w:t>
      </w:r>
    </w:p>
    <w:p w:rsidRDefault="009D3E98" w:rsidP="009D3E98" w:rsidR="009D3E9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E98" w:rsidP="009D3E98" w:rsidR="009D3E98"/>
    <w:p w:rsidRDefault="009D3E98" w:rsidP="009D3E98" w:rsidR="009D3E9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D3E98" w:rsidP="009D3E98" w:rsidR="009D3E9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D3E98" w:rsidP="009D3E98" w:rsidR="009D3E9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D3E98" w:rsidP="009D3E98" w:rsidR="009D3E98">
      <w:pPr>
        <w:ind w:firstLine="708"/>
        <w:jc w:val="both"/>
      </w:pPr>
      <w:r>
        <w:t xml:space="preserve">Trgovački sud u Osijeku, po sucu Nadi Roso, u stečajnom predmetu povodom zahtjeva Financijske agencije Regionalni centar </w:t>
      </w:r>
      <w:r w:rsidR="00451C5B">
        <w:t>Zagreb</w:t>
      </w:r>
      <w:r>
        <w:t xml:space="preserve"> Podružnica </w:t>
      </w:r>
      <w:r w:rsidR="00451C5B">
        <w:t>Bjelovar, F. Supila 4, Bjelovar, OIB: 85821130368</w:t>
      </w:r>
      <w:r>
        <w:t xml:space="preserve">, za pokretanje skraćenog stečajnog postupka nad </w:t>
      </w:r>
      <w:r w:rsidR="00451C5B">
        <w:t>MALONOGOMETNI KLUB „BAZA“ VIŠNJEVAC, Višnjevac, N.Š. Zrinskog bb, registarski broj: 14003474, O</w:t>
      </w:r>
      <w:r>
        <w:t xml:space="preserve">IB: </w:t>
      </w:r>
      <w:r w:rsidR="00451C5B">
        <w:t>08166605563</w:t>
      </w:r>
      <w:r>
        <w:t xml:space="preserve">, temeljem članka 430. Stečajnog zakona ( „Narodne novine“ 71/15), dana </w:t>
      </w:r>
      <w:r w:rsidR="00766089">
        <w:t>10</w:t>
      </w:r>
      <w:r>
        <w:t xml:space="preserve">. </w:t>
      </w:r>
      <w:r w:rsidR="00766089">
        <w:t>svibnja</w:t>
      </w:r>
      <w:r>
        <w:t xml:space="preserve"> 201</w:t>
      </w:r>
      <w:r w:rsidR="00A97B96">
        <w:t>7</w:t>
      </w:r>
      <w:r>
        <w:t>.g., objavljuje sljedeći</w:t>
      </w:r>
    </w:p>
    <w:p w:rsidRDefault="009D3E98" w:rsidP="009D3E98" w:rsidR="009D3E98">
      <w:pPr>
        <w:jc w:val="both"/>
      </w:pPr>
    </w:p>
    <w:p w:rsidRDefault="009D3E98" w:rsidP="009D3E98" w:rsidR="009D3E9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D3E98" w:rsidP="009D3E98" w:rsidR="009D3E98">
      <w:pPr>
        <w:jc w:val="both"/>
        <w:rPr>
          <w:bCs/>
        </w:rPr>
      </w:pPr>
    </w:p>
    <w:p w:rsidRDefault="009D3E98" w:rsidP="009D3E98" w:rsidR="009D3E9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51C5B">
        <w:t>MALONOGOMETNI KLUB „BAZA“ VIŠNJEVAC, Višnjevac, N.Š. Zrinskog bb, registarski broj: 14003474, OIB: 08166605563</w:t>
      </w:r>
      <w:r>
        <w:t xml:space="preserve">iznosi </w:t>
      </w:r>
      <w:r w:rsidR="00451C5B">
        <w:t>11</w:t>
      </w:r>
      <w:r>
        <w:t>.</w:t>
      </w:r>
      <w:r w:rsidR="00766089">
        <w:t>3</w:t>
      </w:r>
      <w:r w:rsidR="00451C5B">
        <w:t>2</w:t>
      </w:r>
      <w:r w:rsidR="00766089">
        <w:t>0</w:t>
      </w:r>
      <w:r>
        <w:t>,</w:t>
      </w:r>
      <w:r w:rsidR="00451C5B">
        <w:t>00</w:t>
      </w:r>
      <w:r>
        <w:t xml:space="preserve"> kn.</w:t>
      </w:r>
    </w:p>
    <w:p w:rsidRDefault="009D3E98" w:rsidP="009D3E98" w:rsidR="009D3E98">
      <w:pPr>
        <w:ind w:left="708"/>
        <w:jc w:val="both"/>
      </w:pPr>
      <w:r>
        <w:t xml:space="preserve">II Poziva se </w:t>
      </w:r>
      <w:r w:rsidR="00451C5B">
        <w:t>osoba ovlaštena za zastupanje du</w:t>
      </w:r>
      <w:r>
        <w:t xml:space="preserve">žnika </w:t>
      </w:r>
      <w:r w:rsidR="00451C5B">
        <w:t>Vanja Zečević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9D3E98" w:rsidP="009D3E98" w:rsidR="009D3E98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97B96">
        <w:t>4</w:t>
      </w:r>
      <w:r w:rsidR="00451C5B">
        <w:t>49</w:t>
      </w:r>
      <w:r>
        <w:t>-1</w:t>
      </w:r>
      <w:r w:rsidR="00A97B96">
        <w:t>7</w:t>
      </w:r>
      <w:r>
        <w:t xml:space="preserve"> (članak 430 Stečajnog zakona u vezi s člankom 132. Stečajnog zakona Narodne novine broj 71/15).</w:t>
      </w:r>
    </w:p>
    <w:p w:rsidRDefault="009D3E98" w:rsidP="009D3E98" w:rsidR="009D3E9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D3E98" w:rsidP="009D3E98" w:rsidR="009D3E98">
      <w:pPr>
        <w:ind w:left="708"/>
        <w:jc w:val="both"/>
      </w:pPr>
    </w:p>
    <w:p w:rsidRDefault="009D3E98" w:rsidP="009D3E98" w:rsidR="009D3E98">
      <w:pPr>
        <w:ind w:left="708"/>
        <w:jc w:val="center"/>
      </w:pPr>
      <w:r>
        <w:t xml:space="preserve">U Osijeku </w:t>
      </w:r>
      <w:r w:rsidR="00766089">
        <w:t>10</w:t>
      </w:r>
      <w:r>
        <w:t xml:space="preserve">. </w:t>
      </w:r>
      <w:r w:rsidR="00766089">
        <w:t>svibnja</w:t>
      </w:r>
      <w:r>
        <w:t xml:space="preserve"> 201</w:t>
      </w:r>
      <w:r w:rsidR="00A97B96">
        <w:t>7</w:t>
      </w:r>
      <w:r>
        <w:t>.</w:t>
      </w:r>
    </w:p>
    <w:p w:rsidRDefault="009D3E98" w:rsidP="009D3E98" w:rsidR="009D3E98">
      <w:pPr>
        <w:ind w:left="708"/>
        <w:jc w:val="center"/>
      </w:pPr>
    </w:p>
    <w:p w:rsidRDefault="009D3E98" w:rsidP="009D3E98" w:rsidR="009D3E98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D3E98" w:rsidP="009D3E98" w:rsidR="009D3E98">
      <w:pPr>
        <w:ind w:left="6372"/>
        <w:jc w:val="both"/>
        <w:rPr>
          <w:bCs/>
        </w:rPr>
      </w:pPr>
      <w:r>
        <w:rPr>
          <w:bCs/>
        </w:rPr>
        <w:t xml:space="preserve">      Nada Roso</w:t>
      </w:r>
    </w:p>
    <w:p w:rsidRDefault="009D3E98" w:rsidP="009D3E98" w:rsidR="009D3E98">
      <w:pPr>
        <w:ind w:left="6372"/>
        <w:jc w:val="both"/>
        <w:rPr>
          <w:bCs/>
        </w:rPr>
      </w:pPr>
    </w:p>
    <w:p w:rsidRDefault="009D3E98" w:rsidP="009D3E98" w:rsidR="009D3E98">
      <w:r>
        <w:t>DNA</w:t>
      </w:r>
    </w:p>
    <w:p w:rsidRDefault="009D3E98" w:rsidP="009D3E98" w:rsidR="009D3E98">
      <w:pPr>
        <w:numPr>
          <w:ilvl w:val="0"/>
          <w:numId w:val="1"/>
        </w:numPr>
        <w:jc w:val="both"/>
      </w:pPr>
      <w:r>
        <w:t>e-oglasna ploča</w:t>
      </w:r>
    </w:p>
    <w:p w:rsidRDefault="009D3E98" w:rsidP="009D3E98" w:rsidR="009D3E98">
      <w:pPr>
        <w:numPr>
          <w:ilvl w:val="0"/>
          <w:numId w:val="1"/>
        </w:numPr>
        <w:jc w:val="both"/>
      </w:pPr>
      <w:r>
        <w:t>e-oglasna ploča - zahtjev</w:t>
      </w:r>
    </w:p>
    <w:p w:rsidRDefault="009D3E98" w:rsidP="00766089" w:rsidR="005D6535">
      <w:pPr>
        <w:numPr>
          <w:ilvl w:val="0"/>
          <w:numId w:val="1"/>
        </w:numPr>
      </w:pPr>
      <w:r>
        <w:t xml:space="preserve">kal. </w:t>
      </w:r>
      <w:r w:rsidR="00766089">
        <w:t>6</w:t>
      </w:r>
      <w:r>
        <w:t>/</w:t>
      </w:r>
      <w:r w:rsidR="00766089">
        <w:t>7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42B1"/>
    <w:rsid w:val="00332905"/>
    <w:rsid w:val="00451C5B"/>
    <w:rsid w:val="005D6535"/>
    <w:rsid w:val="00766089"/>
    <w:rsid w:val="009D3E98"/>
    <w:rsid w:val="009E42B1"/>
    <w:rsid w:val="00A9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3E98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D3E98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D3E98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D3E9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D3E9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3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3E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9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2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3E98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D3E98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D3E98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D3E9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D3E9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3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3E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29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2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488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"BAZA" VIŠNJEVAC</izvorni_sadrzaj>
    <derivirana_varijabla naziv="DomainObject.Predmet.ProtustrankaFormated_1">  MALONOGOMETNI KLUB "BAZA" VIŠNJEVAC</derivirana_varijabla>
  </DomainObject.Predmet.ProtustrankaFormated>
  <DomainObject.Predmet.ProtustrankaFormatedOIB>
    <izvorni_sadrzaj>  MALONOGOMETNI KLUB "BAZA" VIŠNJEVAC, OIB 08166605563</izvorni_sadrzaj>
    <derivirana_varijabla naziv="DomainObject.Predmet.ProtustrankaFormatedOIB_1">  MALONOGOMETNI KLUB "BAZA" VIŠNJEVAC, OIB 08166605563</derivirana_varijabla>
  </DomainObject.Predmet.ProtustrankaFormatedOIB>
  <DomainObject.Predmet.ProtustrankaFormatedWithAdress>
    <izvorni_sadrzaj> MALONOGOMETNI KLUB "BAZA" VIŠNJEVAC, N. Š. Zrinskog bb, 31220 Višnjevac</izvorni_sadrzaj>
    <derivirana_varijabla naziv="DomainObject.Predmet.ProtustrankaFormatedWithAdress_1"> MALONOGOMETNI KLUB "BAZA" VIŠNJEVAC, N. Š. Zrinskog bb, 31220 Višnjevac</derivirana_varijabla>
  </DomainObject.Predmet.ProtustrankaFormatedWithAdress>
  <DomainObject.Predmet.ProtustrankaFormatedWithAdressOIB>
    <izvorni_sadrzaj> MALONOGOMETNI KLUB "BAZA" VIŠNJEVAC, OIB 08166605563, N. Š. Zrinskog bb, 31220 Višnjevac</izvorni_sadrzaj>
    <derivirana_varijabla naziv="DomainObject.Predmet.ProtustrankaFormatedWithAdressOIB_1"> MALONOGOMETNI KLUB "BAZA" VIŠNJEVAC, OIB 08166605563, N. Š. Zrinskog bb, 31220 Višnjevac</derivirana_varijabla>
  </DomainObject.Predmet.ProtustrankaFormatedWithAdressOIB>
  <DomainObject.Predmet.ProtustrankaWithAdress>
    <izvorni_sadrzaj>MALONOGOMETNI KLUB "BAZA" VIŠNJEVAC N. Š. Zrinskog bb, 31220 Višnjevac</izvorni_sadrzaj>
    <derivirana_varijabla naziv="DomainObject.Predmet.ProtustrankaWithAdress_1">MALONOGOMETNI KLUB "BAZA" VIŠNJEVAC N. Š. Zrinskog bb, 31220 Višnjevac</derivirana_varijabla>
  </DomainObject.Predmet.ProtustrankaWithAdress>
  <DomainObject.Predmet.ProtustrankaWithAdressOIB>
    <izvorni_sadrzaj>MALONOGOMETNI KLUB "BAZA" VIŠNJEVAC, OIB 08166605563, N. Š. Zrinskog bb, 31220 Višnjevac</izvorni_sadrzaj>
    <derivirana_varijabla naziv="DomainObject.Predmet.ProtustrankaWithAdressOIB_1">MALONOGOMETNI KLUB "BAZA" VIŠNJEVAC, OIB 08166605563, N. Š. Zrinskog bb, 31220 Višnjevac</derivirana_varijabla>
  </DomainObject.Predmet.ProtustrankaWithAdressOIB>
  <DomainObject.Predmet.ProtustrankaNazivFormated>
    <izvorni_sadrzaj>MALONOGOMETNI KLUB "BAZA" VIŠNJEVAC</izvorni_sadrzaj>
    <derivirana_varijabla naziv="DomainObject.Predmet.ProtustrankaNazivFormated_1">MALONOGOMETNI KLUB "BAZA" VIŠNJEVAC</derivirana_varijabla>
  </DomainObject.Predmet.ProtustrankaNazivFormated>
  <DomainObject.Predmet.ProtustrankaNazivFormatedOIB>
    <izvorni_sadrzaj>MALONOGOMETNI KLUB "BAZA" VIŠNJEVAC, OIB 08166605563</izvorni_sadrzaj>
    <derivirana_varijabla naziv="DomainObject.Predmet.ProtustrankaNazivFormatedOIB_1">MALONOGOMETNI KLUB "BAZA" VIŠNJEVAC, OIB 08166605563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MALONOGOMETNI KLUB "BAZA" VIŠNJEVAC</item>
    </izvorni_sadrzaj>
    <derivirana_varijabla naziv="DomainObject.Predmet.ProtuStrankaListFormated_1">
      <item>MALONOGOMETNI KLUB "BAZA" VIŠNJEVAC</item>
    </derivirana_varijabla>
  </DomainObject.Predmet.ProtuStrankaListFormated>
  <DomainObject.Predmet.ProtuStrankaListFormatedOIB>
    <izvorni_sadrzaj>
      <item>MALONOGOMETNI KLUB "BAZA" VIŠNJEVAC, OIB 08166605563</item>
    </izvorni_sadrzaj>
    <derivirana_varijabla naziv="DomainObject.Predmet.ProtuStrankaListFormatedOIB_1">
      <item>MALONOGOMETNI KLUB "BAZA" VIŠNJEVAC, OIB 08166605563</item>
    </derivirana_varijabla>
  </DomainObject.Predmet.ProtuStrankaListFormatedOIB>
  <DomainObject.Predmet.ProtuStrankaListFormatedWithAdress>
    <izvorni_sadrzaj>
      <item>MALONOGOMETNI KLUB "BAZA" VIŠNJEVAC, N. Š. Zrinskog bb, 31220 Višnjevac</item>
    </izvorni_sadrzaj>
    <derivirana_varijabla naziv="DomainObject.Predmet.ProtuStrankaListFormatedWithAdress_1">
      <item>MALONOGOMETNI KLUB "BAZA" VIŠNJEVAC, N. Š. Zrinskog bb, 31220 Višnjevac</item>
    </derivirana_varijabla>
  </DomainObject.Predmet.ProtuStrankaListFormatedWithAdress>
  <DomainObject.Predmet.ProtuStrankaListFormatedWithAdressOIB>
    <izvorni_sadrzaj>
      <item>MALONOGOMETNI KLUB "BAZA" VIŠNJEVAC, OIB 08166605563, N. Š. Zrinskog bb, 31220 Višnjevac</item>
    </izvorni_sadrzaj>
    <derivirana_varijabla naziv="DomainObject.Predmet.ProtuStrankaListFormatedWithAdressOIB_1">
      <item>MALONOGOMETNI KLUB "BAZA" VIŠNJEVAC, OIB 08166605563, N. Š. Zrinskog bb, 31220 Višnjevac</item>
    </derivirana_varijabla>
  </DomainObject.Predmet.ProtuStrankaListFormatedWithAdressOIB>
  <DomainObject.Predmet.ProtuStrankaListNazivFormated>
    <izvorni_sadrzaj>
      <item>MALONOGOMETNI KLUB "BAZA" VIŠNJEVAC</item>
    </izvorni_sadrzaj>
    <derivirana_varijabla naziv="DomainObject.Predmet.ProtuStrankaListNazivFormated_1">
      <item>MALONOGOMETNI KLUB "BAZA" VIŠNJEVAC</item>
    </derivirana_varijabla>
  </DomainObject.Predmet.ProtuStrankaListNazivFormated>
  <DomainObject.Predmet.ProtuStrankaListNazivFormatedOIB>
    <izvorni_sadrzaj>
      <item>MALONOGOMETNI KLUB "BAZA" VIŠNJEVAC, OIB 08166605563</item>
    </izvorni_sadrzaj>
    <derivirana_varijabla naziv="DomainObject.Predmet.ProtuStrankaListNazivFormatedOIB_1">
      <item>MALONOGOMETNI KLUB "BAZA" VIŠNJEVAC, OIB 08166605563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MALONOGOMETNI KLUB "BAZA" VIŠNJEVAC</izvorni_sadrzaj>
    <derivirana_varijabla naziv="DomainObject.Predmet.ProtustrankaIDrugi_1">MALONOGOMETNI KLUB "BAZA" VIŠNJEVAC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MALONOGOMETNI KLUB "BAZA" VIŠNJEVAC, OIB 08166605563, N. Š. Zrinskog bb, 31220 Višnjevac</izvorni_sadrzaj>
    <derivirana_varijabla naziv="DomainObject.Predmet.ProtustrankaIDrugiAdressOIB_1">MALONOGOMETNI KLUB "BAZA" VIŠNJEVAC, OIB 08166605563, N. Š. Zrinskog bb,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"BAZA" VIŠNJEVAC</item>
      <item>FINA, RC ZAGREB, Podružnica Bjelovar</item>
    </izvorni_sadrzaj>
    <derivirana_varijabla naziv="DomainObject.Predmet.SudioniciListNaziv_1">
      <item>MALONOGOMETNI KLUB "BAZA" VIŠNJEVAC</item>
      <item>FINA, RC ZAGREB, Podružnica Bjelovar</item>
    </derivirana_varijabla>
  </DomainObject.Predmet.SudioniciListNaziv>
  <DomainObject.Predmet.SudioniciListAdressOIB>
    <izvorni_sadrzaj>
      <item>MALONOGOMETNI KLUB "BAZA" VIŠNJEVAC, OIB 08166605563, N. Š. Zrinskog bb,31220 Višnjevac</item>
      <item>FINA, RC ZAGREB, Podružnica Bjelovar, OIB 85821130368, F. Supila 4,43000 Bjelovar</item>
    </izvorni_sadrzaj>
    <derivirana_varijabla naziv="DomainObject.Predmet.SudioniciListAdressOIB_1">
      <item>MALONOGOMETNI KLUB "BAZA" VIŠNJEVAC, OIB 08166605563, N. Š. Zrinskog bb,31220 Višnjevac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08166605563</item>
      <item>, OIB 85821130368</item>
    </izvorni_sadrzaj>
    <derivirana_varijabla naziv="DomainObject.Predmet.SudioniciListNazivOIB_1">
      <item>, OIB 08166605563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1908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2017-05-10T12:24:00Z</dcterms:created>
  <dc:creator>Vesna Štajduhar</dc:creator>
  <cp:lastModifiedBy>Vesna Štajduhar</cp:lastModifiedBy>
  <cp:lastPrinted>2017-05-10T10:38:00Z</cp:lastPrinted>
  <dcterms:modified xmlns:xsi="http://www.w3.org/2001/XMLSchema-instance" xsi:type="dcterms:W3CDTF">2017-05-10T12:32:00Z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