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d0ac" w14:paraId="f2ad0ac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r>
        <w:t>PAZINU</w:t>
      </w:r>
    </w:p>
    <w:p w:rsidRDefault="00516674" w:rsidP="00516674" w:rsidR="0051667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>Z A K LJ U Č A K</w:t>
      </w:r>
    </w:p>
    <w:p w:rsidRDefault="00516674" w:rsidP="00516674" w:rsidR="00516674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R. O. d.o.o. POREČ, Maria Milohanovića 6, OIB: 19737300990,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516674" w:rsidP="00516674" w:rsidR="00516674">
      <w:pPr>
        <w:jc w:val="both"/>
      </w:pPr>
      <w:r>
        <w:tab/>
      </w:r>
      <w:r w:rsidR="00D95770">
        <w:t>I</w:t>
      </w:r>
      <w:r w:rsidRPr="00161E86">
        <w:t>.</w:t>
      </w:r>
      <w:r w:rsidRPr="00161E86">
        <w:tab/>
        <w:t xml:space="preserve">Nalaže se </w:t>
      </w:r>
      <w:r>
        <w:t xml:space="preserve">Ministarstvu unutarnjih poslova, Policijskoj upravi istarskoj, Sektor upravnih i inspekcijskih poslova, Služba za upravne poslove, </w:t>
      </w:r>
      <w:r w:rsidR="00031276" w:rsidRPr="00942946">
        <w:t xml:space="preserve">da izvrši upis brisanja zabilježbe </w:t>
      </w:r>
      <w:r w:rsidRPr="00161E86">
        <w:t xml:space="preserve">otvaranja stečajnog postupka nad društvom </w:t>
      </w:r>
      <w:r>
        <w:t>R. O. d.o.o. POREČ, Maria Milohanovića 6, OIB: 19737300990</w:t>
      </w:r>
      <w:r w:rsidRPr="00161E86">
        <w:t xml:space="preserve">, na </w:t>
      </w:r>
      <w:r>
        <w:t>motorn</w:t>
      </w:r>
      <w:r w:rsidR="005C0305">
        <w:t>o</w:t>
      </w:r>
      <w:r>
        <w:t>m vozil</w:t>
      </w:r>
      <w:r w:rsidR="005C0305">
        <w:t>u</w:t>
      </w:r>
      <w:r w:rsidRPr="00161E86">
        <w:t xml:space="preserve"> </w:t>
      </w:r>
      <w:r>
        <w:t>tog društva kako slijedi:</w:t>
      </w:r>
    </w:p>
    <w:p w:rsidRDefault="005C0305" w:rsidP="00516674" w:rsidR="005C0305">
      <w:pPr>
        <w:jc w:val="both"/>
      </w:pPr>
    </w:p>
    <w:p w:rsidRDefault="005C0305" w:rsidP="00516674" w:rsidR="00516674">
      <w:pPr>
        <w:ind w:firstLine="708"/>
        <w:jc w:val="both"/>
      </w:pPr>
      <w:r>
        <w:t xml:space="preserve">- </w:t>
      </w:r>
      <w:r w:rsidR="00516674">
        <w:t>N1, marke FIAT DOBLO CARGO 1.9 JTD, godina proizvodnje 2007, broj šasije ZFA22300</w:t>
      </w:r>
      <w:r w:rsidR="00160B91">
        <w:t>005517907, reg. oznake PU691LV</w:t>
      </w:r>
      <w:r w:rsidR="00253C68">
        <w:t>,</w:t>
      </w:r>
    </w:p>
    <w:p w:rsidRDefault="00516674" w:rsidP="00516674" w:rsidR="00516674">
      <w:pPr>
        <w:jc w:val="both"/>
      </w:pPr>
    </w:p>
    <w:p w:rsidRDefault="009A69BE" w:rsidP="009A69BE" w:rsidR="009A69BE" w:rsidRPr="00942946">
      <w:pPr>
        <w:jc w:val="both"/>
      </w:pPr>
      <w:r>
        <w:tab/>
      </w:r>
      <w:r w:rsidRPr="00942946">
        <w:t xml:space="preserve">a koja zabilježba je upisana temeljem ovosudnog rješenja o ovrsi posl. broj: </w:t>
      </w:r>
      <w:r>
        <w:t>St</w:t>
      </w:r>
      <w:r w:rsidRPr="00942946">
        <w:t>-</w:t>
      </w:r>
      <w:r>
        <w:t>467/16-</w:t>
      </w:r>
      <w:r w:rsidR="00610B31">
        <w:t>16</w:t>
      </w:r>
      <w:r w:rsidRPr="00942946">
        <w:t xml:space="preserve"> od </w:t>
      </w:r>
      <w:r w:rsidR="00B42587">
        <w:t>4. svibnja 2016</w:t>
      </w:r>
      <w:r w:rsidRPr="00942946">
        <w:t>., te da nas o istome izvijestite.</w:t>
      </w: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D95770">
        <w:t>28</w:t>
      </w:r>
      <w:r>
        <w:t xml:space="preserve">. </w:t>
      </w:r>
      <w:r w:rsidR="00D95770">
        <w:t xml:space="preserve">ožujka </w:t>
      </w:r>
      <w:r>
        <w:t>201</w:t>
      </w:r>
      <w:r w:rsidR="00D95770">
        <w:t>7</w:t>
      </w:r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0E039C" w:rsidP="00516674" w:rsidR="00516674">
      <w:pPr>
        <w:ind w:firstLine="708" w:left="4956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D95770" w:rsidP="00516674" w:rsidR="00516674" w:rsidRPr="00B87794">
      <w:pPr>
        <w:ind w:firstLine="708" w:left="4956"/>
        <w:jc w:val="both"/>
      </w:pPr>
      <w:r>
        <w:t>Damir Rabar</w:t>
      </w:r>
      <w:r w:rsidR="007B2F39">
        <w:t>, v.r.</w:t>
      </w:r>
      <w:r w:rsidR="00516674">
        <w:tab/>
      </w:r>
      <w:r w:rsidR="00516674">
        <w:tab/>
      </w:r>
      <w:r w:rsidR="00516674">
        <w:tab/>
      </w:r>
      <w:r w:rsidR="00516674">
        <w:tab/>
      </w:r>
      <w:r w:rsidR="00516674">
        <w:tab/>
      </w:r>
    </w:p>
    <w:p w:rsidRDefault="00031276" w:rsidP="00031276" w:rsidR="00031276">
      <w:pPr>
        <w:jc w:val="both"/>
        <w:rPr>
          <w:b/>
        </w:rPr>
      </w:pPr>
    </w:p>
    <w:p w:rsidRDefault="00B42587" w:rsidP="00031276" w:rsidR="00B42587" w:rsidRPr="00942946">
      <w:pPr>
        <w:jc w:val="both"/>
        <w:rPr>
          <w:b/>
        </w:rPr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031276" w:rsidR="00031276">
      <w:pPr>
        <w:ind w:firstLine="708"/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Štefan Rola, Zagreb, Vlaška 95,</w:t>
      </w:r>
    </w:p>
    <w:p w:rsidRDefault="00516674" w:rsidP="00516674" w:rsidR="00516674">
      <w:pPr>
        <w:ind w:firstLine="708"/>
      </w:pPr>
      <w:r w:rsidRPr="00E605C9">
        <w:t xml:space="preserve">- </w:t>
      </w:r>
      <w:r>
        <w:t>MUP, Policijskoj upravi istarskoj, Sektor upravnih i inspekcijskih poslova, Služba za upravne poslove</w:t>
      </w:r>
      <w:r w:rsidR="000E039C">
        <w:t>,</w:t>
      </w:r>
    </w:p>
    <w:p w:rsidRDefault="00516674" w:rsidP="00516674" w:rsidR="00516674">
      <w:pPr>
        <w:ind w:firstLine="708"/>
      </w:pPr>
      <w:r>
        <w:t>- ŽDO Pula</w:t>
      </w:r>
      <w:r w:rsidR="000E039C">
        <w:t>, Rovinjska 2a,</w:t>
      </w:r>
    </w:p>
    <w:p w:rsidRDefault="000E039C" w:rsidP="000E039C" w:rsidR="000E039C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A1476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6AE" w:rsidP="00D95770" w:rsidR="006506AE">
      <w:r>
        <w:separator/>
      </w:r>
    </w:p>
  </w:endnote>
  <w:endnote w:id="0" w:type="continuationSeparator">
    <w:p w:rsidRDefault="006506AE" w:rsidP="00D95770" w:rsidR="0065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6AE" w:rsidP="00D95770" w:rsidR="006506AE">
      <w:r>
        <w:separator/>
      </w:r>
    </w:p>
  </w:footnote>
  <w:footnote w:id="0" w:type="continuationSeparator">
    <w:p w:rsidRDefault="006506AE" w:rsidP="00D95770" w:rsidR="00650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20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2F3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20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B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420A" w:rsidP="00A32971" w:rsidR="00A32971">
    <w:pPr>
      <w:pStyle w:val="Zaglavlje"/>
    </w:pPr>
    <w:r>
      <w:tab/>
    </w:r>
    <w:r>
      <w:tab/>
    </w:r>
    <w:r w:rsidRPr="008D67D3">
      <w:t xml:space="preserve">      Posl.</w:t>
    </w:r>
    <w:r>
      <w:t xml:space="preserve"> </w:t>
    </w:r>
    <w:r w:rsidRPr="008D67D3">
      <w:t>br</w:t>
    </w:r>
    <w:r>
      <w:t>oj</w:t>
    </w:r>
    <w:r w:rsidRPr="008D67D3">
      <w:t xml:space="preserve">: </w:t>
    </w:r>
    <w:r w:rsidR="00940A03">
      <w:t>1</w:t>
    </w:r>
    <w:r w:rsidRPr="008D67D3">
      <w:t xml:space="preserve"> St-</w:t>
    </w:r>
    <w:r>
      <w:t>467/16</w:t>
    </w:r>
    <w:r w:rsidR="00940A03">
      <w:t xml:space="preserve"> -_</w:t>
    </w:r>
  </w:p>
  <w:p w:rsidRDefault="007B2F39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20A" w:rsidR="00E84C66">
    <w:pPr>
      <w:pStyle w:val="Zaglavlje"/>
    </w:pPr>
    <w:r>
      <w:tab/>
    </w:r>
    <w:r>
      <w:tab/>
    </w:r>
    <w:r w:rsidRPr="008D67D3">
      <w:t xml:space="preserve">      Posl.</w:t>
    </w:r>
    <w:r>
      <w:t xml:space="preserve"> </w:t>
    </w:r>
    <w:r w:rsidRPr="008D67D3">
      <w:t>br</w:t>
    </w:r>
    <w:r>
      <w:t>oj</w:t>
    </w:r>
    <w:r w:rsidRPr="008D67D3">
      <w:t xml:space="preserve">: </w:t>
    </w:r>
    <w:r w:rsidR="00D95770">
      <w:t>1</w:t>
    </w:r>
    <w:r w:rsidRPr="008D67D3">
      <w:t xml:space="preserve"> St-</w:t>
    </w:r>
    <w:r>
      <w:t>467/16-</w:t>
    </w:r>
    <w:r w:rsidR="000E039C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D420A"/>
    <w:rsid w:val="000E039C"/>
    <w:rsid w:val="00160B91"/>
    <w:rsid w:val="00253C68"/>
    <w:rsid w:val="004632F2"/>
    <w:rsid w:val="00516674"/>
    <w:rsid w:val="005A54A8"/>
    <w:rsid w:val="005C0305"/>
    <w:rsid w:val="00610B31"/>
    <w:rsid w:val="006506AE"/>
    <w:rsid w:val="007B2F39"/>
    <w:rsid w:val="00940A03"/>
    <w:rsid w:val="009A69BE"/>
    <w:rsid w:val="00B42587"/>
    <w:rsid w:val="00D95770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F3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F3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F3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F3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F3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F3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F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F3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1003</properties:Characters>
  <properties:Lines>43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2017-03-28T10:11:00Z</dcterms:created>
  <dc:creator>Damir Rabar</dc:creator>
  <cp:lastModifiedBy>Lorena Paris Aničić</cp:lastModifiedBy>
  <dcterms:modified xmlns:xsi="http://www.w3.org/2001/XMLSchema-instance" xsi:type="dcterms:W3CDTF">2017-03-28T11:20:00Z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