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7e95" w14:paraId="cd37e95" w:rsidRDefault="006E1FE1" w:rsidP="001940FB" w:rsidR="006E1FE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FF261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E1FE1" w:rsidP="00AA6BCF" w:rsidR="006E1FE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6E1FE1" w:rsidR="006E1FE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6E1FE1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E1FE1" w:rsidP="006E1FE1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E1FE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E1FE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25EA5">
        <w:rPr>
          <w:rFonts w:cs="Calibri" w:eastAsia="Arial Unicode MS" w:hAnsi="Calibri" w:ascii="Calibri"/>
          <w:kern w:val="1"/>
          <w:lang w:eastAsia="ar-SA" w:val="hr-HR"/>
        </w:rPr>
        <w:t>JUKIĆ ANTE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6E1FE1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825EA5" w:rsidRPr="00825EA5">
        <w:rPr>
          <w:rFonts w:cs="Calibri" w:hAnsi="Calibri" w:ascii="Calibri"/>
        </w:rPr>
        <w:t>127.918,84 kn</w:t>
      </w:r>
      <w:r w:rsidR="00825EA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25EA5" w:rsidRPr="00825EA5">
        <w:rPr>
          <w:rFonts w:cs="Calibri" w:hAnsi="Calibri" w:ascii="Calibri"/>
        </w:rPr>
        <w:t>118.818,84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825EA5" w:rsidRPr="00825EA5">
        <w:rPr>
          <w:rFonts w:cs="Calibri" w:hAnsi="Calibri" w:ascii="Calibri"/>
        </w:rPr>
        <w:t>9.100,00 kn</w:t>
      </w:r>
      <w:r w:rsidR="00B06DC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6E1FE1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BD0B6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E1FE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E1FE1" w:rsidRPr="006E1FE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6E1FE1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825EA5" w:rsidP="00B06DCA" w:rsidR="00825EA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37D88" w:rsidP="00B06DCA" w:rsidR="00B37D88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5EA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JUKIĆ ANTE</w:t>
            </w:r>
            <w:r w:rsidR="00B37D88">
              <w:rPr>
                <w:rFonts w:cs="Calibri"/>
              </w:rPr>
              <w:t xml:space="preserve">, </w:t>
            </w:r>
            <w:r w:rsidR="00B37D88" w:rsidRPr="00B37D88">
              <w:rPr>
                <w:rFonts w:cs="Calibri"/>
              </w:rPr>
              <w:t xml:space="preserve"> </w:t>
            </w:r>
            <w:r w:rsidRPr="00825EA5">
              <w:rPr>
                <w:rFonts w:cs="Calibri" w:hAnsi="Calibri" w:ascii="Calibri"/>
              </w:rPr>
              <w:t>Bubići 33, Solin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825EA5">
              <w:rPr>
                <w:rFonts w:cs="Calibri" w:hAnsi="Calibri" w:ascii="Calibri"/>
              </w:rPr>
              <w:t>06475931539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7D88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37D88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25EA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25EA5">
              <w:rPr>
                <w:rFonts w:cs="Calibri" w:hAnsi="Calibri" w:ascii="Calibri"/>
              </w:rPr>
              <w:t>127.918,84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5EA5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25EA5">
              <w:rPr>
                <w:rFonts w:cs="Calibri" w:hAnsi="Calibri" w:ascii="Calibri"/>
              </w:rPr>
              <w:t>118.818,84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5EA5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25EA5">
              <w:rPr>
                <w:rFonts w:cs="Calibri" w:hAnsi="Calibri" w:ascii="Calibri"/>
              </w:rPr>
              <w:t>9.100,00 kn</w:t>
            </w:r>
          </w:p>
        </w:tc>
      </w:tr>
    </w:tbl>
    <w:p w:rsidRDefault="006E1FE1" w:rsidP="00896596" w:rsidR="006E1FE1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96596" w:rsidP="00896596" w:rsidR="00896596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065F2" w:rsidP="00896596" w:rsidR="0089659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596" w:rsidP="00896596" w:rsidR="0089659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96596" w:rsidP="00896596" w:rsidR="0089659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96596" w:rsidP="00896596" w:rsidR="0089659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896596" w:rsidP="00896596" w:rsidR="00896596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896596" w:rsidP="00896596" w:rsidR="00896596" w:rsidRPr="00B706F7">
      <w:pPr>
        <w:spacing w:after="0"/>
        <w:rPr>
          <w:rFonts w:eastAsia="Calibri" w:hAnsi="Calibri" w:ascii="Calibri"/>
          <w:lang w:val="hr-HR"/>
        </w:rPr>
      </w:pPr>
    </w:p>
    <w:p w:rsidRDefault="006E1FE1" w:rsidP="006E1FE1" w:rsidR="006E1FE1" w:rsidRPr="003C0D5B">
      <w:pPr>
        <w:suppressAutoHyphens/>
        <w:spacing w:after="0"/>
        <w:ind w:firstLine="720" w:left="4243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E1FE1" w:rsidP="000D4321" w:rsidR="006E1FE1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6E1FE1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25" w:rsidR="00215625">
      <w:pPr>
        <w:spacing w:after="0"/>
      </w:pPr>
      <w:r>
        <w:separator/>
      </w:r>
    </w:p>
  </w:endnote>
  <w:endnote w:id="0" w:type="continuationSeparator">
    <w:p w:rsidRDefault="00215625" w:rsidR="0021562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2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25" w:rsidR="00215625">
      <w:pPr>
        <w:spacing w:after="0"/>
      </w:pPr>
      <w:r>
        <w:separator/>
      </w:r>
    </w:p>
  </w:footnote>
  <w:footnote w:id="0" w:type="continuationSeparator">
    <w:p w:rsidRDefault="00215625" w:rsidR="0021562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28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5625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2DA1"/>
    <w:rsid w:val="002A3FD1"/>
    <w:rsid w:val="002B0E46"/>
    <w:rsid w:val="002B10A8"/>
    <w:rsid w:val="002C48B8"/>
    <w:rsid w:val="002D1978"/>
    <w:rsid w:val="002D6F3E"/>
    <w:rsid w:val="002E671A"/>
    <w:rsid w:val="002F00EB"/>
    <w:rsid w:val="002F08B7"/>
    <w:rsid w:val="002F3471"/>
    <w:rsid w:val="0030028F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5D6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87E4E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1FE1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5EA5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96596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1E3D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24C05"/>
    <w:rsid w:val="00B31A58"/>
    <w:rsid w:val="00B37D8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065F2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A7B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1AEA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7CE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261A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00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28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28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28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28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00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28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28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28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28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56D8C-D7E8-42DB-8ED5-E429DE3BB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1428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St-651/2017-194 / Podnesak - Podnesak (-194.docx)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