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a66b" w14:paraId="fdea66b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47510">
        <w:rPr>
          <w:color w:val="000000"/>
        </w:rPr>
        <w:t>IDEAL SERVIS d.o.o. "</w:t>
      </w:r>
      <w:r w:rsidR="00B901F5">
        <w:rPr>
          <w:color w:val="000000"/>
        </w:rPr>
        <w:t>u</w:t>
      </w:r>
      <w:r w:rsidR="00847510">
        <w:rPr>
          <w:color w:val="000000"/>
        </w:rPr>
        <w:t xml:space="preserve"> likvidaciji", Obala Kralja Tomislava 13, Kaštel Štafilić, OIB: 18377712224</w:t>
      </w:r>
      <w:r w:rsidR="005A4641">
        <w:rPr>
          <w:lang w:val="hr-HR"/>
        </w:rPr>
        <w:t xml:space="preserve">, dana </w:t>
      </w:r>
      <w:r w:rsidR="00B901F5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847510">
        <w:rPr>
          <w:color w:val="000000"/>
        </w:rPr>
        <w:t>IDEAL SERVIS d.o.o. "</w:t>
      </w:r>
      <w:r w:rsidR="00B901F5">
        <w:rPr>
          <w:color w:val="000000"/>
        </w:rPr>
        <w:t>u</w:t>
      </w:r>
      <w:r w:rsidR="00847510">
        <w:rPr>
          <w:color w:val="000000"/>
        </w:rPr>
        <w:t xml:space="preserve"> likvidaciji", Obala Kralja Tomislava 13, Kaštel Štafilić, OIB: 18377712224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847510">
        <w:rPr>
          <w:color w:val="000000"/>
        </w:rPr>
        <w:t>IDEAL SERVIS d.o.o. "</w:t>
      </w:r>
      <w:r w:rsidR="00B901F5">
        <w:rPr>
          <w:color w:val="000000"/>
        </w:rPr>
        <w:t>u</w:t>
      </w:r>
      <w:r w:rsidR="00847510">
        <w:rPr>
          <w:color w:val="000000"/>
        </w:rPr>
        <w:t xml:space="preserve"> likvidaciji", Obala Kralja Tomislava 13, Kaštel Štafilić, OIB: 18377712224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</w:t>
      </w:r>
      <w:r>
        <w:rPr>
          <w:lang w:val="hr-HR"/>
        </w:rPr>
        <w:lastRenderedPageBreak/>
        <w:t xml:space="preserve">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B901F5">
        <w:rPr>
          <w:lang w:val="hr-HR"/>
        </w:rPr>
        <w:t>,</w:t>
      </w:r>
      <w:r>
        <w:rPr>
          <w:lang w:val="hr-HR"/>
        </w:rPr>
        <w:t xml:space="preserve"> dakle</w:t>
      </w:r>
      <w:r w:rsidR="00B901F5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901F5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1DE" w:rsidP="003734BE" w:rsidR="00F741DE">
      <w:r>
        <w:separator/>
      </w:r>
    </w:p>
  </w:endnote>
  <w:endnote w:id="0" w:type="continuationSeparator">
    <w:p w:rsidRDefault="00F741DE" w:rsidP="003734BE" w:rsidR="00F74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1DE" w:rsidP="003734BE" w:rsidR="00F741DE">
      <w:r>
        <w:separator/>
      </w:r>
    </w:p>
  </w:footnote>
  <w:footnote w:id="0" w:type="continuationSeparator">
    <w:p w:rsidRDefault="00F741DE" w:rsidP="003734BE" w:rsidR="00F74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5A56" w:rsidRPr="00365A56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847510">
      <w:t>424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847510">
      <w:t>424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2AEB"/>
    <w:rsid w:val="000666DB"/>
    <w:rsid w:val="00092A4A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60E3B"/>
    <w:rsid w:val="002702A4"/>
    <w:rsid w:val="002B6849"/>
    <w:rsid w:val="002D048F"/>
    <w:rsid w:val="00365A56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393E"/>
    <w:rsid w:val="007A74B6"/>
    <w:rsid w:val="00832F97"/>
    <w:rsid w:val="00847510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901F5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741DE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St-424/2015</izvorni_sadrzaj>
    <derivirana_varijabla naziv="DomainObject.Predmet.OznakaBroj_1">St-424/2015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SERVIS d.o.o. za trgovinu "u likvidaciji"</izvorni_sadrzaj>
    <derivirana_varijabla naziv="DomainObject.Predmet.ProtustrankaFormated_1">  IDEAL SERVIS d.o.o. za trgovinu "u likvidaciji"</derivirana_varijabla>
  </DomainObject.Predmet.ProtustrankaFormated>
  <DomainObject.Predmet.ProtustrankaFormatedOIB>
    <izvorni_sadrzaj>  IDEAL SERVIS d.o.o. za trgovinu "u likvidaciji", OIB 18377712224</izvorni_sadrzaj>
    <derivirana_varijabla naziv="DomainObject.Predmet.ProtustrankaFormatedOIB_1">  IDEAL SERVIS d.o.o. za trgovinu "u likvidaciji", OIB 18377712224</derivirana_varijabla>
  </DomainObject.Predmet.ProtustrankaFormatedOIB>
  <DomainObject.Predmet.ProtustrankaFormatedWithAdress>
    <izvorni_sadrzaj> IDEAL SERVIS d.o.o. za trgovinu "u likvidaciji", Obala Kralja Tomislava 13, 21217 Kaštel Štafilić</izvorni_sadrzaj>
    <derivirana_varijabla naziv="DomainObject.Predmet.ProtustrankaFormatedWithAdress_1"> IDEAL SERVIS d.o.o. za trgovinu "u likvidaciji", Obala Kralja Tomislava 13, 21217 Kaštel Štafilić</derivirana_varijabla>
  </DomainObject.Predmet.ProtustrankaFormatedWithAdress>
  <DomainObject.Predmet.ProtustrankaFormatedWithAdressOIB>
    <izvorni_sadrzaj> IDEAL SERVIS d.o.o. za trgovinu "u likvidaciji", OIB 18377712224, Obala Kralja Tomislava 13, 21217 Kaštel Štafilić</izvorni_sadrzaj>
    <derivirana_varijabla naziv="DomainObject.Predmet.ProtustrankaFormatedWithAdressOIB_1"> IDEAL SERVIS d.o.o. za trgovinu "u likvidaciji", OIB 18377712224, Obala Kralja Tomislava 13, 21217 Kaštel Štafilić</derivirana_varijabla>
  </DomainObject.Predmet.ProtustrankaFormatedWithAdressOIB>
  <DomainObject.Predmet.ProtustrankaWithAdress>
    <izvorni_sadrzaj>IDEAL SERVIS d.o.o. za trgovinu "u likvidaciji" Obala Kralja Tomislava 13, 21217 Kaštel Štafilić</izvorni_sadrzaj>
    <derivirana_varijabla naziv="DomainObject.Predmet.ProtustrankaWithAdress_1">IDEAL SERVIS d.o.o. za trgovinu "u likvidaciji" Obala Kralja Tomislava 13, 21217 Kaštel Štafilić</derivirana_varijabla>
  </DomainObject.Predmet.ProtustrankaWithAdress>
  <DomainObject.Predmet.ProtustrankaWithAdressOIB>
    <izvorni_sadrzaj>IDEAL SERVIS d.o.o. za trgovinu "u likvidaciji", OIB 18377712224, Obala Kralja Tomislava 13, 21217 Kaštel Štafilić</izvorni_sadrzaj>
    <derivirana_varijabla naziv="DomainObject.Predmet.ProtustrankaWithAdressOIB_1">IDEAL SERVIS d.o.o. za trgovinu "u likvidaciji", OIB 18377712224, Obala Kralja Tomislava 13, 21217 Kaštel Štafilić</derivirana_varijabla>
  </DomainObject.Predmet.ProtustrankaWithAdressOIB>
  <DomainObject.Predmet.ProtustrankaNazivFormated>
    <izvorni_sadrzaj>IDEAL SERVIS d.o.o. za trgovinu "u likvidaciji"</izvorni_sadrzaj>
    <derivirana_varijabla naziv="DomainObject.Predmet.ProtustrankaNazivFormated_1">IDEAL SERVIS d.o.o. za trgovinu "u likvidaciji"</derivirana_varijabla>
  </DomainObject.Predmet.ProtustrankaNazivFormated>
  <DomainObject.Predmet.ProtustrankaNazivFormatedOIB>
    <izvorni_sadrzaj>IDEAL SERVIS d.o.o. za trgovinu "u likvidaciji", OIB 18377712224</izvorni_sadrzaj>
    <derivirana_varijabla naziv="DomainObject.Predmet.ProtustrankaNazivFormatedOIB_1">IDEAL SERVIS d.o.o. za trgovinu "u likvidaciji", OIB 18377712224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1322950.34</izvorni_sadrzaj>
    <derivirana_varijabla naziv="DomainObject.Predmet.TrenutnaVrijednost_1">1322950.34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IDEAL SERVIS d.o.o. za trgovinu "u likvidaciji"</item>
    </izvorni_sadrzaj>
    <derivirana_varijabla naziv="DomainObject.Predmet.ProtuStrankaListFormated_1">
      <item>IDEAL SERVIS d.o.o. za trgovinu "u likvidaciji"</item>
    </derivirana_varijabla>
  </DomainObject.Predmet.ProtuStrankaListFormated>
  <DomainObject.Predmet.ProtuStrankaListFormatedOIB>
    <izvorni_sadrzaj>
      <item>IDEAL SERVIS d.o.o. za trgovinu "u likvidaciji", OIB 18377712224</item>
    </izvorni_sadrzaj>
    <derivirana_varijabla naziv="DomainObject.Predmet.ProtuStrankaListFormatedOIB_1">
      <item>IDEAL SERVIS d.o.o. za trgovinu "u likvidaciji", OIB 18377712224</item>
    </derivirana_varijabla>
  </DomainObject.Predmet.ProtuStrankaListFormatedOIB>
  <DomainObject.Predmet.ProtuStrankaListFormatedWithAdress>
    <izvorni_sadrzaj>
      <item>IDEAL SERVIS d.o.o. za trgovinu "u likvidaciji", Obala Kralja Tomislava 13, 21217 Kaštel Štafilić</item>
    </izvorni_sadrzaj>
    <derivirana_varijabla naziv="DomainObject.Predmet.ProtuStrankaListFormatedWithAdress_1">
      <item>IDEAL SERVIS d.o.o. za trgovinu "u likvidaciji", Obala Kralja Tomislava 13, 21217 Kaštel Štafilić</item>
    </derivirana_varijabla>
  </DomainObject.Predmet.ProtuStrankaListFormatedWithAdress>
  <DomainObject.Predmet.ProtuStrankaListFormatedWithAdressOIB>
    <izvorni_sadrzaj>
      <item>IDEAL SERVIS d.o.o. za trgovinu "u likvidaciji", OIB 18377712224, Obala Kralja Tomislava 13, 21217 Kaštel Štafilić</item>
    </izvorni_sadrzaj>
    <derivirana_varijabla naziv="DomainObject.Predmet.ProtuStrankaListFormatedWithAdressOIB_1">
      <item>IDEAL SERVIS d.o.o. za trgovinu "u likvidaciji", OIB 18377712224, Obala Kralja Tomislava 13, 21217 Kaštel Štafilić</item>
    </derivirana_varijabla>
  </DomainObject.Predmet.ProtuStrankaListFormatedWithAdressOIB>
  <DomainObject.Predmet.ProtuStrankaListNazivFormated>
    <izvorni_sadrzaj>
      <item>IDEAL SERVIS d.o.o. za trgovinu "u likvidaciji"</item>
    </izvorni_sadrzaj>
    <derivirana_varijabla naziv="DomainObject.Predmet.ProtuStrankaListNazivFormated_1">
      <item>IDEAL SERVIS d.o.o. za trgovinu "u likvidaciji"</item>
    </derivirana_varijabla>
  </DomainObject.Predmet.ProtuStrankaListNazivFormated>
  <DomainObject.Predmet.ProtuStrankaListNazivFormatedOIB>
    <izvorni_sadrzaj>
      <item>IDEAL SERVIS d.o.o. za trgovinu "u likvidaciji", OIB 18377712224</item>
    </izvorni_sadrzaj>
    <derivirana_varijabla naziv="DomainObject.Predmet.ProtuStrankaListNazivFormatedOIB_1">
      <item>IDEAL SERVIS d.o.o. za trgovinu "u likvidaciji", OIB 18377712224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IDEAL SERVIS d.o.o. za trgovinu "u likvidaciji"</izvorni_sadrzaj>
    <derivirana_varijabla naziv="DomainObject.Predmet.ProtustrankaIDrugi_1">IDEAL SERVIS d.o.o. za trgovinu "u likvidaciji"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IDEAL SERVIS d.o.o. za trgovinu "u likvidaciji", OIB 18377712224, Obala Kralja Tomislava 13, 21217 Kaštel Štafilić</izvorni_sadrzaj>
    <derivirana_varijabla naziv="DomainObject.Predmet.ProtustrankaIDrugiAdressOIB_1">IDEAL SERVIS d.o.o. za trgovinu "u likvidaciji", OIB 18377712224, Obala Kralja Tomislava 13,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IDEAL SERVIS d.o.o. za trgovinu "u likvidaciji"</item>
    </izvorni_sadrzaj>
    <derivirana_varijabla naziv="DomainObject.Predmet.SudioniciListNaziv_1">
      <item>FINA SPLIT</item>
      <item>IDEAL SERVIS d.o.o. za trgovinu "u likvidaciji"</item>
    </derivirana_varijabla>
  </DomainObject.Predmet.SudioniciListNaziv>
  <DomainObject.Predmet.SudioniciListAdressOIB>
    <izvorni_sadrzaj>
      <item>FINA SPLIT, Mažuranićevo šetalište 24 b,21000 Split</item>
      <item>IDEAL SERVIS d.o.o. za trgovinu "u likvidaciji", OIB 18377712224, Obala Kralja Tomislava 13,21217 Kaštel Štafilić</item>
    </izvorni_sadrzaj>
    <derivirana_varijabla naziv="DomainObject.Predmet.SudioniciListAdressOIB_1">
      <item>FINA SPLIT, Mažuranićevo šetalište 24 b,21000 Split</item>
      <item>IDEAL SERVIS d.o.o. za trgovinu "u likvidaciji", OIB 18377712224, Obala Kralja Tomislava 13,21217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18377712224</item>
    </izvorni_sadrzaj>
    <derivirana_varijabla naziv="DomainObject.Predmet.SudioniciListNazivOIB_1">
      <item>, OIB null</item>
      <item>, OIB 18377712224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41987-7FAF-4A82-B663-6E88ACE40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746</properties:Words>
  <properties:Characters>4009</properties:Characters>
  <properties:Lines>98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2015-12-21T11:41:00Z</dcterms:created>
  <dc:creator>wsadmin</dc:creator>
  <cp:lastModifiedBy>Katarina Mikulić</cp:lastModifiedBy>
  <cp:lastPrinted>2015-12-22T08:14:00Z</cp:lastPrinted>
  <dcterms:modified xmlns:xsi="http://www.w3.org/2001/XMLSchema-instance" xsi:type="dcterms:W3CDTF">2016-01-04T12:44:00Z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