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7af3be" w14:paraId="a7af3be" w:rsidRDefault="0065563B" w:rsidP="0065563B" w:rsidR="0065563B">
      <w:pPr>
        <w:jc w:val="both"/>
        <w15:collapsed w:val="false"/>
        <w:rPr>
          <w:b/>
          <w:szCs w:val="20"/>
        </w:rPr>
      </w:pPr>
      <w:bookmarkStart w:name="_GoBack" w:id="0"/>
      <w:bookmarkEnd w:id="0"/>
      <w:r>
        <w:rPr>
          <w:b/>
          <w:szCs w:val="20"/>
        </w:rPr>
        <w:t>REPUBLIKA HRVATSKA                                                                   14.  St-568/2004.</w:t>
      </w:r>
    </w:p>
    <w:p w:rsidRDefault="0065563B" w:rsidP="0065563B" w:rsidR="0065563B">
      <w:pPr>
        <w:jc w:val="both"/>
        <w:rPr>
          <w:b/>
          <w:szCs w:val="20"/>
        </w:rPr>
      </w:pPr>
      <w:r>
        <w:rPr>
          <w:b/>
          <w:szCs w:val="20"/>
        </w:rPr>
        <w:t>TRGOVAČKI SUD U SPLITU</w:t>
      </w:r>
    </w:p>
    <w:p w:rsidRDefault="0065563B" w:rsidP="0065563B" w:rsidR="0065563B">
      <w:pPr>
        <w:jc w:val="both"/>
        <w:rPr>
          <w:b/>
          <w:szCs w:val="20"/>
        </w:rPr>
      </w:pPr>
    </w:p>
    <w:p w:rsidRDefault="0065563B" w:rsidP="0065563B" w:rsidR="0065563B">
      <w:pPr>
        <w:jc w:val="center"/>
        <w:rPr>
          <w:b/>
          <w:szCs w:val="20"/>
        </w:rPr>
      </w:pPr>
      <w:r>
        <w:rPr>
          <w:b/>
          <w:szCs w:val="20"/>
        </w:rPr>
        <w:t>Z A P I S N I K</w:t>
      </w:r>
    </w:p>
    <w:p w:rsidRDefault="0065563B" w:rsidP="0065563B" w:rsidR="0065563B">
      <w:pPr>
        <w:jc w:val="center"/>
        <w:rPr>
          <w:b/>
          <w:szCs w:val="20"/>
        </w:rPr>
      </w:pPr>
    </w:p>
    <w:p w:rsidRDefault="0065563B" w:rsidP="0065563B" w:rsidR="0065563B" w:rsidRPr="00EB6F91">
      <w:pPr>
        <w:jc w:val="both"/>
        <w:rPr>
          <w:b/>
        </w:rPr>
      </w:pPr>
      <w:r>
        <w:rPr>
          <w:lang w:val="hr-HR"/>
        </w:rPr>
        <w:t xml:space="preserve">sa Skupštine vjerovnika-Završno ročište vjerovnika </w:t>
      </w:r>
      <w:r w:rsidRPr="00986A8E">
        <w:rPr>
          <w:lang w:val="hr-HR"/>
        </w:rPr>
        <w:t>sastavljen</w:t>
      </w:r>
      <w:r>
        <w:t xml:space="preserve"> kod Trgovačkog suda u Splitu, dana 22. prosinca 2016. godine, s početkom u 09,00 sati, u stečajnom postupku nad stečajnim Dužnikom</w:t>
      </w:r>
      <w:r w:rsidRPr="00EB6F91">
        <w:t>:</w:t>
      </w:r>
      <w:r>
        <w:rPr>
          <w:b/>
        </w:rPr>
        <w:t xml:space="preserve"> </w:t>
      </w:r>
      <w:r w:rsidRPr="00EB6F91">
        <w:rPr>
          <w:b/>
          <w:lang w:val="hr-HR"/>
        </w:rPr>
        <w:t>GRAĐEVNO, građevinski inženjering d.o.o., u stečaju, iz Makarske, Stjepana Ivičevića 32.</w:t>
      </w:r>
    </w:p>
    <w:p w:rsidRDefault="0065563B" w:rsidP="0065563B" w:rsidR="0065563B" w:rsidRPr="00024DE5">
      <w:pPr>
        <w:jc w:val="both"/>
        <w:rPr>
          <w:b/>
        </w:rPr>
      </w:pPr>
    </w:p>
    <w:p w:rsidRDefault="0065563B" w:rsidP="0065563B" w:rsidR="0065563B">
      <w:pPr>
        <w:jc w:val="both"/>
      </w:pPr>
      <w:r>
        <w:t>Nazočni od suda:</w:t>
      </w:r>
    </w:p>
    <w:p w:rsidRDefault="0065563B" w:rsidP="0065563B" w:rsidR="0065563B">
      <w:pPr>
        <w:jc w:val="both"/>
      </w:pPr>
      <w:r>
        <w:t>Sudac JOZO ĆALETA, stečajni sudac,</w:t>
      </w:r>
    </w:p>
    <w:p w:rsidRDefault="0065563B" w:rsidP="0065563B" w:rsidR="0065563B">
      <w:pPr>
        <w:jc w:val="both"/>
        <w:rPr>
          <w:lang w:val="fr-FR"/>
        </w:rPr>
      </w:pPr>
      <w:r>
        <w:rPr>
          <w:lang w:val="fr-FR"/>
        </w:rPr>
        <w:t>VESNA KATI</w:t>
      </w:r>
      <w:r>
        <w:t xml:space="preserve">Ć, </w:t>
      </w:r>
      <w:r>
        <w:rPr>
          <w:lang w:val="fr-FR"/>
        </w:rPr>
        <w:t>zapisni</w:t>
      </w:r>
      <w:r>
        <w:t>č</w:t>
      </w:r>
      <w:r>
        <w:rPr>
          <w:lang w:val="fr-FR"/>
        </w:rPr>
        <w:t>ar.</w:t>
      </w:r>
    </w:p>
    <w:p w:rsidRDefault="0065563B" w:rsidP="0065563B" w:rsidR="0065563B">
      <w:pPr>
        <w:jc w:val="both"/>
        <w:rPr>
          <w:lang w:val="fr-FR"/>
        </w:rPr>
      </w:pPr>
    </w:p>
    <w:p w:rsidRDefault="0065563B" w:rsidP="0065563B" w:rsidR="0065563B">
      <w:pPr>
        <w:jc w:val="both"/>
        <w:rPr>
          <w:lang w:val="fr-FR"/>
        </w:rPr>
      </w:pPr>
      <w:r>
        <w:rPr>
          <w:lang w:val="fr-FR"/>
        </w:rPr>
        <w:t>JOSIP HRGA, stečajni upravitelj.</w:t>
      </w:r>
    </w:p>
    <w:p w:rsidRDefault="0065563B" w:rsidP="0065563B" w:rsidR="0065563B">
      <w:pPr>
        <w:jc w:val="both"/>
        <w:rPr>
          <w:lang w:val="fr-FR"/>
        </w:rPr>
      </w:pPr>
    </w:p>
    <w:p w:rsidRDefault="0065563B" w:rsidP="0065563B" w:rsidR="0065563B">
      <w:pPr>
        <w:jc w:val="both"/>
        <w:rPr>
          <w:lang w:val="fr-FR"/>
        </w:rPr>
      </w:pPr>
      <w:r>
        <w:rPr>
          <w:lang w:val="fr-FR"/>
        </w:rPr>
        <w:t>Utvrđuje se kako su ostali pristupili:</w:t>
      </w:r>
    </w:p>
    <w:p w:rsidRDefault="0065563B" w:rsidP="0065563B" w:rsidR="0065563B">
      <w:pPr>
        <w:numPr>
          <w:ilvl w:val="0"/>
          <w:numId w:val="2"/>
        </w:numPr>
        <w:jc w:val="both"/>
        <w:rPr>
          <w:lang w:val="fr-FR"/>
        </w:rPr>
      </w:pPr>
      <w:r>
        <w:rPr>
          <w:lang w:val="fr-FR"/>
        </w:rPr>
        <w:t>Jurica Jurač, zamjenik kod ŽDO u Splitu za vjerovnika RH</w:t>
      </w:r>
    </w:p>
    <w:p w:rsidRDefault="0065563B" w:rsidP="0065563B" w:rsidR="0065563B">
      <w:pPr>
        <w:numPr>
          <w:ilvl w:val="0"/>
          <w:numId w:val="2"/>
        </w:numPr>
        <w:jc w:val="both"/>
        <w:rPr>
          <w:lang w:val="fr-FR"/>
        </w:rPr>
      </w:pPr>
      <w:r>
        <w:rPr>
          <w:lang w:val="fr-FR"/>
        </w:rPr>
        <w:t>Bruno Skelin, vježbenik kod odvjetnika Ivo Staničić za vjerovnika Diana Lalić</w:t>
      </w:r>
    </w:p>
    <w:p w:rsidRDefault="0065563B" w:rsidP="0065563B" w:rsidR="0065563B">
      <w:pPr>
        <w:jc w:val="both"/>
      </w:pPr>
    </w:p>
    <w:p w:rsidRDefault="0065563B" w:rsidP="0065563B" w:rsidR="0065563B">
      <w:pPr>
        <w:jc w:val="both"/>
      </w:pPr>
      <w:r>
        <w:t>Utvrđuje se kako je predmet današnje Skupštine vjerovnika-Završno ročište vjerovnika sukladno zaključku ovog suda od 28. studenog 2016. godine sa tamo navedenim Dnevnim redom a isti zaključak je bio objavljen i na e-oglasnoj ploči suda, sve sa tamo navedenim Dnevnim redom.</w:t>
      </w:r>
    </w:p>
    <w:p w:rsidRDefault="0065563B" w:rsidP="0065563B" w:rsidR="0065563B">
      <w:pPr>
        <w:jc w:val="both"/>
      </w:pPr>
    </w:p>
    <w:p w:rsidRDefault="0065563B" w:rsidP="0065563B" w:rsidR="0065563B">
      <w:pPr>
        <w:numPr>
          <w:ilvl w:val="0"/>
          <w:numId w:val="1"/>
        </w:numPr>
        <w:jc w:val="both"/>
      </w:pPr>
      <w:r>
        <w:t>Prelazi se na prvu točku Dnevnog reda pa se stečajni upr. poziva podnijeti  Izvješće sukladno istoj točki Dnevnog reda, nakon čega isti iznosi sukladno svom pismenom Izvješću koje je dostavio sudu dana 12. prosinca 2016. godine, sa svim prilozima i Završnim računom, koje se pismeno Izvješće i prilozi čitaju i isto čini sastavni dio ovog Zapisnika a isto je bilo oglašeno na e-ogl. ploči suda od 12. prosinca 2016. godine do danas.</w:t>
      </w:r>
    </w:p>
    <w:p w:rsidRDefault="0065563B" w:rsidP="0065563B" w:rsidR="0065563B">
      <w:pPr>
        <w:jc w:val="both"/>
      </w:pPr>
    </w:p>
    <w:p w:rsidRDefault="0065563B" w:rsidP="0065563B" w:rsidR="0065563B">
      <w:pPr>
        <w:jc w:val="both"/>
      </w:pPr>
      <w:r>
        <w:t>Prisutni vjerovnici primili su na znanje Izvjeće stečajnog upr., na isto nemaju promjedbi i isto prihvaćaju.</w:t>
      </w:r>
    </w:p>
    <w:p w:rsidRDefault="0065563B" w:rsidP="0065563B" w:rsidR="0065563B">
      <w:pPr>
        <w:jc w:val="both"/>
      </w:pPr>
    </w:p>
    <w:p w:rsidRDefault="0065563B" w:rsidP="0065563B" w:rsidR="0065563B">
      <w:pPr>
        <w:numPr>
          <w:ilvl w:val="0"/>
          <w:numId w:val="1"/>
        </w:numPr>
        <w:jc w:val="both"/>
      </w:pPr>
      <w:r>
        <w:t xml:space="preserve">Prelazi se na točku dva Dnevnog reda u sklopu koje točke stečajni upr. izlaže vjerovnicima Završni račun stečajnog Dužnika, koji je također bio objavljen na e-ogl. ploču suda. Stečajni upr. ističe kako prema Zavrpnom računu stečajnog Dužnika postoje još rezervirna novčana sredstva u iznosu od 3.548.021,10 kuna a očekuje se i daljnji prihog od cca 620.000,00 kuna od obrta Dajaković, koji stečajnim Dužniku ovaj dug namiruje sukladno sklopljenoj predstečanoj nagodbi nad istim tako da bi u konačnici bilo novčanih sredstava oko 4.000.000,00 kuna.  Taj iznos stoji rezerviran za potrebe parnice koju stečajni Dužnik vodi protiv Diane Lalić iz Makarske i FORTITUDO d.o.o. Samobor kao i za rezervaciju dviju parnica  koji su sada u prekidi a odnose se na stečajne vjerovnike drugog višeg isplatnog reda GRADEX ING d.o.o. Slavonski Brod i INSTALATER NP d.o.o. u stečaju. Ove dvije parnice </w:t>
      </w:r>
    </w:p>
    <w:p w:rsidRDefault="0065563B" w:rsidP="0065563B" w:rsidR="0065563B">
      <w:pPr>
        <w:jc w:val="both"/>
      </w:pPr>
    </w:p>
    <w:p w:rsidRDefault="0065563B" w:rsidP="0065563B" w:rsidR="0065563B">
      <w:pPr>
        <w:jc w:val="both"/>
      </w:pPr>
    </w:p>
    <w:p w:rsidRDefault="0065563B" w:rsidP="0065563B" w:rsidR="0065563B">
      <w:pPr>
        <w:jc w:val="both"/>
      </w:pPr>
    </w:p>
    <w:p w:rsidRDefault="0065563B" w:rsidP="0065563B" w:rsidR="0065563B">
      <w:pPr>
        <w:jc w:val="both"/>
      </w:pPr>
    </w:p>
    <w:p w:rsidRDefault="0065563B" w:rsidP="0065563B" w:rsidR="0065563B">
      <w:pPr>
        <w:jc w:val="center"/>
      </w:pPr>
      <w:r>
        <w:lastRenderedPageBreak/>
        <w:t>-2-</w:t>
      </w:r>
    </w:p>
    <w:p w:rsidRDefault="0065563B" w:rsidP="0065563B" w:rsidR="0065563B">
      <w:pPr>
        <w:jc w:val="both"/>
      </w:pPr>
    </w:p>
    <w:p w:rsidRDefault="0065563B" w:rsidP="0065563B" w:rsidR="0065563B">
      <w:pPr>
        <w:jc w:val="both"/>
      </w:pPr>
    </w:p>
    <w:p w:rsidRDefault="0065563B" w:rsidP="0065563B" w:rsidR="0065563B">
      <w:pPr>
        <w:jc w:val="both"/>
      </w:pPr>
      <w:r>
        <w:t>stečajni upr ističe kako će osobno pokušati aktivirati i požurivati njihovo zaključenje bilo odbijanje tužbenog zahtjeva bilo odbacivanje tužbe.</w:t>
      </w:r>
    </w:p>
    <w:p w:rsidRDefault="0065563B" w:rsidP="0065563B" w:rsidR="0065563B">
      <w:pPr>
        <w:jc w:val="both"/>
      </w:pPr>
    </w:p>
    <w:p w:rsidRDefault="0065563B" w:rsidP="0065563B" w:rsidR="0065563B">
      <w:pPr>
        <w:jc w:val="both"/>
      </w:pPr>
      <w:r>
        <w:t>Prisutn vjerovnici primili su znanje Završni račun stečajnog upr., na isto ne prigovaraju te isto prihvaćaju.</w:t>
      </w:r>
    </w:p>
    <w:p w:rsidRDefault="0065563B" w:rsidP="0065563B" w:rsidR="0065563B">
      <w:pPr>
        <w:jc w:val="both"/>
      </w:pPr>
    </w:p>
    <w:p w:rsidRDefault="0065563B" w:rsidP="0065563B" w:rsidR="0065563B">
      <w:pPr>
        <w:jc w:val="both"/>
      </w:pPr>
    </w:p>
    <w:p w:rsidRDefault="0065563B" w:rsidP="0065563B" w:rsidR="0065563B">
      <w:pPr>
        <w:numPr>
          <w:ilvl w:val="0"/>
          <w:numId w:val="1"/>
        </w:numPr>
        <w:jc w:val="both"/>
      </w:pPr>
      <w:r>
        <w:t>Prelazi se na točku tri Dnevnog reda u sklopu koje točke stečajni upr. predlaže ovaa stečajni postupak zaključiti i brisati Dužnika iz sudskog registra. To posebno iz razloga što je stečajni Dužnik nositelj koncesije na kamenolomu u Bastu-Baška Voda iako dugo već ne obavlja eksploataciju kamena. Brisanje Dužnika iz sudskog registra navedena koncesija bit će automatski brisana u registru koncesija. Daljnji ralozi zaključenja stečajnog postupka stečajni upr. ističe kako sve dok se koncesija ne izbriše sa stečajnog Dužnika, stečajni Dužnik mora imati zaposlenog u radnom odnosu jednog inženjera rudarstva, kojeg mora plaćati u bruto iznosima a čime se umanjuje rezervirana stečajna masa. Zaključenje stečajnog postupka i brisanje Dužnika iz sudskog registra, briše se koncesija sa stečajnog Dužnika a time bi prestala i potreba za radom inženjera rudarstva. Sve su to razlozi nameću potrebu zaključenja ovog stečajnog postupka.</w:t>
      </w:r>
    </w:p>
    <w:p w:rsidRDefault="0065563B" w:rsidP="0065563B" w:rsidR="0065563B">
      <w:pPr>
        <w:jc w:val="both"/>
      </w:pPr>
    </w:p>
    <w:p w:rsidRDefault="0065563B" w:rsidP="0065563B" w:rsidR="0065563B">
      <w:pPr>
        <w:jc w:val="both"/>
      </w:pPr>
      <w:r>
        <w:t>Stečajni upr. dalje ističe problem sanacije kamenoloma u Bastu, što mu nameću inspektori rudarstva. Međutim, bviši kamenolom Bast u Baškoj Vodi je saniran samin time što je u samom tom kamenolomu južni ulaz u tunel kroz Biokovo, izgradnjom kojih tunela je kamenolom u potpunosti saniran. Također ističe kako sam kamenolom je brisan iz županijskog plana pa ga uopće nema evidentirano, što ima za poslijedicu kako se ne mogu ishodovati nikakve dozvole potrebne za sanaciju, jer se dozvoje za sanaciju izdaju samo za kamenolome koji su evidentirani-uplanjeni u županijski plan.  Sve to možda bude stvaralo problem ali će se isti sa time nositi na najbolji mogući način.</w:t>
      </w:r>
    </w:p>
    <w:p w:rsidRDefault="0065563B" w:rsidP="0065563B" w:rsidR="0065563B">
      <w:pPr>
        <w:jc w:val="both"/>
      </w:pPr>
    </w:p>
    <w:p w:rsidRDefault="0065563B" w:rsidP="0065563B" w:rsidR="0065563B">
      <w:pPr>
        <w:jc w:val="both"/>
      </w:pPr>
      <w:r>
        <w:t>Prisutni vjerovnici ističu kako su suglasni za zaključenjem ovog stečajnog postupka a odluku prepuštaju sudu pa u sklopu toga jednoglasno donose slijedeće</w:t>
      </w:r>
    </w:p>
    <w:p w:rsidRDefault="0065563B" w:rsidP="0065563B" w:rsidR="0065563B">
      <w:pPr>
        <w:jc w:val="both"/>
      </w:pPr>
    </w:p>
    <w:p w:rsidRDefault="0065563B" w:rsidP="0065563B" w:rsidR="0065563B">
      <w:pPr>
        <w:jc w:val="center"/>
      </w:pPr>
      <w:r>
        <w:t>ODLUKE</w:t>
      </w:r>
    </w:p>
    <w:p w:rsidRDefault="0065563B" w:rsidP="0065563B" w:rsidR="0065563B">
      <w:pPr>
        <w:jc w:val="both"/>
      </w:pPr>
    </w:p>
    <w:p w:rsidRDefault="0065563B" w:rsidP="0065563B" w:rsidR="0065563B">
      <w:pPr>
        <w:jc w:val="both"/>
      </w:pPr>
      <w:r>
        <w:t>Upućuje se stečajni upr. nakon zaključenja ovog stečajnog postupka nastaviti voditi parnice koje su u tijeku i to u ime i za račun stečajne mase.</w:t>
      </w:r>
    </w:p>
    <w:p w:rsidRDefault="0065563B" w:rsidP="0065563B" w:rsidR="0065563B">
      <w:pPr>
        <w:jc w:val="both"/>
      </w:pPr>
    </w:p>
    <w:p w:rsidRDefault="0065563B" w:rsidP="0065563B" w:rsidR="0065563B">
      <w:pPr>
        <w:jc w:val="both"/>
      </w:pPr>
      <w:r>
        <w:t>Upućuje se stečajni upr, nako zaključenja ovog stečajnog postupka otklazati ugovor o radu zaposlenog inženjera i brisati koncesiju sa stečajnog Dužnika te otkazati sve komunalne usluge (struja, voda itd).</w:t>
      </w:r>
    </w:p>
    <w:p w:rsidRDefault="0065563B" w:rsidP="0065563B" w:rsidR="0065563B">
      <w:pPr>
        <w:jc w:val="both"/>
      </w:pPr>
    </w:p>
    <w:p w:rsidRDefault="0065563B" w:rsidP="0065563B" w:rsidR="0065563B">
      <w:pPr>
        <w:jc w:val="both"/>
      </w:pPr>
    </w:p>
    <w:p w:rsidRDefault="0065563B" w:rsidP="0065563B" w:rsidR="0065563B">
      <w:pPr>
        <w:jc w:val="both"/>
      </w:pPr>
    </w:p>
    <w:p w:rsidRDefault="0065563B" w:rsidP="0065563B" w:rsidR="0065563B">
      <w:pPr>
        <w:jc w:val="both"/>
      </w:pPr>
    </w:p>
    <w:p w:rsidRDefault="0065563B" w:rsidP="0065563B" w:rsidR="0065563B">
      <w:pPr>
        <w:jc w:val="both"/>
      </w:pPr>
    </w:p>
    <w:p w:rsidRDefault="0065563B" w:rsidP="0065563B" w:rsidR="0065563B">
      <w:pPr>
        <w:jc w:val="both"/>
      </w:pPr>
    </w:p>
    <w:p w:rsidRDefault="0065563B" w:rsidP="0065563B" w:rsidR="0065563B">
      <w:pPr>
        <w:jc w:val="both"/>
      </w:pPr>
    </w:p>
    <w:p w:rsidRDefault="0065563B" w:rsidP="0065563B" w:rsidR="0065563B">
      <w:pPr>
        <w:jc w:val="both"/>
      </w:pPr>
    </w:p>
    <w:p w:rsidRDefault="0065563B" w:rsidP="0065563B" w:rsidR="0065563B">
      <w:pPr>
        <w:jc w:val="center"/>
      </w:pPr>
      <w:r>
        <w:t>-3-</w:t>
      </w:r>
    </w:p>
    <w:p w:rsidRDefault="0065563B" w:rsidP="0065563B" w:rsidR="0065563B">
      <w:pPr>
        <w:jc w:val="both"/>
      </w:pPr>
    </w:p>
    <w:p w:rsidRDefault="0065563B" w:rsidP="0065563B" w:rsidR="0065563B">
      <w:pPr>
        <w:jc w:val="both"/>
      </w:pPr>
      <w:r>
        <w:t>Stečajni upr. predlaže nakon zaključena ovog stečajnog postupka isti postupak nastaviti kao stečajnu masu, stečajnu masu upisati u registar po novim OIB-om čime se stvara novi pravi subjektivitet, koji neće bit podložan ovrsi.</w:t>
      </w:r>
    </w:p>
    <w:p w:rsidRDefault="0065563B" w:rsidP="0065563B" w:rsidR="0065563B">
      <w:pPr>
        <w:jc w:val="both"/>
      </w:pPr>
    </w:p>
    <w:p w:rsidRDefault="0065563B" w:rsidP="0065563B" w:rsidR="0065563B">
      <w:pPr>
        <w:numPr>
          <w:ilvl w:val="0"/>
          <w:numId w:val="1"/>
        </w:numPr>
        <w:jc w:val="both"/>
      </w:pPr>
      <w:r>
        <w:t>Prelazi se na točku RAZNO.</w:t>
      </w:r>
    </w:p>
    <w:p w:rsidRDefault="0065563B" w:rsidP="0065563B" w:rsidR="0065563B">
      <w:pPr>
        <w:jc w:val="both"/>
      </w:pPr>
    </w:p>
    <w:p w:rsidRDefault="0065563B" w:rsidP="0065563B" w:rsidR="0065563B">
      <w:pPr>
        <w:jc w:val="both"/>
      </w:pPr>
      <w:r>
        <w:t>Prisutni upirani izjavljuju kao nemaj pitanaj pod točkom razno.</w:t>
      </w:r>
    </w:p>
    <w:p w:rsidRDefault="0065563B" w:rsidP="0065563B" w:rsidR="0065563B">
      <w:pPr>
        <w:jc w:val="both"/>
      </w:pPr>
    </w:p>
    <w:p w:rsidRDefault="0065563B" w:rsidP="0065563B" w:rsidR="0065563B">
      <w:pPr>
        <w:jc w:val="both"/>
      </w:pPr>
      <w:r>
        <w:t>Stečajni sudac ističe kako će nakon današnj Završno ročište sud izvanraspravno odlučiti o zaključenju stečajnog postupka i nastavku istog  u ime i za račun stečajne mase, koja će se upisati i sudski registar, o čemu svemu će vjerovnici biti obavješteni preko e-ogl. ploče suda a i o daljnjim akrivnostima vjerovnici će se obavještavati na isiti način.</w:t>
      </w:r>
    </w:p>
    <w:p w:rsidRDefault="0065563B" w:rsidP="0065563B" w:rsidR="0065563B">
      <w:pPr>
        <w:jc w:val="both"/>
      </w:pPr>
    </w:p>
    <w:p w:rsidRDefault="0065563B" w:rsidP="0065563B" w:rsidR="0065563B">
      <w:pPr>
        <w:jc w:val="both"/>
      </w:pPr>
    </w:p>
    <w:p w:rsidRDefault="0065563B" w:rsidP="0065563B" w:rsidR="0065563B">
      <w:pPr>
        <w:jc w:val="both"/>
      </w:pPr>
      <w:r>
        <w:t>Dovršeno u  09,30  sati.</w:t>
      </w:r>
    </w:p>
    <w:p w:rsidRDefault="0065563B" w:rsidP="0065563B" w:rsidR="0065563B">
      <w:pPr>
        <w:jc w:val="both"/>
      </w:pPr>
      <w:r>
        <w:t xml:space="preserve">  </w:t>
      </w:r>
    </w:p>
    <w:p w:rsidRDefault="0065563B" w:rsidP="0065563B" w:rsidR="0065563B">
      <w:pPr>
        <w:jc w:val="both"/>
      </w:pPr>
      <w:r>
        <w:t>Zapisničar                   Stečajni sudac                Stečajni upravitelj                 Stranke</w:t>
      </w:r>
    </w:p>
    <w:p w:rsidRDefault="0065563B" w:rsidP="0065563B" w:rsidR="0065563B">
      <w:pPr>
        <w:jc w:val="both"/>
      </w:pPr>
    </w:p>
    <w:p w:rsidRDefault="0065563B" w:rsidP="0065563B" w:rsidR="0065563B">
      <w:pPr>
        <w:jc w:val="both"/>
      </w:pPr>
    </w:p>
    <w:p w:rsidRDefault="0065563B" w:rsidP="0065563B" w:rsidR="0065563B">
      <w:pPr>
        <w:jc w:val="both"/>
      </w:pPr>
    </w:p>
    <w:p w:rsidRDefault="0065563B" w:rsidP="0065563B" w:rsidR="0065563B">
      <w:pPr>
        <w:jc w:val="both"/>
      </w:pPr>
    </w:p>
    <w:p w:rsidRDefault="0065563B" w:rsidP="0065563B" w:rsidR="0065563B">
      <w:pPr>
        <w:jc w:val="both"/>
      </w:pPr>
    </w:p>
    <w:p w:rsidRDefault="0065563B" w:rsidP="0065563B" w:rsidR="0065563B">
      <w:pPr>
        <w:rPr>
          <w:b/>
          <w:bCs/>
          <w:lang w:val="hr-HR"/>
        </w:rPr>
      </w:pPr>
      <w:r>
        <w:rPr>
          <w:noProof/>
        </w:rPr>
        <w:t xml:space="preserve">               </w:t>
      </w:r>
    </w:p>
    <w:p w:rsidRDefault="0065563B" w:rsidP="0065563B" w:rsidR="0065563B">
      <w:pPr>
        <w:rPr>
          <w:b/>
          <w:bCs/>
          <w:lang w:val="hr-HR"/>
        </w:rPr>
      </w:pPr>
    </w:p>
    <w:p w:rsidRDefault="0065563B" w:rsidP="0065563B" w:rsidR="0065563B">
      <w:pPr>
        <w:rPr>
          <w:b/>
          <w:bCs/>
          <w:lang w:val="hr-HR"/>
        </w:rPr>
      </w:pPr>
    </w:p>
    <w:p w:rsidRDefault="0065563B" w:rsidP="0065563B" w:rsidR="0065563B">
      <w:pPr>
        <w:rPr>
          <w:b/>
          <w:bCs/>
          <w:lang w:val="hr-HR"/>
        </w:rPr>
      </w:pPr>
    </w:p>
    <w:p w:rsidRDefault="0065563B" w:rsidP="0065563B" w:rsidR="0065563B">
      <w:pPr>
        <w:rPr>
          <w:b/>
          <w:bCs/>
          <w:lang w:val="hr-HR"/>
        </w:rPr>
      </w:pPr>
    </w:p>
    <w:p w:rsidRDefault="0065563B" w:rsidP="0065563B" w:rsidR="0065563B">
      <w:pPr>
        <w:rPr>
          <w:b/>
          <w:bCs/>
          <w:lang w:val="hr-HR"/>
        </w:rPr>
      </w:pPr>
    </w:p>
    <w:p w:rsidRDefault="0065563B" w:rsidP="0065563B" w:rsidR="0065563B">
      <w:pPr>
        <w:rPr>
          <w:b/>
          <w:bCs/>
          <w:lang w:val="hr-HR"/>
        </w:rPr>
      </w:pPr>
    </w:p>
    <w:p w:rsidRDefault="0065563B" w:rsidP="0065563B" w:rsidR="0065563B">
      <w:pPr>
        <w:rPr>
          <w:b/>
          <w:bCs/>
          <w:lang w:val="hr-HR"/>
        </w:rPr>
      </w:pPr>
    </w:p>
    <w:p w:rsidRDefault="0065563B" w:rsidP="0065563B" w:rsidR="0065563B">
      <w:pPr>
        <w:rPr>
          <w:b/>
          <w:bCs/>
          <w:lang w:val="hr-HR"/>
        </w:rPr>
      </w:pPr>
    </w:p>
    <w:p w:rsidRDefault="0065563B" w:rsidP="0065563B" w:rsidR="0065563B">
      <w:pPr>
        <w:rPr>
          <w:b/>
          <w:bCs/>
          <w:lang w:val="hr-HR"/>
        </w:rPr>
      </w:pPr>
    </w:p>
    <w:p w:rsidRDefault="00704E2C" w:rsidR="00704E2C"/>
    <w:sectPr w:rsidR="00704E2C">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D7F1ED0"/>
    <w:multiLevelType w:val="hybridMultilevel"/>
    <w:tmpl w:val="150A7CB6"/>
    <w:lvl w:tplc="DE3AF5DE" w:ilvl="0">
      <w:start w:val="1"/>
      <w:numFmt w:val="decimal"/>
      <w:lvlText w:val="%1."/>
      <w:lvlJc w:val="left"/>
      <w:pPr>
        <w:ind w:hanging="360" w:left="360"/>
      </w:pPr>
      <w:rPr>
        <w:rFonts w:hint="default"/>
        <w:b w:val="false"/>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64583FC2"/>
    <w:multiLevelType w:val="hybridMultilevel"/>
    <w:tmpl w:val="D09EF44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5563B"/>
    <w:rsid w:val="0065563B"/>
    <w:rsid w:val="00704E2C"/>
    <w:rsid w:val="008C58B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5563B"/>
    <w:rPr>
      <w:rFonts w:cs="Times New Roman" w:eastAsia="Times New Roman"/>
      <w:szCs w:val="24"/>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8C58B9"/>
    <w:rPr>
      <w:color w:val="808080"/>
      <w:bdr w:space="0" w:sz="0" w:color="auto" w:val="none"/>
      <w:shd w:fill="auto" w:color="auto" w:val="clear"/>
    </w:rPr>
  </w:style>
  <w:style w:customStyle="true" w:styleId="eSPISCCParagraphDefaultFont" w:type="character">
    <w:name w:val="eSPIS_CC_Paragraph Default Font"/>
    <w:basedOn w:val="Zadanifontodlomka"/>
    <w:rsid w:val="008C58B9"/>
    <w:rPr>
      <w:rFonts w:cs="Times New Roman" w:hAnsi="Times New Roman" w:ascii="Times New Roman"/>
      <w:b/>
      <w:sz w:val="24"/>
      <w:szCs w:val="20"/>
      <w:bdr w:space="0" w:sz="0" w:color="auto" w:val="none"/>
      <w:shd w:fill="auto" w:color="auto" w:val="clear"/>
      <w:lang w:val="hr-HR"/>
    </w:rPr>
  </w:style>
  <w:style w:customStyle="true" w:styleId="PozadinaSvijetloZuta" w:type="character">
    <w:name w:val="Pozadina_SvijetloZuta"/>
    <w:basedOn w:val="Zadanifontodlomka"/>
    <w:rsid w:val="008C58B9"/>
    <w:rPr>
      <w:b/>
      <w:szCs w:val="20"/>
      <w:bdr w:space="0" w:sz="0" w:color="auto" w:val="none"/>
      <w:shd w:fill="FFFFCC" w:color="auto" w:val="clear"/>
      <w:lang w:val="hr-HR"/>
    </w:rPr>
  </w:style>
  <w:style w:customStyle="true" w:styleId="PozadinaSvijetloCrvena" w:type="character">
    <w:name w:val="Pozadina_SvijetloCrvena"/>
    <w:basedOn w:val="eSPISCCParagraphDefaultFont"/>
    <w:rsid w:val="008C58B9"/>
    <w:rPr>
      <w:rFonts w:cs="Times New Roman" w:hAnsi="Times New Roman" w:ascii="Times New Roman"/>
      <w:b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8C58B9"/>
    <w:rPr>
      <w:rFonts w:cs="Times New Roman" w:hAnsi="Times New Roman" w:ascii="Times New Roman"/>
      <w:b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5563B"/>
    <w:rPr>
      <w:rFonts w:cs="Times New Roman" w:eastAsia="Times New Roman"/>
      <w:szCs w:val="24"/>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8C58B9"/>
    <w:rPr>
      <w:color w:val="808080"/>
      <w:bdr w:color="auto" w:space="0" w:sz="0" w:val="none"/>
      <w:shd w:color="auto" w:fill="auto" w:val="clear"/>
    </w:rPr>
  </w:style>
  <w:style w:customStyle="1" w:styleId="eSPISCCParagraphDefaultFont" w:type="character">
    <w:name w:val="eSPIS_CC_Paragraph Default Font"/>
    <w:basedOn w:val="Zadanifontodlomka"/>
    <w:rsid w:val="008C58B9"/>
    <w:rPr>
      <w:rFonts w:ascii="Times New Roman" w:cs="Times New Roman" w:hAnsi="Times New Roman"/>
      <w:b/>
      <w:sz w:val="24"/>
      <w:szCs w:val="20"/>
      <w:bdr w:color="auto" w:space="0" w:sz="0" w:val="none"/>
      <w:shd w:color="auto" w:fill="auto" w:val="clear"/>
      <w:lang w:val="hr-HR"/>
    </w:rPr>
  </w:style>
  <w:style w:customStyle="1" w:styleId="PozadinaSvijetloZuta" w:type="character">
    <w:name w:val="Pozadina_SvijetloZuta"/>
    <w:basedOn w:val="Zadanifontodlomka"/>
    <w:rsid w:val="008C58B9"/>
    <w:rPr>
      <w:b/>
      <w:szCs w:val="20"/>
      <w:bdr w:color="auto" w:space="0" w:sz="0" w:val="none"/>
      <w:shd w:color="auto" w:fill="FFFFCC" w:val="clear"/>
      <w:lang w:val="hr-HR"/>
    </w:rPr>
  </w:style>
  <w:style w:customStyle="1" w:styleId="PozadinaSvijetloCrvena" w:type="character">
    <w:name w:val="Pozadina_SvijetloCrvena"/>
    <w:basedOn w:val="eSPISCCParagraphDefaultFont"/>
    <w:rsid w:val="008C58B9"/>
    <w:rPr>
      <w:rFonts w:ascii="Times New Roman" w:cs="Times New Roman" w:hAnsi="Times New Roman"/>
      <w:b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8C58B9"/>
    <w:rPr>
      <w:rFonts w:ascii="Times New Roman" w:cs="Times New Roman" w:hAnsi="Times New Roman"/>
      <w:b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izvorni_sadrzaj>
    <derivirana_varijabla naziv="DomainObject.Prostorija.Naziv_1">Sudnica</derivirana_varijabla>
  </DomainObject.Prostorija.Naziv>
  <DomainObject.Prostorija.Oznaka>
    <izvorni_sadrzaj>121</izvorni_sadrzaj>
    <derivirana_varijabla naziv="DomainObject.Prostorija.Oznaka_1">121</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22. prosinca 2016.</izvorni_sadrzaj>
    <derivirana_varijabla naziv="DomainObject.PlaniraniZavrsetakDatum_1">22. prosinca 2016.</derivirana_varijabla>
  </DomainObject.PlaniraniZavrsetakDatum>
  <DomainObject.PlaniraniPocetakDatum>
    <izvorni_sadrzaj>22. prosinca 2016.</izvorni_sadrzaj>
    <derivirana_varijabla naziv="DomainObject.PlaniraniPocetakDatum_1">22. prosinca 2016.</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568</izvorni_sadrzaj>
    <derivirana_varijabla naziv="DomainObject.Predmet.Broj_1">568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veljače 2004.</izvorni_sadrzaj>
    <derivirana_varijabla naziv="DomainObject.Predmet.DatumOsnivanja_1">19. veljače 2004.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St-568/2004</izvorni_sadrzaj>
    <derivirana_varijabla naziv="DomainObject.Predmet.OznakaBroj_1">St-568/2004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GRAĐEVNO, građevinski inženjering d.o.o., u stečaju</izvorni_sadrzaj>
    <derivirana_varijabla naziv="DomainObject.Predmet.ProtustrankaFormated_1">  GRAĐEVNO, građevinski inženjering d.o.o., u stečaju</derivirana_varijabla>
  </DomainObject.Predmet.ProtustrankaFormated>
  <DomainObject.Predmet.ProtustrankaFormatedOIB>
    <izvorni_sadrzaj>  GRAĐEVNO, građevinski inženjering d.o.o., u stečaju, OIB 65510330897</izvorni_sadrzaj>
    <derivirana_varijabla naziv="DomainObject.Predmet.ProtustrankaFormatedOIB_1">  GRAĐEVNO, građevinski inženjering d.o.o., u stečaju, OIB 65510330897</derivirana_varijabla>
  </DomainObject.Predmet.ProtustrankaFormatedOIB>
  <DomainObject.Predmet.ProtustrankaFormatedWithAdress>
    <izvorni_sadrzaj> GRAĐEVNO, građevinski inženjering d.o.o., u stečaju, Stjepana Ivičevića 32, 21300 Makarska</izvorni_sadrzaj>
    <derivirana_varijabla naziv="DomainObject.Predmet.ProtustrankaFormatedWithAdress_1"> GRAĐEVNO, građevinski inženjering d.o.o., u stečaju, Stjepana Ivičevića 32, 21300 Makarska</derivirana_varijabla>
  </DomainObject.Predmet.ProtustrankaFormatedWithAdress>
  <DomainObject.Predmet.ProtustrankaFormatedWithAdressOIB>
    <izvorni_sadrzaj> GRAĐEVNO, građevinski inženjering d.o.o., u stečaju, OIB 65510330897, Stjepana Ivičevića 32, 21300 Makarska</izvorni_sadrzaj>
    <derivirana_varijabla naziv="DomainObject.Predmet.ProtustrankaFormatedWithAdressOIB_1"> GRAĐEVNO, građevinski inženjering d.o.o., u stečaju, OIB 65510330897, Stjepana Ivičevića 32, 21300 Makarska</derivirana_varijabla>
  </DomainObject.Predmet.ProtustrankaFormatedWithAdressOIB>
  <DomainObject.Predmet.ProtustrankaWithAdress>
    <izvorni_sadrzaj>GRAĐEVNO, građevinski inženjering d.o.o., u stečaju Stjepana Ivičevića 32, 21300 Makarska</izvorni_sadrzaj>
    <derivirana_varijabla naziv="DomainObject.Predmet.ProtustrankaWithAdress_1">GRAĐEVNO, građevinski inženjering d.o.o., u stečaju Stjepana Ivičevića 32, 21300 Makarska</derivirana_varijabla>
  </DomainObject.Predmet.ProtustrankaWithAdress>
  <DomainObject.Predmet.ProtustrankaWithAdressOIB>
    <izvorni_sadrzaj>GRAĐEVNO, građevinski inženjering d.o.o., u stečaju, OIB 65510330897, Stjepana Ivičevića 32, 21300 Makarska</izvorni_sadrzaj>
    <derivirana_varijabla naziv="DomainObject.Predmet.ProtustrankaWithAdressOIB_1">GRAĐEVNO, građevinski inženjering d.o.o., u stečaju, OIB 65510330897, Stjepana Ivičevića 32, 21300 Makarska</derivirana_varijabla>
  </DomainObject.Predmet.ProtustrankaWithAdressOIB>
  <DomainObject.Predmet.ProtustrankaNazivFormated>
    <izvorni_sadrzaj>GRAĐEVNO, građevinski inženjering d.o.o., u stečaju</izvorni_sadrzaj>
    <derivirana_varijabla naziv="DomainObject.Predmet.ProtustrankaNazivFormated_1">GRAĐEVNO, građevinski inženjering d.o.o., u stečaju</derivirana_varijabla>
  </DomainObject.Predmet.ProtustrankaNazivFormated>
  <DomainObject.Predmet.ProtustrankaNazivFormatedOIB>
    <izvorni_sadrzaj>GRAĐEVNO, građevinski inženjering d.o.o., u stečaju, OIB 65510330897</izvorni_sadrzaj>
    <derivirana_varijabla naziv="DomainObject.Predmet.ProtustrankaNazivFormatedOIB_1">GRAĐEVNO, građevinski inženjering d.o.o., u stečaju, OIB 65510330897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Mevludin Alić; Ante Duvnjak; Ivan Erceg; Veselko Erceg; Živko Gavrić; Ante Glavinić; Tonći Jakša; Zdravko Jonjić; Jovan Jović; Božidar Klarić; Zdravko Alvir; Mladen Beneta; Marko Begović; ČEDOMIR BIJELIĆ; Josip Buljević; Denis Družijanić; Josip Katavić; Juro Kostreš; Ante Lapenda; Joze Lendić; Nediljko Lendić; Stipo Martinović; Nediljko Panžić; Ivan Pejković; Neven Pletikosić; Jure Prgomet; Ante Primorac; Jozo Primorac; Igor Puharić; Ivo Ravlić; Drago Ravlić; Damir Ribarević; Milan Roso; Mato Roso; Matko Staničić; Tomislav Šarić; Branko Škrabić; Nedjeljko Šapit; Veselko Šapit; Željko Tamburović; Ratko Tripić; Ivan Tomaš; Jozo Tolj; Željko Topić; Boris Turina; Filip Utrobičić; Ivan Vrdoljak; Marin Vidović; Ivica Vujčić; Milan Vujčić; Zoran Vujčić; Zvonko Zelić; Ante Guć; Ante Lozo; Miroslav Matijašević; Ivan Baletić</izvorni_sadrzaj>
    <derivirana_varijabla naziv="DomainObject.Predmet.StrankaFormated_1">  Mevludin Alić; Ante Duvnjak; Ivan Erceg; Veselko Erceg; Živko Gavrić; Ante Glavinić; Tonći Jakša; Zdravko Jonjić; Jovan Jović; Božidar Klarić; Zdravko Alvir; Mladen Beneta; Marko Begović; ČEDOMIR BIJELIĆ; Josip Buljević; Denis Družijanić; Josip Katavić; Juro Kostreš; Ante Lapenda; Joze Lendić; Nediljko Lendić; Stipo Martinović; Nediljko Panžić; Ivan Pejković; Neven Pletikosić; Jure Prgomet; Ante Primorac; Jozo Primorac; Igor Puharić; Ivo Ravlić; Drago Ravlić; Damir Ribarević; Milan Roso; Mato Roso; Matko Staničić; Tomislav Šarić; Branko Škrabić; Nedjeljko Šapit; Veselko Šapit; Željko Tamburović; Ratko Tripić; Ivan Tomaš; Jozo Tolj; Željko Topić; Boris Turina; Filip Utrobičić; Ivan Vrdoljak; Marin Vidović; Ivica Vujčić; Milan Vujčić; Zoran Vujčić; Zvonko Zelić; Ante Guć; Ante Lozo; Miroslav Matijašević; Ivan Baletić</derivirana_varijabla>
  </DomainObject.Predmet.StrankaFormated>
  <DomainObject.Predmet.StrankaFormatedOIB>
    <izvorni_sadrzaj>  Mevludin Alić, OIB 33470624183; Ante Duvnjak, OIB 24082374827; Ivan Erceg, OIB 05913044345; Veselko Erceg, OIB 20046306819; Živko Gavrić, OIB 58416670261; Ante Glavinić, OIB 99453096029; Tonći Jakša, OIB 12676184640; Zdravko Jonjić, OIB 09854807651; Jovan Jović, OIB 20018571603; Božidar Klarić, OIB 03062836995; Zdravko Alvir, OIB 70425555794; Mladen Beneta, OIB 52057430841; Marko Begović, OIB 91058103383; ČEDOMIR BIJELIĆ, OIB 46000013272; Josip Buljević, OIB 64962512999; Denis Družijanić, OIB 34617161726; Josip Katavić, OIB 84183611399; Juro Kostreš, OIB 21691527218; Ante Lapenda, OIB 08908150430; Joze Lendić, OIB 07322138220; Nediljko Lendić, OIB 60823691539; Stipo Martinović, OIB 49916585967; Nediljko Panžić, OIB 08101052641; Ivan Pejković, OIB 00358736062; Neven Pletikosić, OIB 70433958764; Jure Prgomet, OIB 91948913494; Ante Primorac, OIB 51758747272; Jozo Primorac, OIB 60357658887; Igor Puharić, OIB 08499180803; Ivo Ravlić, OIB 63592870846; Drago Ravlić, OIB 34092177656; Damir Ribarević, OIB 60592693489; Milan Roso, OIB 30780939496; Mato Roso, OIB 16769738327; Matko Staničić, OIB 77319697219; Tomislav Šarić, OIB 03280988305; Branko Škrabić, OIB 87324504480; Nedjeljko Šapit, OIB 99758596165; Veselko Šapit, OIB 56782538313; Željko Tamburović, OIB 10248367466; Ratko Tripić, OIB 99430586017; Ivan Tomaš, OIB 96102950015; Jozo Tolj, OIB 88543350507; Željko Topić, OIB 44485504580; Boris Turina, OIB 24035120932; Filip Utrobičić, OIB 91430725331; Ivan Vrdoljak, OIB 80249403468; Marin Vidović, OIB 80879072243; Ivica Vujčić, OIB 34997245725; Milan Vujčić, OIB 71531446875; Zoran Vujčić, OIB 93317010951; Zvonko Zelić, OIB 07740308475; Ante Guć, OIB 39758981793; Ante Lozo, OIB 24012042370; Miroslav Matijašević, OIB 02571424353; Ivan Baletić, OIB 58280648614</izvorni_sadrzaj>
    <derivirana_varijabla naziv="DomainObject.Predmet.StrankaFormatedOIB_1">  Mevludin Alić, OIB 33470624183; Ante Duvnjak, OIB 24082374827; Ivan Erceg, OIB 05913044345; Veselko Erceg, OIB 20046306819; Živko Gavrić, OIB 58416670261; Ante Glavinić, OIB 99453096029; Tonći Jakša, OIB 12676184640; Zdravko Jonjić, OIB 09854807651; Jovan Jović, OIB 20018571603; Božidar Klarić, OIB 03062836995; Zdravko Alvir, OIB 70425555794; Mladen Beneta, OIB 52057430841; Marko Begović, OIB 91058103383; ČEDOMIR BIJELIĆ, OIB 46000013272; Josip Buljević, OIB 64962512999; Denis Družijanić, OIB 34617161726; Josip Katavić, OIB 84183611399; Juro Kostreš, OIB 21691527218; Ante Lapenda, OIB 08908150430; Joze Lendić, OIB 07322138220; Nediljko Lendić, OIB 60823691539; Stipo Martinović, OIB 49916585967; Nediljko Panžić, OIB 08101052641; Ivan Pejković, OIB 00358736062; Neven Pletikosić, OIB 70433958764; Jure Prgomet, OIB 91948913494; Ante Primorac, OIB 51758747272; Jozo Primorac, OIB 60357658887; Igor Puharić, OIB 08499180803; Ivo Ravlić, OIB 63592870846; Drago Ravlić, OIB 34092177656; Damir Ribarević, OIB 60592693489; Milan Roso, OIB 30780939496; Mato Roso, OIB 16769738327; Matko Staničić, OIB 77319697219; Tomislav Šarić, OIB 03280988305; Branko Škrabić, OIB 87324504480; Nedjeljko Šapit, OIB 99758596165; Veselko Šapit, OIB 56782538313; Željko Tamburović, OIB 10248367466; Ratko Tripić, OIB 99430586017; Ivan Tomaš, OIB 96102950015; Jozo Tolj, OIB 88543350507; Željko Topić, OIB 44485504580; Boris Turina, OIB 24035120932; Filip Utrobičić, OIB 91430725331; Ivan Vrdoljak, OIB 80249403468; Marin Vidović, OIB 80879072243; Ivica Vujčić, OIB 34997245725; Milan Vujčić, OIB 71531446875; Zoran Vujčić, OIB 93317010951; Zvonko Zelić, OIB 07740308475; Ante Guć, OIB 39758981793; Ante Lozo, OIB 24012042370; Miroslav Matijašević, OIB 02571424353; Ivan Baletić, OIB 58280648614</derivirana_varijabla>
  </DomainObject.Predmet.StrankaFormatedOIB>
  <DomainObject.Predmet.StrankaFormatedWithAdress>
    <izvorni_sadrzaj> Mevludin Alić, Tučepska 13 A, 21300 Makarska; Ante Duvnjak, ZRINSKO-FRANKOPANSKA 3 (ranije: MAKARSKA, ZRINSKO-FRANKOPANSKA, 4/2), 21300 Makarska; Ivan Erceg, Zrinsko-frankopanska 6/2, 21300 Makarska; Veselko Erceg, Zrinsko-frankopanska 35, 21300 Makarska; Živko Gavrić, Zrinsko-frankopanska 35, 21300 Makarska; Ante Glavinić, Stari Velikobrdski Put 22, 21300 Makarska; Tonći Jakša, Breljanska 4, 21300 Makarska; Zdravko Jonjić, Marka Marulića 5/2, 21300 Makarska; Jovan Jović, ZRINSKO-FRANKOPANSKA 35 (ranije: MAKARSKA, ZRINSKO-FRANKOPANSKA, 6/2), 21300 Makarska; Božidar Klarić, Stomarica 19, 21320 Brela; Zdravko Alvir, Stari Velikobrdski Put 26 A, 21300 Makarska; Mladen Beneta, ZRINSKO-FRANKOPANSKA 35 (ranije: MAKARSKA, ZRINSKO-FRANKOPANSKA, 6/2), 21300 Makarska; Marko Begović, Breljanska 4, 21300 Makarska; ČEDOMIR BIJELIĆ, Vrgorska ulica 4a, 21300 Makarska; Josip Buljević, Stranice 4, 21255 Slime; Denis Družijanić, Slikara Gojaka 15, 21300 Makarska; Josip Katavić, Zrinsko Frankopanska 19, 21300 Makarska; Juro Kostreš; Ante Lapenda; Joze Lendić, BIOKOVSKA 32 B (ranije: MAKARSKA, MIHOVILA GLAVINIĆA, 9), 21300 Makarska; Nediljko Lendić, PODGORSKE SKALE 9 (ranije: MAKARSKA, PODGORSKE SKALE, 2/4), 21300 Makarska; Stipo Martinović, Dubrovačka 7, 21300 Makarska; Nediljko Panžić, KIPARA MEŠTROVIĆA 14 (ranije: MAKARSKA, KIPARA MEŠTROVIĆA, 4), 21300 Makarska; Ivan Pejković, Kipara Meštrovića 10, 21300 Makarska; Neven Pletikosić, Stjepana Radića 17, 21300 Makarska; Jure Prgomet, Put Mlikarica 10, 21300 Makarska; Ante Primorac; Jozo Primorac, Vrgorački Put 4 A, 21300 Makarska; Igor Puharić, Kralja P. Krešimira Iv 72, 21300 Makarska; Ivo Ravlić, Dubrovačka 9, 21300 Makarska; Drago Ravlić, Zrinsko-frankopanska 27, 21300 Makarska; Damir Ribarević, Ulica Don Mihovila Pavlinovića 6, 21320 Baška Voda; Milan Roso, Podgorske Skale 2/5, 21300 Makarska; Mato Roso, VRGORSKA 4 A (ranije: MAKARSKA, VRGORAČKI PUT, 4 A), 21300 Makarska; Matko Staničić, Bast 95, 21320 Bast; Tomislav Šarić, Gornji Ratac 23, 21300 Tučepi; Branko Škrabić, CESTA DOMOVINSKOG RATA 5 (ranije: GORNJA BRELA, GORNJA BRELA, 4), 21255 Gornja Brela; Nedjeljko Šapit, Požare 26, 21300 Makarska; Veselko Šapit, Zagrebačka 35, 21300 Makarska; Željko Tamburović, Kalalarga 28, 21300 Makarska; Ratko Tripić; Ivan Tomaš, Kipara Meštrovića S4, 21300 Makarska; Jozo Tolj, Stjepana Radića 19, 21300 Makarska; Željko Topić, LIČKA 4 (ranije: MAKARSKA, ZAGREBAČKA, 5/4), 21300 Makarska; Boris Turina, KIPARA MEŠTROVIĆA 10 (ranije: MAKARSKA, KIPARA MEŠTROVIĆA, 4), 21300 Makarska; Filip Utrobičić, ĆUDAN 7 (ranije: SLIME, SLIME, 0), 21255 Slime; Ivan Vrdoljak, VRGORSKA 4 (ranije: MAKARSKA, VRGORAČKI PUT, 4 A), 21300 Makarska; Marin Vidović, Primorska 5, 21300 Makarska; Ivica Vujčić, Maslinarska 32 A, 21300 Makarska; Milan Vujčić, Zrinsko-frankopanska 6/2, 21300 Makarska; Zoran Vujčić, Tučepska 13, 21300 Makarska; Zvonko Zelić, Hvarska 11, 21300 Makarska; Ante Guć, STJEPANA RADIĆA 6 (ranije: MAKARSKA, STJEPANA RADIĆA, 4/1), 21300 Makarska; Ante Lozo, Rusendić 5, 21300 Veliko Brdo; Miroslav Matijašević, MOLIZANSKIH HRVATA 60 (ranije: MAKARSKA, MOLIZANSKIH HRVATA, 1/2), 21300 Makarska; Ivan Baletić, Antuna Gustava Matoša 1, 21300 Makarska</izvorni_sadrzaj>
    <derivirana_varijabla naziv="DomainObject.Predmet.StrankaFormatedWithAdress_1"> Mevludin Alić, Tučepska 13 A, 21300 Makarska; Ante Duvnjak, ZRINSKO-FRANKOPANSKA 3 (ranije: MAKARSKA, ZRINSKO-FRANKOPANSKA, 4/2), 21300 Makarska; Ivan Erceg, Zrinsko-frankopanska 6/2, 21300 Makarska; Veselko Erceg, Zrinsko-frankopanska 35, 21300 Makarska; Živko Gavrić, Zrinsko-frankopanska 35, 21300 Makarska; Ante Glavinić, Stari Velikobrdski Put 22, 21300 Makarska; Tonći Jakša, Breljanska 4, 21300 Makarska; Zdravko Jonjić, Marka Marulića 5/2, 21300 Makarska; Jovan Jović, ZRINSKO-FRANKOPANSKA 35 (ranije: MAKARSKA, ZRINSKO-FRANKOPANSKA, 6/2), 21300 Makarska; Božidar Klarić, Stomarica 19, 21320 Brela; Zdravko Alvir, Stari Velikobrdski Put 26 A, 21300 Makarska; Mladen Beneta, ZRINSKO-FRANKOPANSKA 35 (ranije: MAKARSKA, ZRINSKO-FRANKOPANSKA, 6/2), 21300 Makarska; Marko Begović, Breljanska 4, 21300 Makarska; ČEDOMIR BIJELIĆ, Vrgorska ulica 4a, 21300 Makarska; Josip Buljević, Stranice 4, 21255 Slime; Denis Družijanić, Slikara Gojaka 15, 21300 Makarska; Josip Katavić, Zrinsko Frankopanska 19, 21300 Makarska; Juro Kostreš; Ante Lapenda; Joze Lendić, BIOKOVSKA 32 B (ranije: MAKARSKA, MIHOVILA GLAVINIĆA, 9), 21300 Makarska; Nediljko Lendić, PODGORSKE SKALE 9 (ranije: MAKARSKA, PODGORSKE SKALE, 2/4), 21300 Makarska; Stipo Martinović, Dubrovačka 7, 21300 Makarska; Nediljko Panžić, KIPARA MEŠTROVIĆA 14 (ranije: MAKARSKA, KIPARA MEŠTROVIĆA, 4), 21300 Makarska; Ivan Pejković, Kipara Meštrovića 10, 21300 Makarska; Neven Pletikosić, Stjepana Radića 17, 21300 Makarska; Jure Prgomet, Put Mlikarica 10, 21300 Makarska; Ante Primorac; Jozo Primorac, Vrgorački Put 4 A, 21300 Makarska; Igor Puharić, Kralja P. Krešimira Iv 72, 21300 Makarska; Ivo Ravlić, Dubrovačka 9, 21300 Makarska; Drago Ravlić, Zrinsko-frankopanska 27, 21300 Makarska; Damir Ribarević, Ulica Don Mihovila Pavlinovića 6, 21320 Baška Voda; Milan Roso, Podgorske Skale 2/5, 21300 Makarska; Mato Roso, VRGORSKA 4 A (ranije: MAKARSKA, VRGORAČKI PUT, 4 A), 21300 Makarska; Matko Staničić, Bast 95, 21320 Bast; Tomislav Šarić, Gornji Ratac 23, 21300 Tučepi; Branko Škrabić, CESTA DOMOVINSKOG RATA 5 (ranije: GORNJA BRELA, GORNJA BRELA, 4), 21255 Gornja Brela; Nedjeljko Šapit, Požare 26, 21300 Makarska; Veselko Šapit, Zagrebačka 35, 21300 Makarska; Željko Tamburović, Kalalarga 28, 21300 Makarska; Ratko Tripić; Ivan Tomaš, Kipara Meštrovića S4, 21300 Makarska; Jozo Tolj, Stjepana Radića 19, 21300 Makarska; Željko Topić, LIČKA 4 (ranije: MAKARSKA, ZAGREBAČKA, 5/4), 21300 Makarska; Boris Turina, KIPARA MEŠTROVIĆA 10 (ranije: MAKARSKA, KIPARA MEŠTROVIĆA, 4), 21300 Makarska; Filip Utrobičić, ĆUDAN 7 (ranije: SLIME, SLIME, 0), 21255 Slime; Ivan Vrdoljak, VRGORSKA 4 (ranije: MAKARSKA, VRGORAČKI PUT, 4 A), 21300 Makarska; Marin Vidović, Primorska 5, 21300 Makarska; Ivica Vujčić, Maslinarska 32 A, 21300 Makarska; Milan Vujčić, Zrinsko-frankopanska 6/2, 21300 Makarska; Zoran Vujčić, Tučepska 13, 21300 Makarska; Zvonko Zelić, Hvarska 11, 21300 Makarska; Ante Guć, STJEPANA RADIĆA 6 (ranije: MAKARSKA, STJEPANA RADIĆA, 4/1), 21300 Makarska; Ante Lozo, Rusendić 5, 21300 Veliko Brdo; Miroslav Matijašević, MOLIZANSKIH HRVATA 60 (ranije: MAKARSKA, MOLIZANSKIH HRVATA, 1/2), 21300 Makarska; Ivan Baletić, Antuna Gustava Matoša 1, 21300 Makarska</derivirana_varijabla>
  </DomainObject.Predmet.StrankaFormatedWithAdress>
  <DomainObject.Predmet.StrankaFormatedWithAdressOIB>
    <izvorni_sadrzaj> Mevludin Alić, OIB 33470624183, Tučepska 13 A, 21300 Makarska; Ante Duvnjak, OIB 24082374827, ZRINSKO-FRANKOPANSKA 3 (ranije: MAKARSKA, ZRINSKO-FRANKOPANSKA, 4/2), 21300 Makarska; Ivan Erceg, OIB 05913044345, Zrinsko-frankopanska 6/2, 21300 Makarska; Veselko Erceg, OIB 20046306819, Zrinsko-frankopanska 35, 21300 Makarska; Živko Gavrić, OIB 58416670261, Zrinsko-frankopanska 35, 21300 Makarska; Ante Glavinić, OIB 99453096029, Stari Velikobrdski Put 22, 21300 Makarska; Tonći Jakša, OIB 12676184640, Breljanska 4, 21300 Makarska; Zdravko Jonjić, OIB 09854807651, Marka Marulića 5/2, 21300 Makarska; Jovan Jović, OIB 20018571603, ZRINSKO-FRANKOPANSKA 35 (ranije: MAKARSKA, ZRINSKO-FRANKOPANSKA, 6/2), 21300 Makarska; Božidar Klarić, OIB 03062836995, Stomarica 19, 21320 Brela; Zdravko Alvir, OIB 70425555794, Stari Velikobrdski Put 26 A, 21300 Makarska; Mladen Beneta, OIB 52057430841, ZRINSKO-FRANKOPANSKA 35 (ranije: MAKARSKA, ZRINSKO-FRANKOPANSKA, 6/2), 21300 Makarska; Marko Begović, OIB 91058103383, Breljanska 4, 21300 Makarska; ČEDOMIR BIJELIĆ, OIB 46000013272, Vrgorska ulica 4a, 21300 Makarska; Josip Buljević, OIB 64962512999, Stranice 4, 21255 Slime; Denis Družijanić, OIB 34617161726, Slikara Gojaka 15, 21300 Makarska; Josip Katavić, OIB 84183611399, Zrinsko Frankopanska 19, 21300 Makarska; Juro Kostreš, OIB 21691527218; Ante Lapenda, OIB 08908150430; Joze Lendić, OIB 07322138220, BIOKOVSKA 32 B (ranije: MAKARSKA, MIHOVILA GLAVINIĆA, 9), 21300 Makarska; Nediljko Lendić, OIB 60823691539, PODGORSKE SKALE 9 (ranije: MAKARSKA, PODGORSKE SKALE, 2/4), 21300 Makarska; Stipo Martinović, OIB 49916585967, Dubrovačka 7, 21300 Makarska; Nediljko Panžić, OIB 08101052641, KIPARA MEŠTROVIĆA 14 (ranije: MAKARSKA, KIPARA MEŠTROVIĆA, 4), 21300 Makarska; Ivan Pejković, OIB 00358736062, Kipara Meštrovića 10, 21300 Makarska; Neven Pletikosić, OIB 70433958764, Stjepana Radića 17, 21300 Makarska; Jure Prgomet, OIB 91948913494, Put Mlikarica 10, 21300 Makarska; Ante Primorac, OIB 51758747272; Jozo Primorac, OIB 60357658887, Vrgorački Put 4 A, 21300 Makarska; Igor Puharić, OIB 08499180803, Kralja P. Krešimira Iv 72, 21300 Makarska; Ivo Ravlić, OIB 63592870846, Dubrovačka 9, 21300 Makarska; Drago Ravlić, OIB 34092177656, Zrinsko-frankopanska 27, 21300 Makarska; Damir Ribarević, OIB 60592693489, Ulica Don Mihovila Pavlinovića 6, 21320 Baška Voda; Milan Roso, OIB 30780939496, Podgorske Skale 2/5, 21300 Makarska; Mato Roso, OIB 16769738327, VRGORSKA 4 A (ranije: MAKARSKA, VRGORAČKI PUT, 4 A), 21300 Makarska; Matko Staničić, OIB 77319697219, Bast 95, 21320 Bast; Tomislav Šarić, OIB 03280988305, Gornji Ratac 23, 21300 Tučepi; Branko Škrabić, OIB 87324504480, CESTA DOMOVINSKOG RATA 5 (ranije: GORNJA BRELA, GORNJA BRELA, 4), 21255 Gornja Brela; Nedjeljko Šapit, OIB 99758596165, Požare 26, 21300 Makarska; Veselko Šapit, OIB 56782538313, Zagrebačka 35, 21300 Makarska; Željko Tamburović, OIB 10248367466, Kalalarga 28, 21300 Makarska; Ratko Tripić, OIB 99430586017; Ivan Tomaš, OIB 96102950015, Kipara Meštrovića S4, 21300 Makarska; Jozo Tolj, OIB 88543350507, Stjepana Radića 19, 21300 Makarska; Željko Topić, OIB 44485504580, LIČKA 4 (ranije: MAKARSKA, ZAGREBAČKA, 5/4), 21300 Makarska; Boris Turina, OIB 24035120932, KIPARA MEŠTROVIĆA 10 (ranije: MAKARSKA, KIPARA MEŠTROVIĆA, 4), 21300 Makarska; Filip Utrobičić, OIB 91430725331, ĆUDAN 7 (ranije: SLIME, SLIME, 0), 21255 Slime; Ivan Vrdoljak, OIB 80249403468, VRGORSKA 4 (ranije: MAKARSKA, VRGORAČKI PUT, 4 A), 21300 Makarska; Marin Vidović, OIB 80879072243, Primorska 5, 21300 Makarska; Ivica Vujčić, OIB 34997245725, Maslinarska 32 A, 21300 Makarska; Milan Vujčić, OIB 71531446875, Zrinsko-frankopanska 6/2, 21300 Makarska; Zoran Vujčić, OIB 93317010951, Tučepska 13, 21300 Makarska; Zvonko Zelić, OIB 07740308475, Hvarska 11, 21300 Makarska; Ante Guć, OIB 39758981793, STJEPANA RADIĆA 6 (ranije: MAKARSKA, STJEPANA RADIĆA, 4/1), 21300 Makarska; Ante Lozo, OIB 24012042370, Rusendić 5, 21300 Veliko Brdo; Miroslav Matijašević, OIB 02571424353, MOLIZANSKIH HRVATA 60 (ranije: MAKARSKA, MOLIZANSKIH HRVATA, 1/2), 21300 Makarska; Ivan Baletić, OIB 58280648614, Antuna Gustava Matoša 1, 21300 Makarska</izvorni_sadrzaj>
    <derivirana_varijabla naziv="DomainObject.Predmet.StrankaFormatedWithAdressOIB_1"> Mevludin Alić, OIB 33470624183, Tučepska 13 A, 21300 Makarska; Ante Duvnjak, OIB 24082374827, ZRINSKO-FRANKOPANSKA 3 (ranije: MAKARSKA, ZRINSKO-FRANKOPANSKA, 4/2), 21300 Makarska; Ivan Erceg, OIB 05913044345, Zrinsko-frankopanska 6/2, 21300 Makarska; Veselko Erceg, OIB 20046306819, Zrinsko-frankopanska 35, 21300 Makarska; Živko Gavrić, OIB 58416670261, Zrinsko-frankopanska 35, 21300 Makarska; Ante Glavinić, OIB 99453096029, Stari Velikobrdski Put 22, 21300 Makarska; Tonći Jakša, OIB 12676184640, Breljanska 4, 21300 Makarska; Zdravko Jonjić, OIB 09854807651, Marka Marulića 5/2, 21300 Makarska; Jovan Jović, OIB 20018571603, ZRINSKO-FRANKOPANSKA 35 (ranije: MAKARSKA, ZRINSKO-FRANKOPANSKA, 6/2), 21300 Makarska; Božidar Klarić, OIB 03062836995, Stomarica 19, 21320 Brela; Zdravko Alvir, OIB 70425555794, Stari Velikobrdski Put 26 A, 21300 Makarska; Mladen Beneta, OIB 52057430841, ZRINSKO-FRANKOPANSKA 35 (ranije: MAKARSKA, ZRINSKO-FRANKOPANSKA, 6/2), 21300 Makarska; Marko Begović, OIB 91058103383, Breljanska 4, 21300 Makarska; ČEDOMIR BIJELIĆ, OIB 46000013272, Vrgorska ulica 4a, 21300 Makarska; Josip Buljević, OIB 64962512999, Stranice 4, 21255 Slime; Denis Družijanić, OIB 34617161726, Slikara Gojaka 15, 21300 Makarska; Josip Katavić, OIB 84183611399, Zrinsko Frankopanska 19, 21300 Makarska; Juro Kostreš, OIB 21691527218; Ante Lapenda, OIB 08908150430; Joze Lendić, OIB 07322138220, BIOKOVSKA 32 B (ranije: MAKARSKA, MIHOVILA GLAVINIĆA, 9), 21300 Makarska; Nediljko Lendić, OIB 60823691539, PODGORSKE SKALE 9 (ranije: MAKARSKA, PODGORSKE SKALE, 2/4), 21300 Makarska; Stipo Martinović, OIB 49916585967, Dubrovačka 7, 21300 Makarska; Nediljko Panžić, OIB 08101052641, KIPARA MEŠTROVIĆA 14 (ranije: MAKARSKA, KIPARA MEŠTROVIĆA, 4), 21300 Makarska; Ivan Pejković, OIB 00358736062, Kipara Meštrovića 10, 21300 Makarska; Neven Pletikosić, OIB 70433958764, Stjepana Radića 17, 21300 Makarska; Jure Prgomet, OIB 91948913494, Put Mlikarica 10, 21300 Makarska; Ante Primorac, OIB 51758747272; Jozo Primorac, OIB 60357658887, Vrgorački Put 4 A, 21300 Makarska; Igor Puharić, OIB 08499180803, Kralja P. Krešimira Iv 72, 21300 Makarska; Ivo Ravlić, OIB 63592870846, Dubrovačka 9, 21300 Makarska; Drago Ravlić, OIB 34092177656, Zrinsko-frankopanska 27, 21300 Makarska; Damir Ribarević, OIB 60592693489, Ulica Don Mihovila Pavlinovića 6, 21320 Baška Voda; Milan Roso, OIB 30780939496, Podgorske Skale 2/5, 21300 Makarska; Mato Roso, OIB 16769738327, VRGORSKA 4 A (ranije: MAKARSKA, VRGORAČKI PUT, 4 A), 21300 Makarska; Matko Staničić, OIB 77319697219, Bast 95, 21320 Bast; Tomislav Šarić, OIB 03280988305, Gornji Ratac 23, 21300 Tučepi; Branko Škrabić, OIB 87324504480, CESTA DOMOVINSKOG RATA 5 (ranije: GORNJA BRELA, GORNJA BRELA, 4), 21255 Gornja Brela; Nedjeljko Šapit, OIB 99758596165, Požare 26, 21300 Makarska; Veselko Šapit, OIB 56782538313, Zagrebačka 35, 21300 Makarska; Željko Tamburović, OIB 10248367466, Kalalarga 28, 21300 Makarska; Ratko Tripić, OIB 99430586017; Ivan Tomaš, OIB 96102950015, Kipara Meštrovića S4, 21300 Makarska; Jozo Tolj, OIB 88543350507, Stjepana Radića 19, 21300 Makarska; Željko Topić, OIB 44485504580, LIČKA 4 (ranije: MAKARSKA, ZAGREBAČKA, 5/4), 21300 Makarska; Boris Turina, OIB 24035120932, KIPARA MEŠTROVIĆA 10 (ranije: MAKARSKA, KIPARA MEŠTROVIĆA, 4), 21300 Makarska; Filip Utrobičić, OIB 91430725331, ĆUDAN 7 (ranije: SLIME, SLIME, 0), 21255 Slime; Ivan Vrdoljak, OIB 80249403468, VRGORSKA 4 (ranije: MAKARSKA, VRGORAČKI PUT, 4 A), 21300 Makarska; Marin Vidović, OIB 80879072243, Primorska 5, 21300 Makarska; Ivica Vujčić, OIB 34997245725, Maslinarska 32 A, 21300 Makarska; Milan Vujčić, OIB 71531446875, Zrinsko-frankopanska 6/2, 21300 Makarska; Zoran Vujčić, OIB 93317010951, Tučepska 13, 21300 Makarska; Zvonko Zelić, OIB 07740308475, Hvarska 11, 21300 Makarska; Ante Guć, OIB 39758981793, STJEPANA RADIĆA 6 (ranije: MAKARSKA, STJEPANA RADIĆA, 4/1), 21300 Makarska; Ante Lozo, OIB 24012042370, Rusendić 5, 21300 Veliko Brdo; Miroslav Matijašević, OIB 02571424353, MOLIZANSKIH HRVATA 60 (ranije: MAKARSKA, MOLIZANSKIH HRVATA, 1/2), 21300 Makarska; Ivan Baletić, OIB 58280648614, Antuna Gustava Matoša 1, 21300 Makarska</derivirana_varijabla>
  </DomainObject.Predmet.StrankaFormatedWithAdressOIB>
  <DomainObject.Predmet.StrankaWithAdress>
    <izvorni_sadrzaj>Mevludin Alić Tučepska 13 A,21300 Makarska,Ante Duvnjak ZRINSKO-FRANKOPANSKA 3 (ranije: MAKARSKA, ZRINSKO-FRANKOPANSKA, 4/2),21300 Makarska,Ivan Erceg Zrinsko-frankopanska 6/2,21300 Makarska,Veselko Erceg Zrinsko-frankopanska 35,21300 Makarska,Živko Gavrić Zrinsko-frankopanska 35,21300 Makarska,Ante Glavinić Stari Velikobrdski Put 22,21300 Makarska,Tonći Jakša Breljanska 4,21300 Makarska,Zdravko Jonjić Marka Marulića 5/2,21300 Makarska,Jovan Jović ZRINSKO-FRANKOPANSKA 35 (ranije: MAKARSKA, ZRINSKO-FRANKOPANSKA, 6/2),21300 Makarska,Božidar Klarić Stomarica 19,21320 Brela,Zdravko Alvir Stari Velikobrdski Put 26 A,21300 Makarska,Mladen Beneta ZRINSKO-FRANKOPANSKA 35 (ranije: MAKARSKA, ZRINSKO-FRANKOPANSKA, 6/2),21300 Makarska,Marko Begović Breljanska 4,21300 Makarska,ČEDOMIR BIJELIĆ Vrgorska ulica 4a,21300 Makarska,Josip Buljević Stranice 4,21255 Slime,Denis Družijanić Slikara Gojaka 15,21300 Makarska,Josip Katavić Zrinsko Frankopanska 19,21300 Makarska,Juro Kostreš ,Ante Lapenda ,Joze Lendić BIOKOVSKA 32 B (ranije: MAKARSKA, MIHOVILA GLAVINIĆA, 9),21300 Makarska,Nediljko Lendić PODGORSKE SKALE 9 (ranije: MAKARSKA, PODGORSKE SKALE, 2/4),21300 Makarska,Stipo Martinović Dubrovačka 7,21300 Makarska,Nediljko Panžić KIPARA MEŠTROVIĆA 14 (ranije: MAKARSKA, KIPARA MEŠTROVIĆA, 4),21300 Makarska,Ivan Pejković Kipara Meštrovića 10,21300 Makarska,Neven Pletikosić Stjepana Radića 17,21300 Makarska,Jure Prgomet Put Mlikarica 10,21300 Makarska,Ante Primorac ,Jozo Primorac Vrgorački Put 4 A,21300 Makarska,Igor Puharić Kralja P. Krešimira Iv 72,21300 Makarska,Ivo Ravlić Dubrovačka 9,21300 Makarska,Drago Ravlić Zrinsko-frankopanska 27,21300 Makarska,Damir Ribarević Ulica Don Mihovila Pavlinovića 6,21320 Baška Voda,Milan Roso Podgorske Skale 2/5,21300 Makarska,Mato Roso VRGORSKA 4 A (ranije: MAKARSKA, VRGORAČKI PUT, 4 A),21300 Makarska,Matko Staničić Bast 95,21320 Bast,Tomislav Šarić Gornji Ratac 23,21300 Tučepi,Branko Škrabić CESTA DOMOVINSKOG RATA 5 (ranije: GORNJA BRELA, GORNJA BRELA, 4),21255 Gornja Brela,Nedjeljko Šapit Požare 26,21300 Makarska,Veselko Šapit Zagrebačka 35,21300 Makarska,Željko Tamburović Kalalarga 28,21300 Makarska,Ratko Tripić ,Ivan Tomaš Kipara Meštrovića S4,21300 Makarska,Jozo Tolj Stjepana Radića 19,21300 Makarska,Željko Topić LIČKA 4 (ranije: MAKARSKA, ZAGREBAČKA, 5/4),21300 Makarska,Boris Turina KIPARA MEŠTROVIĆA 10 (ranije: MAKARSKA, KIPARA MEŠTROVIĆA, 4),21300 Makarska,Filip Utrobičić ĆUDAN 7 (ranije: SLIME, SLIME, 0),21255 Slime,Ivan Vrdoljak VRGORSKA 4 (ranije: MAKARSKA, VRGORAČKI PUT, 4 A),21300 Makarska,Marin Vidović Primorska 5,21300 Makarska,Ivica Vujčić Maslinarska 32 A,21300 Makarska,Milan Vujčić Zrinsko-frankopanska 6/2,21300 Makarska,Zoran Vujčić Tučepska 13,21300 Makarska,Zvonko Zelić Hvarska 11,21300 Makarska,Ante Guć STJEPANA RADIĆA 6 (ranije: MAKARSKA, STJEPANA RADIĆA, 4/1),21300 Makarska,Ante Lozo Rusendić 5,21300 Veliko Brdo,Miroslav Matijašević MOLIZANSKIH HRVATA 60 (ranije: MAKARSKA, MOLIZANSKIH HRVATA, 1/2),21300 Makarska,Ivan Baletić Antuna Gustava Matoša 1,21300 Makarska</izvorni_sadrzaj>
    <derivirana_varijabla naziv="DomainObject.Predmet.StrankaWithAdress_1">Mevludin Alić Tučepska 13 A,21300 Makarska,Ante Duvnjak ZRINSKO-FRANKOPANSKA 3 (ranije: MAKARSKA, ZRINSKO-FRANKOPANSKA, 4/2),21300 Makarska,Ivan Erceg Zrinsko-frankopanska 6/2,21300 Makarska,Veselko Erceg Zrinsko-frankopanska 35,21300 Makarska,Živko Gavrić Zrinsko-frankopanska 35,21300 Makarska,Ante Glavinić Stari Velikobrdski Put 22,21300 Makarska,Tonći Jakša Breljanska 4,21300 Makarska,Zdravko Jonjić Marka Marulića 5/2,21300 Makarska,Jovan Jović ZRINSKO-FRANKOPANSKA 35 (ranije: MAKARSKA, ZRINSKO-FRANKOPANSKA, 6/2),21300 Makarska,Božidar Klarić Stomarica 19,21320 Brela,Zdravko Alvir Stari Velikobrdski Put 26 A,21300 Makarska,Mladen Beneta ZRINSKO-FRANKOPANSKA 35 (ranije: MAKARSKA, ZRINSKO-FRANKOPANSKA, 6/2),21300 Makarska,Marko Begović Breljanska 4,21300 Makarska,ČEDOMIR BIJELIĆ Vrgorska ulica 4a,21300 Makarska,Josip Buljević Stranice 4,21255 Slime,Denis Družijanić Slikara Gojaka 15,21300 Makarska,Josip Katavić Zrinsko Frankopanska 19,21300 Makarska,Juro Kostreš ,Ante Lapenda ,Joze Lendić BIOKOVSKA 32 B (ranije: MAKARSKA, MIHOVILA GLAVINIĆA, 9),21300 Makarska,Nediljko Lendić PODGORSKE SKALE 9 (ranije: MAKARSKA, PODGORSKE SKALE, 2/4),21300 Makarska,Stipo Martinović Dubrovačka 7,21300 Makarska,Nediljko Panžić KIPARA MEŠTROVIĆA 14 (ranije: MAKARSKA, KIPARA MEŠTROVIĆA, 4),21300 Makarska,Ivan Pejković Kipara Meštrovića 10,21300 Makarska,Neven Pletikosić Stjepana Radića 17,21300 Makarska,Jure Prgomet Put Mlikarica 10,21300 Makarska,Ante Primorac ,Jozo Primorac Vrgorački Put 4 A,21300 Makarska,Igor Puharić Kralja P. Krešimira Iv 72,21300 Makarska,Ivo Ravlić Dubrovačka 9,21300 Makarska,Drago Ravlić Zrinsko-frankopanska 27,21300 Makarska,Damir Ribarević Ulica Don Mihovila Pavlinovića 6,21320 Baška Voda,Milan Roso Podgorske Skale 2/5,21300 Makarska,Mato Roso VRGORSKA 4 A (ranije: MAKARSKA, VRGORAČKI PUT, 4 A),21300 Makarska,Matko Staničić Bast 95,21320 Bast,Tomislav Šarić Gornji Ratac 23,21300 Tučepi,Branko Škrabić CESTA DOMOVINSKOG RATA 5 (ranije: GORNJA BRELA, GORNJA BRELA, 4),21255 Gornja Brela,Nedjeljko Šapit Požare 26,21300 Makarska,Veselko Šapit Zagrebačka 35,21300 Makarska,Željko Tamburović Kalalarga 28,21300 Makarska,Ratko Tripić ,Ivan Tomaš Kipara Meštrovića S4,21300 Makarska,Jozo Tolj Stjepana Radića 19,21300 Makarska,Željko Topić LIČKA 4 (ranije: MAKARSKA, ZAGREBAČKA, 5/4),21300 Makarska,Boris Turina KIPARA MEŠTROVIĆA 10 (ranije: MAKARSKA, KIPARA MEŠTROVIĆA, 4),21300 Makarska,Filip Utrobičić ĆUDAN 7 (ranije: SLIME, SLIME, 0),21255 Slime,Ivan Vrdoljak VRGORSKA 4 (ranije: MAKARSKA, VRGORAČKI PUT, 4 A),21300 Makarska,Marin Vidović Primorska 5,21300 Makarska,Ivica Vujčić Maslinarska 32 A,21300 Makarska,Milan Vujčić Zrinsko-frankopanska 6/2,21300 Makarska,Zoran Vujčić Tučepska 13,21300 Makarska,Zvonko Zelić Hvarska 11,21300 Makarska,Ante Guć STJEPANA RADIĆA 6 (ranije: MAKARSKA, STJEPANA RADIĆA, 4/1),21300 Makarska,Ante Lozo Rusendić 5,21300 Veliko Brdo,Miroslav Matijašević MOLIZANSKIH HRVATA 60 (ranije: MAKARSKA, MOLIZANSKIH HRVATA, 1/2),21300 Makarska,Ivan Baletić Antuna Gustava Matoša 1,21300 Makarska</derivirana_varijabla>
  </DomainObject.Predmet.StrankaWithAdress>
  <DomainObject.Predmet.StrankaWithAdressOIB>
    <izvorni_sadrzaj>Mevludin Alić, OIB 33470624183, Tučepska 13 A,21300 Makarska,Ante Duvnjak, OIB 24082374827, ZRINSKO-FRANKOPANSKA 3 (ranije: MAKARSKA, ZRINSKO-FRANKOPANSKA, 4/2),21300 Makarska,Ivan Erceg, OIB 05913044345, Zrinsko-frankopanska 6/2,21300 Makarska,Veselko Erceg, OIB 20046306819, Zrinsko-frankopanska 35,21300 Makarska,Živko Gavrić, OIB 58416670261, Zrinsko-frankopanska 35,21300 Makarska,Ante Glavinić, OIB 99453096029, Stari Velikobrdski Put 22,21300 Makarska,Tonći Jakša, OIB 12676184640, Breljanska 4,21300 Makarska,Zdravko Jonjić, OIB 09854807651, Marka Marulića 5/2,21300 Makarska,Jovan Jović, OIB 20018571603, ZRINSKO-FRANKOPANSKA 35 (ranije: MAKARSKA, ZRINSKO-FRANKOPANSKA, 6/2),21300 Makarska,Božidar Klarić, OIB 03062836995, Stomarica 19,21320 Brela,Zdravko Alvir, OIB 70425555794, Stari Velikobrdski Put 26 A,21300 Makarska,Mladen Beneta, OIB 52057430841, ZRINSKO-FRANKOPANSKA 35 (ranije: MAKARSKA, ZRINSKO-FRANKOPANSKA, 6/2),21300 Makarska,Marko Begović, OIB 91058103383, Breljanska 4,21300 Makarska,ČEDOMIR BIJELIĆ, OIB 46000013272, Vrgorska ulica 4a,21300 Makarska,Josip Buljević, OIB 64962512999, Stranice 4,21255 Slime,Denis Družijanić, OIB 34617161726, Slikara Gojaka 15,21300 Makarska,Josip Katavić, OIB 84183611399, Zrinsko Frankopanska 19,21300 Makarska,Juro Kostreš, OIB 21691527218,Ante Lapenda, OIB 08908150430,Joze Lendić, OIB 07322138220, BIOKOVSKA 32 B (ranije: MAKARSKA, MIHOVILA GLAVINIĆA, 9),21300 Makarska,Nediljko Lendić, OIB 60823691539, PODGORSKE SKALE 9 (ranije: MAKARSKA, PODGORSKE SKALE, 2/4),21300 Makarska,Stipo Martinović, OIB 49916585967, Dubrovačka 7,21300 Makarska,Nediljko Panžić, OIB 08101052641, KIPARA MEŠTROVIĆA 14 (ranije: MAKARSKA, KIPARA MEŠTROVIĆA, 4),21300 Makarska,Ivan Pejković, OIB 00358736062, Kipara Meštrovića 10,21300 Makarska,Neven Pletikosić, OIB 70433958764, Stjepana Radića 17,21300 Makarska,Jure Prgomet, OIB 91948913494, Put Mlikarica 10,21300 Makarska,Ante Primorac, OIB 51758747272,Jozo Primorac, OIB 60357658887, Vrgorački Put 4 A,21300 Makarska,Igor Puharić, OIB 08499180803, Kralja P. Krešimira Iv 72,21300 Makarska,Ivo Ravlić, OIB 63592870846, Dubrovačka 9,21300 Makarska,Drago Ravlić, OIB 34092177656, Zrinsko-frankopanska 27,21300 Makarska,Damir Ribarević, OIB 60592693489, Ulica Don Mihovila Pavlinovića 6,21320 Baška Voda,Milan Roso, OIB 30780939496, Podgorske Skale 2/5,21300 Makarska,Mato Roso, OIB 16769738327, VRGORSKA 4 A (ranije: MAKARSKA, VRGORAČKI PUT, 4 A),21300 Makarska,Matko Staničić, OIB 77319697219, Bast 95,21320 Bast,Tomislav Šarić, OIB 03280988305, Gornji Ratac 23,21300 Tučepi,Branko Škrabić, OIB 87324504480, CESTA DOMOVINSKOG RATA 5 (ranije: GORNJA BRELA, GORNJA BRELA, 4),21255 Gornja Brela,Nedjeljko Šapit, OIB 99758596165, Požare 26,21300 Makarska,Veselko Šapit, OIB 56782538313, Zagrebačka 35,21300 Makarska,Željko Tamburović, OIB 10248367466, Kalalarga 28,21300 Makarska,Ratko Tripić, OIB 99430586017,Ivan Tomaš, OIB 96102950015, Kipara Meštrovića S4,21300 Makarska,Jozo Tolj, OIB 88543350507, Stjepana Radića 19,21300 Makarska,Željko Topić, OIB 44485504580, LIČKA 4 (ranije: MAKARSKA, ZAGREBAČKA, 5/4),21300 Makarska,Boris Turina, OIB 24035120932, KIPARA MEŠTROVIĆA 10 (ranije: MAKARSKA, KIPARA MEŠTROVIĆA, 4),21300 Makarska,Filip Utrobičić, OIB 91430725331, ĆUDAN 7 (ranije: SLIME, SLIME, 0),21255 Slime,Ivan Vrdoljak, OIB 80249403468, VRGORSKA 4 (ranije: MAKARSKA, VRGORAČKI PUT, 4 A),21300 Makarska,Marin Vidović, OIB 80879072243, Primorska 5,21300 Makarska,Ivica Vujčić, OIB 34997245725, Maslinarska 32 A,21300 Makarska,Milan Vujčić, OIB 71531446875, Zrinsko-frankopanska 6/2,21300 Makarska,Zoran Vujčić, OIB 93317010951, Tučepska 13,21300 Makarska,Zvonko Zelić, OIB 07740308475, Hvarska 11,21300 Makarska,Ante Guć, OIB 39758981793, STJEPANA RADIĆA 6 (ranije: MAKARSKA, STJEPANA RADIĆA, 4/1),21300 Makarska,Ante Lozo, OIB 24012042370, Rusendić 5,21300 Veliko Brdo,Miroslav Matijašević, OIB 02571424353, MOLIZANSKIH HRVATA 60 (ranije: MAKARSKA, MOLIZANSKIH HRVATA, 1/2),21300 Makarska,Ivan Baletić, OIB 58280648614, Antuna Gustava Matoša 1,21300 Makarska</izvorni_sadrzaj>
    <derivirana_varijabla naziv="DomainObject.Predmet.StrankaWithAdressOIB_1">Mevludin Alić, OIB 33470624183, Tučepska 13 A,21300 Makarska,Ante Duvnjak, OIB 24082374827, ZRINSKO-FRANKOPANSKA 3 (ranije: MAKARSKA, ZRINSKO-FRANKOPANSKA, 4/2),21300 Makarska,Ivan Erceg, OIB 05913044345, Zrinsko-frankopanska 6/2,21300 Makarska,Veselko Erceg, OIB 20046306819, Zrinsko-frankopanska 35,21300 Makarska,Živko Gavrić, OIB 58416670261, Zrinsko-frankopanska 35,21300 Makarska,Ante Glavinić, OIB 99453096029, Stari Velikobrdski Put 22,21300 Makarska,Tonći Jakša, OIB 12676184640, Breljanska 4,21300 Makarska,Zdravko Jonjić, OIB 09854807651, Marka Marulića 5/2,21300 Makarska,Jovan Jović, OIB 20018571603, ZRINSKO-FRANKOPANSKA 35 (ranije: MAKARSKA, ZRINSKO-FRANKOPANSKA, 6/2),21300 Makarska,Božidar Klarić, OIB 03062836995, Stomarica 19,21320 Brela,Zdravko Alvir, OIB 70425555794, Stari Velikobrdski Put 26 A,21300 Makarska,Mladen Beneta, OIB 52057430841, ZRINSKO-FRANKOPANSKA 35 (ranije: MAKARSKA, ZRINSKO-FRANKOPANSKA, 6/2),21300 Makarska,Marko Begović, OIB 91058103383, Breljanska 4,21300 Makarska,ČEDOMIR BIJELIĆ, OIB 46000013272, Vrgorska ulica 4a,21300 Makarska,Josip Buljević, OIB 64962512999, Stranice 4,21255 Slime,Denis Družijanić, OIB 34617161726, Slikara Gojaka 15,21300 Makarska,Josip Katavić, OIB 84183611399, Zrinsko Frankopanska 19,21300 Makarska,Juro Kostreš, OIB 21691527218,Ante Lapenda, OIB 08908150430,Joze Lendić, OIB 07322138220, BIOKOVSKA 32 B (ranije: MAKARSKA, MIHOVILA GLAVINIĆA, 9),21300 Makarska,Nediljko Lendić, OIB 60823691539, PODGORSKE SKALE 9 (ranije: MAKARSKA, PODGORSKE SKALE, 2/4),21300 Makarska,Stipo Martinović, OIB 49916585967, Dubrovačka 7,21300 Makarska,Nediljko Panžić, OIB 08101052641, KIPARA MEŠTROVIĆA 14 (ranije: MAKARSKA, KIPARA MEŠTROVIĆA, 4),21300 Makarska,Ivan Pejković, OIB 00358736062, Kipara Meštrovića 10,21300 Makarska,Neven Pletikosić, OIB 70433958764, Stjepana Radića 17,21300 Makarska,Jure Prgomet, OIB 91948913494, Put Mlikarica 10,21300 Makarska,Ante Primorac, OIB 51758747272,Jozo Primorac, OIB 60357658887, Vrgorački Put 4 A,21300 Makarska,Igor Puharić, OIB 08499180803, Kralja P. Krešimira Iv 72,21300 Makarska,Ivo Ravlić, OIB 63592870846, Dubrovačka 9,21300 Makarska,Drago Ravlić, OIB 34092177656, Zrinsko-frankopanska 27,21300 Makarska,Damir Ribarević, OIB 60592693489, Ulica Don Mihovila Pavlinovića 6,21320 Baška Voda,Milan Roso, OIB 30780939496, Podgorske Skale 2/5,21300 Makarska,Mato Roso, OIB 16769738327, VRGORSKA 4 A (ranije: MAKARSKA, VRGORAČKI PUT, 4 A),21300 Makarska,Matko Staničić, OIB 77319697219, Bast 95,21320 Bast,Tomislav Šarić, OIB 03280988305, Gornji Ratac 23,21300 Tučepi,Branko Škrabić, OIB 87324504480, CESTA DOMOVINSKOG RATA 5 (ranije: GORNJA BRELA, GORNJA BRELA, 4),21255 Gornja Brela,Nedjeljko Šapit, OIB 99758596165, Požare 26,21300 Makarska,Veselko Šapit, OIB 56782538313, Zagrebačka 35,21300 Makarska,Željko Tamburović, OIB 10248367466, Kalalarga 28,21300 Makarska,Ratko Tripić, OIB 99430586017,Ivan Tomaš, OIB 96102950015, Kipara Meštrovića S4,21300 Makarska,Jozo Tolj, OIB 88543350507, Stjepana Radića 19,21300 Makarska,Željko Topić, OIB 44485504580, LIČKA 4 (ranije: MAKARSKA, ZAGREBAČKA, 5/4),21300 Makarska,Boris Turina, OIB 24035120932, KIPARA MEŠTROVIĆA 10 (ranije: MAKARSKA, KIPARA MEŠTROVIĆA, 4),21300 Makarska,Filip Utrobičić, OIB 91430725331, ĆUDAN 7 (ranije: SLIME, SLIME, 0),21255 Slime,Ivan Vrdoljak, OIB 80249403468, VRGORSKA 4 (ranije: MAKARSKA, VRGORAČKI PUT, 4 A),21300 Makarska,Marin Vidović, OIB 80879072243, Primorska 5,21300 Makarska,Ivica Vujčić, OIB 34997245725, Maslinarska 32 A,21300 Makarska,Milan Vujčić, OIB 71531446875, Zrinsko-frankopanska 6/2,21300 Makarska,Zoran Vujčić, OIB 93317010951, Tučepska 13,21300 Makarska,Zvonko Zelić, OIB 07740308475, Hvarska 11,21300 Makarska,Ante Guć, OIB 39758981793, STJEPANA RADIĆA 6 (ranije: MAKARSKA, STJEPANA RADIĆA, 4/1),21300 Makarska,Ante Lozo, OIB 24012042370, Rusendić 5,21300 Veliko Brdo,Miroslav Matijašević, OIB 02571424353, MOLIZANSKIH HRVATA 60 (ranije: MAKARSKA, MOLIZANSKIH HRVATA, 1/2),21300 Makarska,Ivan Baletić, OIB 58280648614, Antuna Gustava Matoša 1,21300 Makarska</derivirana_varijabla>
  </DomainObject.Predmet.StrankaWithAdressOIB>
  <DomainObject.Predmet.StrankaNazivFormated>
    <izvorni_sadrzaj>Mevludin Alić,Ante Duvnjak,Ivan Erceg,Veselko Erceg,Živko Gavrić,Ante Glavinić,Tonći Jakša,Zdravko Jonjić,Jovan Jović,Božidar Klarić,Zdravko Alvir,Mladen Beneta,Marko Begović,ČEDOMIR BIJELIĆ,Josip Buljević,Denis Družijanić,Josip Katavić,Juro Kostreš,Ante Lapenda,Joze Lendić,Nediljko Lendić,Stipo Martinović,Nediljko Panžić,Ivan Pejković,Neven Pletikosić,Jure Prgomet,Ante Primorac,Jozo Primorac,Igor Puharić,Ivo Ravlić,Drago Ravlić,Damir Ribarević,Milan Roso,Mato Roso,Matko Staničić,Tomislav Šarić,Branko Škrabić,Nedjeljko Šapit,Veselko Šapit,Željko Tamburović,Ratko Tripić,Ivan Tomaš,Jozo Tolj,Željko Topić,Boris Turina,Filip Utrobičić,Ivan Vrdoljak,Marin Vidović,Ivica Vujčić,Milan Vujčić,Zoran Vujčić,Zvonko Zelić,Ante Guć,Ante Lozo,Miroslav Matijašević,Ivan Baletić</izvorni_sadrzaj>
    <derivirana_varijabla naziv="DomainObject.Predmet.StrankaNazivFormated_1">Mevludin Alić,Ante Duvnjak,Ivan Erceg,Veselko Erceg,Živko Gavrić,Ante Glavinić,Tonći Jakša,Zdravko Jonjić,Jovan Jović,Božidar Klarić,Zdravko Alvir,Mladen Beneta,Marko Begović,ČEDOMIR BIJELIĆ,Josip Buljević,Denis Družijanić,Josip Katavić,Juro Kostreš,Ante Lapenda,Joze Lendić,Nediljko Lendić,Stipo Martinović,Nediljko Panžić,Ivan Pejković,Neven Pletikosić,Jure Prgomet,Ante Primorac,Jozo Primorac,Igor Puharić,Ivo Ravlić,Drago Ravlić,Damir Ribarević,Milan Roso,Mato Roso,Matko Staničić,Tomislav Šarić,Branko Škrabić,Nedjeljko Šapit,Veselko Šapit,Željko Tamburović,Ratko Tripić,Ivan Tomaš,Jozo Tolj,Željko Topić,Boris Turina,Filip Utrobičić,Ivan Vrdoljak,Marin Vidović,Ivica Vujčić,Milan Vujčić,Zoran Vujčić,Zvonko Zelić,Ante Guć,Ante Lozo,Miroslav Matijašević,Ivan Baletić</derivirana_varijabla>
  </DomainObject.Predmet.StrankaNazivFormated>
  <DomainObject.Predmet.StrankaNazivFormatedOIB>
    <izvorni_sadrzaj>Mevludin Alić, OIB 33470624183,Ante Duvnjak, OIB 24082374827,Ivan Erceg, OIB 05913044345,Veselko Erceg, OIB 20046306819,Živko Gavrić, OIB 58416670261,Ante Glavinić, OIB 99453096029,Tonći Jakša, OIB 12676184640,Zdravko Jonjić, OIB 09854807651,Jovan Jović, OIB 20018571603,Božidar Klarić, OIB 03062836995,Zdravko Alvir, OIB 70425555794,Mladen Beneta, OIB 52057430841,Marko Begović, OIB 91058103383,ČEDOMIR BIJELIĆ, OIB 46000013272,Josip Buljević, OIB 64962512999,Denis Družijanić, OIB 34617161726,Josip Katavić, OIB 84183611399,Juro Kostreš, OIB 21691527218,Ante Lapenda, OIB 08908150430,Joze Lendić, OIB 07322138220,Nediljko Lendić, OIB 60823691539,Stipo Martinović, OIB 49916585967,Nediljko Panžić, OIB 08101052641,Ivan Pejković, OIB 00358736062,Neven Pletikosić, OIB 70433958764,Jure Prgomet, OIB 91948913494,Ante Primorac, OIB 51758747272,Jozo Primorac, OIB 60357658887,Igor Puharić, OIB 08499180803,Ivo Ravlić, OIB 63592870846,Drago Ravlić, OIB 34092177656,Damir Ribarević, OIB 60592693489,Milan Roso, OIB 30780939496,Mato Roso, OIB 16769738327,Matko Staničić, OIB 77319697219,Tomislav Šarić, OIB 03280988305,Branko Škrabić, OIB 87324504480,Nedjeljko Šapit, OIB 99758596165,Veselko Šapit, OIB 56782538313,Željko Tamburović, OIB 10248367466,Ratko Tripić, OIB 99430586017,Ivan Tomaš, OIB 96102950015,Jozo Tolj, OIB 88543350507,Željko Topić, OIB 44485504580,Boris Turina, OIB 24035120932,Filip Utrobičić, OIB 91430725331,Ivan Vrdoljak, OIB 80249403468,Marin Vidović, OIB 80879072243,Ivica Vujčić, OIB 34997245725,Milan Vujčić, OIB 71531446875,Zoran Vujčić, OIB 93317010951,Zvonko Zelić, OIB 07740308475,Ante Guć, OIB 39758981793,Ante Lozo, OIB 24012042370,Miroslav Matijašević, OIB 02571424353,Ivan Baletić, OIB 58280648614</izvorni_sadrzaj>
    <derivirana_varijabla naziv="DomainObject.Predmet.StrankaNazivFormatedOIB_1">Mevludin Alić, OIB 33470624183,Ante Duvnjak, OIB 24082374827,Ivan Erceg, OIB 05913044345,Veselko Erceg, OIB 20046306819,Živko Gavrić, OIB 58416670261,Ante Glavinić, OIB 99453096029,Tonći Jakša, OIB 12676184640,Zdravko Jonjić, OIB 09854807651,Jovan Jović, OIB 20018571603,Božidar Klarić, OIB 03062836995,Zdravko Alvir, OIB 70425555794,Mladen Beneta, OIB 52057430841,Marko Begović, OIB 91058103383,ČEDOMIR BIJELIĆ, OIB 46000013272,Josip Buljević, OIB 64962512999,Denis Družijanić, OIB 34617161726,Josip Katavić, OIB 84183611399,Juro Kostreš, OIB 21691527218,Ante Lapenda, OIB 08908150430,Joze Lendić, OIB 07322138220,Nediljko Lendić, OIB 60823691539,Stipo Martinović, OIB 49916585967,Nediljko Panžić, OIB 08101052641,Ivan Pejković, OIB 00358736062,Neven Pletikosić, OIB 70433958764,Jure Prgomet, OIB 91948913494,Ante Primorac, OIB 51758747272,Jozo Primorac, OIB 60357658887,Igor Puharić, OIB 08499180803,Ivo Ravlić, OIB 63592870846,Drago Ravlić, OIB 34092177656,Damir Ribarević, OIB 60592693489,Milan Roso, OIB 30780939496,Mato Roso, OIB 16769738327,Matko Staničić, OIB 77319697219,Tomislav Šarić, OIB 03280988305,Branko Škrabić, OIB 87324504480,Nedjeljko Šapit, OIB 99758596165,Veselko Šapit, OIB 56782538313,Željko Tamburović, OIB 10248367466,Ratko Tripić, OIB 99430586017,Ivan Tomaš, OIB 96102950015,Jozo Tolj, OIB 88543350507,Željko Topić, OIB 44485504580,Boris Turina, OIB 24035120932,Filip Utrobičić, OIB 91430725331,Ivan Vrdoljak, OIB 80249403468,Marin Vidović, OIB 80879072243,Ivica Vujčić, OIB 34997245725,Milan Vujčić, OIB 71531446875,Zoran Vujčić, OIB 93317010951,Zvonko Zelić, OIB 07740308475,Ante Guć, OIB 39758981793,Ante Lozo, OIB 24012042370,Miroslav Matijašević, OIB 02571424353,Ivan Baletić, OIB 58280648614</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Mevludin Alić</item>
      <item>Ante Duvnjak</item>
      <item>Ivan Erceg</item>
      <item>Veselko Erceg</item>
      <item>Živko Gavrić</item>
      <item>Ante Glavinić</item>
      <item>Tonći Jakša</item>
      <item>Zdravko Jonjić</item>
      <item>Jovan Jović</item>
      <item>Božidar Klarić</item>
      <item>Zdravko Alvir</item>
      <item>Mladen Beneta</item>
      <item>Marko Begović</item>
      <item>ČEDOMIR BIJELIĆ</item>
      <item>Josip Buljević</item>
      <item>Denis Družijanić</item>
      <item>Josip Katavić</item>
      <item>Juro Kostreš</item>
      <item>Ante Lapenda</item>
      <item>Joze Lendić</item>
      <item>Nediljko Lendić</item>
      <item>Stipo Martinović</item>
      <item>Nediljko Panžić</item>
      <item>Ivan Pejković</item>
      <item>Neven Pletikosić</item>
      <item>Jure Prgomet</item>
      <item>Ante Primorac</item>
      <item>Jozo Primorac</item>
      <item>Igor Puharić</item>
      <item>Ivo Ravlić</item>
      <item>Drago Ravlić</item>
      <item>Damir Ribarević</item>
      <item>Milan Roso</item>
      <item>Mato Roso</item>
      <item>Matko Staničić</item>
      <item>Tomislav Šarić</item>
      <item>Branko Škrabić</item>
      <item>Nedjeljko Šapit</item>
      <item>Veselko Šapit</item>
      <item>Željko Tamburović</item>
      <item>Ratko Tripić</item>
      <item>Ivan Tomaš</item>
      <item>Jozo Tolj</item>
      <item>Željko Topić</item>
      <item>Boris Turina</item>
      <item>Filip Utrobičić</item>
      <item>Ivan Vrdoljak</item>
      <item>Marin Vidović</item>
      <item>Ivica Vujčić</item>
      <item>Milan Vujčić</item>
      <item>Zoran Vujčić</item>
      <item>Zvonko Zelić</item>
      <item>Ante Guć</item>
      <item>Ante Lozo</item>
      <item>Miroslav Matijašević</item>
      <item>Ivan Baletić</item>
    </izvorni_sadrzaj>
    <derivirana_varijabla naziv="DomainObject.Predmet.StrankaListFormated_1">
      <item>Mevludin Alić</item>
      <item>Ante Duvnjak</item>
      <item>Ivan Erceg</item>
      <item>Veselko Erceg</item>
      <item>Živko Gavrić</item>
      <item>Ante Glavinić</item>
      <item>Tonći Jakša</item>
      <item>Zdravko Jonjić</item>
      <item>Jovan Jović</item>
      <item>Božidar Klarić</item>
      <item>Zdravko Alvir</item>
      <item>Mladen Beneta</item>
      <item>Marko Begović</item>
      <item>ČEDOMIR BIJELIĆ</item>
      <item>Josip Buljević</item>
      <item>Denis Družijanić</item>
      <item>Josip Katavić</item>
      <item>Juro Kostreš</item>
      <item>Ante Lapenda</item>
      <item>Joze Lendić</item>
      <item>Nediljko Lendić</item>
      <item>Stipo Martinović</item>
      <item>Nediljko Panžić</item>
      <item>Ivan Pejković</item>
      <item>Neven Pletikosić</item>
      <item>Jure Prgomet</item>
      <item>Ante Primorac</item>
      <item>Jozo Primorac</item>
      <item>Igor Puharić</item>
      <item>Ivo Ravlić</item>
      <item>Drago Ravlić</item>
      <item>Damir Ribarević</item>
      <item>Milan Roso</item>
      <item>Mato Roso</item>
      <item>Matko Staničić</item>
      <item>Tomislav Šarić</item>
      <item>Branko Škrabić</item>
      <item>Nedjeljko Šapit</item>
      <item>Veselko Šapit</item>
      <item>Željko Tamburović</item>
      <item>Ratko Tripić</item>
      <item>Ivan Tomaš</item>
      <item>Jozo Tolj</item>
      <item>Željko Topić</item>
      <item>Boris Turina</item>
      <item>Filip Utrobičić</item>
      <item>Ivan Vrdoljak</item>
      <item>Marin Vidović</item>
      <item>Ivica Vujčić</item>
      <item>Milan Vujčić</item>
      <item>Zoran Vujčić</item>
      <item>Zvonko Zelić</item>
      <item>Ante Guć</item>
      <item>Ante Lozo</item>
      <item>Miroslav Matijašević</item>
      <item>Ivan Baletić</item>
    </derivirana_varijabla>
  </DomainObject.Predmet.StrankaListFormated>
  <DomainObject.Predmet.StrankaListFormatedOIB>
    <izvorni_sadrzaj>
      <item>Mevludin Alić, OIB 33470624183</item>
      <item>Ante Duvnjak, OIB 24082374827</item>
      <item>Ivan Erceg, OIB 05913044345</item>
      <item>Veselko Erceg, OIB 20046306819</item>
      <item>Živko Gavrić, OIB 58416670261</item>
      <item>Ante Glavinić, OIB 99453096029</item>
      <item>Tonći Jakša, OIB 12676184640</item>
      <item>Zdravko Jonjić, OIB 09854807651</item>
      <item>Jovan Jović, OIB 20018571603</item>
      <item>Božidar Klarić, OIB 03062836995</item>
      <item>Zdravko Alvir, OIB 70425555794</item>
      <item>Mladen Beneta, OIB 52057430841</item>
      <item>Marko Begović, OIB 91058103383</item>
      <item>ČEDOMIR BIJELIĆ, OIB 46000013272</item>
      <item>Josip Buljević, OIB 64962512999</item>
      <item>Denis Družijanić, OIB 34617161726</item>
      <item>Josip Katavić, OIB 84183611399</item>
      <item>Juro Kostreš, OIB 21691527218</item>
      <item>Ante Lapenda, OIB 08908150430</item>
      <item>Joze Lendić, OIB 07322138220</item>
      <item>Nediljko Lendić, OIB 60823691539</item>
      <item>Stipo Martinović, OIB 49916585967</item>
      <item>Nediljko Panžić, OIB 08101052641</item>
      <item>Ivan Pejković, OIB 00358736062</item>
      <item>Neven Pletikosić, OIB 70433958764</item>
      <item>Jure Prgomet, OIB 91948913494</item>
      <item>Ante Primorac, OIB 51758747272</item>
      <item>Jozo Primorac, OIB 60357658887</item>
      <item>Igor Puharić, OIB 08499180803</item>
      <item>Ivo Ravlić, OIB 63592870846</item>
      <item>Drago Ravlić, OIB 34092177656</item>
      <item>Damir Ribarević, OIB 60592693489</item>
      <item>Milan Roso, OIB 30780939496</item>
      <item>Mato Roso, OIB 16769738327</item>
      <item>Matko Staničić, OIB 77319697219</item>
      <item>Tomislav Šarić, OIB 03280988305</item>
      <item>Branko Škrabić, OIB 87324504480</item>
      <item>Nedjeljko Šapit, OIB 99758596165</item>
      <item>Veselko Šapit, OIB 56782538313</item>
      <item>Željko Tamburović, OIB 10248367466</item>
      <item>Ratko Tripić, OIB 99430586017</item>
      <item>Ivan Tomaš, OIB 96102950015</item>
      <item>Jozo Tolj, OIB 88543350507</item>
      <item>Željko Topić, OIB 44485504580</item>
      <item>Boris Turina, OIB 24035120932</item>
      <item>Filip Utrobičić, OIB 91430725331</item>
      <item>Ivan Vrdoljak, OIB 80249403468</item>
      <item>Marin Vidović, OIB 80879072243</item>
      <item>Ivica Vujčić, OIB 34997245725</item>
      <item>Milan Vujčić, OIB 71531446875</item>
      <item>Zoran Vujčić, OIB 93317010951</item>
      <item>Zvonko Zelić, OIB 07740308475</item>
      <item>Ante Guć, OIB 39758981793</item>
      <item>Ante Lozo, OIB 24012042370</item>
      <item>Miroslav Matijašević, OIB 02571424353</item>
      <item>Ivan Baletić, OIB 58280648614</item>
    </izvorni_sadrzaj>
    <derivirana_varijabla naziv="DomainObject.Predmet.StrankaListFormatedOIB_1">
      <item>Mevludin Alić, OIB 33470624183</item>
      <item>Ante Duvnjak, OIB 24082374827</item>
      <item>Ivan Erceg, OIB 05913044345</item>
      <item>Veselko Erceg, OIB 20046306819</item>
      <item>Živko Gavrić, OIB 58416670261</item>
      <item>Ante Glavinić, OIB 99453096029</item>
      <item>Tonći Jakša, OIB 12676184640</item>
      <item>Zdravko Jonjić, OIB 09854807651</item>
      <item>Jovan Jović, OIB 20018571603</item>
      <item>Božidar Klarić, OIB 03062836995</item>
      <item>Zdravko Alvir, OIB 70425555794</item>
      <item>Mladen Beneta, OIB 52057430841</item>
      <item>Marko Begović, OIB 91058103383</item>
      <item>ČEDOMIR BIJELIĆ, OIB 46000013272</item>
      <item>Josip Buljević, OIB 64962512999</item>
      <item>Denis Družijanić, OIB 34617161726</item>
      <item>Josip Katavić, OIB 84183611399</item>
      <item>Juro Kostreš, OIB 21691527218</item>
      <item>Ante Lapenda, OIB 08908150430</item>
      <item>Joze Lendić, OIB 07322138220</item>
      <item>Nediljko Lendić, OIB 60823691539</item>
      <item>Stipo Martinović, OIB 49916585967</item>
      <item>Nediljko Panžić, OIB 08101052641</item>
      <item>Ivan Pejković, OIB 00358736062</item>
      <item>Neven Pletikosić, OIB 70433958764</item>
      <item>Jure Prgomet, OIB 91948913494</item>
      <item>Ante Primorac, OIB 51758747272</item>
      <item>Jozo Primorac, OIB 60357658887</item>
      <item>Igor Puharić, OIB 08499180803</item>
      <item>Ivo Ravlić, OIB 63592870846</item>
      <item>Drago Ravlić, OIB 34092177656</item>
      <item>Damir Ribarević, OIB 60592693489</item>
      <item>Milan Roso, OIB 30780939496</item>
      <item>Mato Roso, OIB 16769738327</item>
      <item>Matko Staničić, OIB 77319697219</item>
      <item>Tomislav Šarić, OIB 03280988305</item>
      <item>Branko Škrabić, OIB 87324504480</item>
      <item>Nedjeljko Šapit, OIB 99758596165</item>
      <item>Veselko Šapit, OIB 56782538313</item>
      <item>Željko Tamburović, OIB 10248367466</item>
      <item>Ratko Tripić, OIB 99430586017</item>
      <item>Ivan Tomaš, OIB 96102950015</item>
      <item>Jozo Tolj, OIB 88543350507</item>
      <item>Željko Topić, OIB 44485504580</item>
      <item>Boris Turina, OIB 24035120932</item>
      <item>Filip Utrobičić, OIB 91430725331</item>
      <item>Ivan Vrdoljak, OIB 80249403468</item>
      <item>Marin Vidović, OIB 80879072243</item>
      <item>Ivica Vujčić, OIB 34997245725</item>
      <item>Milan Vujčić, OIB 71531446875</item>
      <item>Zoran Vujčić, OIB 93317010951</item>
      <item>Zvonko Zelić, OIB 07740308475</item>
      <item>Ante Guć, OIB 39758981793</item>
      <item>Ante Lozo, OIB 24012042370</item>
      <item>Miroslav Matijašević, OIB 02571424353</item>
      <item>Ivan Baletić, OIB 58280648614</item>
    </derivirana_varijabla>
  </DomainObject.Predmet.StrankaListFormatedOIB>
  <DomainObject.Predmet.StrankaListFormatedWithAdress>
    <izvorni_sadrzaj>
      <item>Mevludin Alić, Tučepska 13 A, 21300 Makarska</item>
      <item>Ante Duvnjak, ZRINSKO-FRANKOPANSKA 3 (ranije: MAKARSKA, ZRINSKO-FRANKOPANSKA, 4/2), 21300 Makarska</item>
      <item>Ivan Erceg, Zrinsko-frankopanska 6/2, 21300 Makarska</item>
      <item>Veselko Erceg, Zrinsko-frankopanska 35, 21300 Makarska</item>
      <item>Živko Gavrić, Zrinsko-frankopanska 35, 21300 Makarska</item>
      <item>Ante Glavinić, Stari Velikobrdski Put 22, 21300 Makarska</item>
      <item>Tonći Jakša, Breljanska 4, 21300 Makarska</item>
      <item>Zdravko Jonjić, Marka Marulića 5/2, 21300 Makarska</item>
      <item>Jovan Jović, ZRINSKO-FRANKOPANSKA 35 (ranije: MAKARSKA, ZRINSKO-FRANKOPANSKA, 6/2), 21300 Makarska</item>
      <item>Božidar Klarić, Stomarica 19, 21320 Brela</item>
      <item>Zdravko Alvir, Stari Velikobrdski Put 26 A, 21300 Makarska</item>
      <item>Mladen Beneta, ZRINSKO-FRANKOPANSKA 35 (ranije: MAKARSKA, ZRINSKO-FRANKOPANSKA, 6/2), 21300 Makarska</item>
      <item>Marko Begović, Breljanska 4, 21300 Makarska</item>
      <item>ČEDOMIR BIJELIĆ, Vrgorska ulica 4a, 21300 Makarska</item>
      <item>Josip Buljević, Stranice 4, 21255 Slime</item>
      <item>Denis Družijanić, Slikara Gojaka 15, 21300 Makarska</item>
      <item>Josip Katavić, Zrinsko Frankopanska 19, 21300 Makarska</item>
      <item>Juro Kostreš</item>
      <item>Ante Lapenda</item>
      <item>Joze Lendić, BIOKOVSKA 32 B (ranije: MAKARSKA, MIHOVILA GLAVINIĆA, 9), 21300 Makarska</item>
      <item>Nediljko Lendić, PODGORSKE SKALE 9 (ranije: MAKARSKA, PODGORSKE SKALE, 2/4), 21300 Makarska</item>
      <item>Stipo Martinović, Dubrovačka 7, 21300 Makarska</item>
      <item>Nediljko Panžić, KIPARA MEŠTROVIĆA 14 (ranije: MAKARSKA, KIPARA MEŠTROVIĆA, 4), 21300 Makarska</item>
      <item>Ivan Pejković, Kipara Meštrovića 10, 21300 Makarska</item>
      <item>Neven Pletikosić, Stjepana Radića 17, 21300 Makarska</item>
      <item>Jure Prgomet, Put Mlikarica 10, 21300 Makarska</item>
      <item>Ante Primorac</item>
      <item>Jozo Primorac, Vrgorački Put 4 A, 21300 Makarska</item>
      <item>Igor Puharić, Kralja P. Krešimira Iv 72, 21300 Makarska</item>
      <item>Ivo Ravlić, Dubrovačka 9, 21300 Makarska</item>
      <item>Drago Ravlić, Zrinsko-frankopanska 27, 21300 Makarska</item>
      <item>Damir Ribarević, Ulica Don Mihovila Pavlinovića 6, 21320 Baška Voda</item>
      <item>Milan Roso, Podgorske Skale 2/5, 21300 Makarska</item>
      <item>Mato Roso, VRGORSKA 4 A (ranije: MAKARSKA, VRGORAČKI PUT, 4 A), 21300 Makarska</item>
      <item>Matko Staničić, Bast 95, 21320 Bast</item>
      <item>Tomislav Šarić, Gornji Ratac 23, 21300 Tučepi</item>
      <item>Branko Škrabić, CESTA DOMOVINSKOG RATA 5 (ranije: GORNJA BRELA, GORNJA BRELA, 4), 21255 Gornja Brela</item>
      <item>Nedjeljko Šapit, Požare 26, 21300 Makarska</item>
      <item>Veselko Šapit, Zagrebačka 35, 21300 Makarska</item>
      <item>Željko Tamburović, Kalalarga 28, 21300 Makarska</item>
      <item>Ratko Tripić</item>
      <item>Ivan Tomaš, Kipara Meštrovića S4, 21300 Makarska</item>
      <item>Jozo Tolj, Stjepana Radića 19, 21300 Makarska</item>
      <item>Željko Topić, LIČKA 4 (ranije: MAKARSKA, ZAGREBAČKA, 5/4), 21300 Makarska</item>
      <item>Boris Turina, KIPARA MEŠTROVIĆA 10 (ranije: MAKARSKA, KIPARA MEŠTROVIĆA, 4), 21300 Makarska</item>
      <item>Filip Utrobičić, ĆUDAN 7 (ranije: SLIME, SLIME, 0), 21255 Slime</item>
      <item>Ivan Vrdoljak, VRGORSKA 4 (ranije: MAKARSKA, VRGORAČKI PUT, 4 A), 21300 Makarska</item>
      <item>Marin Vidović, Primorska 5, 21300 Makarska</item>
      <item>Ivica Vujčić, Maslinarska 32 A, 21300 Makarska</item>
      <item>Milan Vujčić, Zrinsko-frankopanska 6/2, 21300 Makarska</item>
      <item>Zoran Vujčić, Tučepska 13, 21300 Makarska</item>
      <item>Zvonko Zelić, Hvarska 11, 21300 Makarska</item>
      <item>Ante Guć, STJEPANA RADIĆA 6 (ranije: MAKARSKA, STJEPANA RADIĆA, 4/1), 21300 Makarska</item>
      <item>Ante Lozo, Rusendić 5, 21300 Veliko Brdo</item>
      <item>Miroslav Matijašević, MOLIZANSKIH HRVATA 60 (ranije: MAKARSKA, MOLIZANSKIH HRVATA, 1/2), 21300 Makarska</item>
      <item>Ivan Baletić, Antuna Gustava Matoša 1, 21300 Makarska</item>
    </izvorni_sadrzaj>
    <derivirana_varijabla naziv="DomainObject.Predmet.StrankaListFormatedWithAdress_1">
      <item>Mevludin Alić, Tučepska 13 A, 21300 Makarska</item>
      <item>Ante Duvnjak, ZRINSKO-FRANKOPANSKA 3 (ranije: MAKARSKA, ZRINSKO-FRANKOPANSKA, 4/2), 21300 Makarska</item>
      <item>Ivan Erceg, Zrinsko-frankopanska 6/2, 21300 Makarska</item>
      <item>Veselko Erceg, Zrinsko-frankopanska 35, 21300 Makarska</item>
      <item>Živko Gavrić, Zrinsko-frankopanska 35, 21300 Makarska</item>
      <item>Ante Glavinić, Stari Velikobrdski Put 22, 21300 Makarska</item>
      <item>Tonći Jakša, Breljanska 4, 21300 Makarska</item>
      <item>Zdravko Jonjić, Marka Marulića 5/2, 21300 Makarska</item>
      <item>Jovan Jović, ZRINSKO-FRANKOPANSKA 35 (ranije: MAKARSKA, ZRINSKO-FRANKOPANSKA, 6/2), 21300 Makarska</item>
      <item>Božidar Klarić, Stomarica 19, 21320 Brela</item>
      <item>Zdravko Alvir, Stari Velikobrdski Put 26 A, 21300 Makarska</item>
      <item>Mladen Beneta, ZRINSKO-FRANKOPANSKA 35 (ranije: MAKARSKA, ZRINSKO-FRANKOPANSKA, 6/2), 21300 Makarska</item>
      <item>Marko Begović, Breljanska 4, 21300 Makarska</item>
      <item>ČEDOMIR BIJELIĆ, Vrgorska ulica 4a, 21300 Makarska</item>
      <item>Josip Buljević, Stranice 4, 21255 Slime</item>
      <item>Denis Družijanić, Slikara Gojaka 15, 21300 Makarska</item>
      <item>Josip Katavić, Zrinsko Frankopanska 19, 21300 Makarska</item>
      <item>Juro Kostreš</item>
      <item>Ante Lapenda</item>
      <item>Joze Lendić, BIOKOVSKA 32 B (ranije: MAKARSKA, MIHOVILA GLAVINIĆA, 9), 21300 Makarska</item>
      <item>Nediljko Lendić, PODGORSKE SKALE 9 (ranije: MAKARSKA, PODGORSKE SKALE, 2/4), 21300 Makarska</item>
      <item>Stipo Martinović, Dubrovačka 7, 21300 Makarska</item>
      <item>Nediljko Panžić, KIPARA MEŠTROVIĆA 14 (ranije: MAKARSKA, KIPARA MEŠTROVIĆA, 4), 21300 Makarska</item>
      <item>Ivan Pejković, Kipara Meštrovića 10, 21300 Makarska</item>
      <item>Neven Pletikosić, Stjepana Radića 17, 21300 Makarska</item>
      <item>Jure Prgomet, Put Mlikarica 10, 21300 Makarska</item>
      <item>Ante Primorac</item>
      <item>Jozo Primorac, Vrgorački Put 4 A, 21300 Makarska</item>
      <item>Igor Puharić, Kralja P. Krešimira Iv 72, 21300 Makarska</item>
      <item>Ivo Ravlić, Dubrovačka 9, 21300 Makarska</item>
      <item>Drago Ravlić, Zrinsko-frankopanska 27, 21300 Makarska</item>
      <item>Damir Ribarević, Ulica Don Mihovila Pavlinovića 6, 21320 Baška Voda</item>
      <item>Milan Roso, Podgorske Skale 2/5, 21300 Makarska</item>
      <item>Mato Roso, VRGORSKA 4 A (ranije: MAKARSKA, VRGORAČKI PUT, 4 A), 21300 Makarska</item>
      <item>Matko Staničić, Bast 95, 21320 Bast</item>
      <item>Tomislav Šarić, Gornji Ratac 23, 21300 Tučepi</item>
      <item>Branko Škrabić, CESTA DOMOVINSKOG RATA 5 (ranije: GORNJA BRELA, GORNJA BRELA, 4), 21255 Gornja Brela</item>
      <item>Nedjeljko Šapit, Požare 26, 21300 Makarska</item>
      <item>Veselko Šapit, Zagrebačka 35, 21300 Makarska</item>
      <item>Željko Tamburović, Kalalarga 28, 21300 Makarska</item>
      <item>Ratko Tripić</item>
      <item>Ivan Tomaš, Kipara Meštrovića S4, 21300 Makarska</item>
      <item>Jozo Tolj, Stjepana Radića 19, 21300 Makarska</item>
      <item>Željko Topić, LIČKA 4 (ranije: MAKARSKA, ZAGREBAČKA, 5/4), 21300 Makarska</item>
      <item>Boris Turina, KIPARA MEŠTROVIĆA 10 (ranije: MAKARSKA, KIPARA MEŠTROVIĆA, 4), 21300 Makarska</item>
      <item>Filip Utrobičić, ĆUDAN 7 (ranije: SLIME, SLIME, 0), 21255 Slime</item>
      <item>Ivan Vrdoljak, VRGORSKA 4 (ranije: MAKARSKA, VRGORAČKI PUT, 4 A), 21300 Makarska</item>
      <item>Marin Vidović, Primorska 5, 21300 Makarska</item>
      <item>Ivica Vujčić, Maslinarska 32 A, 21300 Makarska</item>
      <item>Milan Vujčić, Zrinsko-frankopanska 6/2, 21300 Makarska</item>
      <item>Zoran Vujčić, Tučepska 13, 21300 Makarska</item>
      <item>Zvonko Zelić, Hvarska 11, 21300 Makarska</item>
      <item>Ante Guć, STJEPANA RADIĆA 6 (ranije: MAKARSKA, STJEPANA RADIĆA, 4/1), 21300 Makarska</item>
      <item>Ante Lozo, Rusendić 5, 21300 Veliko Brdo</item>
      <item>Miroslav Matijašević, MOLIZANSKIH HRVATA 60 (ranije: MAKARSKA, MOLIZANSKIH HRVATA, 1/2), 21300 Makarska</item>
      <item>Ivan Baletić, Antuna Gustava Matoša 1, 21300 Makarska</item>
    </derivirana_varijabla>
  </DomainObject.Predmet.StrankaListFormatedWithAdress>
  <DomainObject.Predmet.StrankaListFormatedWithAdressOIB>
    <izvorni_sadrzaj>
      <item>Mevludin Alić, OIB 33470624183, Tučepska 13 A, 21300 Makarska</item>
      <item>Ante Duvnjak, OIB 24082374827, ZRINSKO-FRANKOPANSKA 3 (ranije: MAKARSKA, ZRINSKO-FRANKOPANSKA, 4/2), 21300 Makarska</item>
      <item>Ivan Erceg, OIB 05913044345, Zrinsko-frankopanska 6/2, 21300 Makarska</item>
      <item>Veselko Erceg, OIB 20046306819, Zrinsko-frankopanska 35, 21300 Makarska</item>
      <item>Živko Gavrić, OIB 58416670261, Zrinsko-frankopanska 35, 21300 Makarska</item>
      <item>Ante Glavinić, OIB 99453096029, Stari Velikobrdski Put 22, 21300 Makarska</item>
      <item>Tonći Jakša, OIB 12676184640, Breljanska 4, 21300 Makarska</item>
      <item>Zdravko Jonjić, OIB 09854807651, Marka Marulića 5/2, 21300 Makarska</item>
      <item>Jovan Jović, OIB 20018571603, ZRINSKO-FRANKOPANSKA 35 (ranije: MAKARSKA, ZRINSKO-FRANKOPANSKA, 6/2), 21300 Makarska</item>
      <item>Božidar Klarić, OIB 03062836995, Stomarica 19, 21320 Brela</item>
      <item>Zdravko Alvir, OIB 70425555794, Stari Velikobrdski Put 26 A, 21300 Makarska</item>
      <item>Mladen Beneta, OIB 52057430841, ZRINSKO-FRANKOPANSKA 35 (ranije: MAKARSKA, ZRINSKO-FRANKOPANSKA, 6/2), 21300 Makarska</item>
      <item>Marko Begović, OIB 91058103383, Breljanska 4, 21300 Makarska</item>
      <item>ČEDOMIR BIJELIĆ, OIB 46000013272, Vrgorska ulica 4a, 21300 Makarska</item>
      <item>Josip Buljević, OIB 64962512999, Stranice 4, 21255 Slime</item>
      <item>Denis Družijanić, OIB 34617161726, Slikara Gojaka 15, 21300 Makarska</item>
      <item>Josip Katavić, OIB 84183611399, Zrinsko Frankopanska 19, 21300 Makarska</item>
      <item>Juro Kostreš, OIB 21691527218</item>
      <item>Ante Lapenda, OIB 08908150430</item>
      <item>Joze Lendić, OIB 07322138220, BIOKOVSKA 32 B (ranije: MAKARSKA, MIHOVILA GLAVINIĆA, 9), 21300 Makarska</item>
      <item>Nediljko Lendić, OIB 60823691539, PODGORSKE SKALE 9 (ranije: MAKARSKA, PODGORSKE SKALE, 2/4), 21300 Makarska</item>
      <item>Stipo Martinović, OIB 49916585967, Dubrovačka 7, 21300 Makarska</item>
      <item>Nediljko Panžić, OIB 08101052641, KIPARA MEŠTROVIĆA 14 (ranije: MAKARSKA, KIPARA MEŠTROVIĆA, 4), 21300 Makarska</item>
      <item>Ivan Pejković, OIB 00358736062, Kipara Meštrovića 10, 21300 Makarska</item>
      <item>Neven Pletikosić, OIB 70433958764, Stjepana Radića 17, 21300 Makarska</item>
      <item>Jure Prgomet, OIB 91948913494, Put Mlikarica 10, 21300 Makarska</item>
      <item>Ante Primorac, OIB 51758747272</item>
      <item>Jozo Primorac, OIB 60357658887, Vrgorački Put 4 A, 21300 Makarska</item>
      <item>Igor Puharić, OIB 08499180803, Kralja P. Krešimira Iv 72, 21300 Makarska</item>
      <item>Ivo Ravlić, OIB 63592870846, Dubrovačka 9, 21300 Makarska</item>
      <item>Drago Ravlić, OIB 34092177656, Zrinsko-frankopanska 27, 21300 Makarska</item>
      <item>Damir Ribarević, OIB 60592693489, Ulica Don Mihovila Pavlinovića 6, 21320 Baška Voda</item>
      <item>Milan Roso, OIB 30780939496, Podgorske Skale 2/5, 21300 Makarska</item>
      <item>Mato Roso, OIB 16769738327, VRGORSKA 4 A (ranije: MAKARSKA, VRGORAČKI PUT, 4 A), 21300 Makarska</item>
      <item>Matko Staničić, OIB 77319697219, Bast 95, 21320 Bast</item>
      <item>Tomislav Šarić, OIB 03280988305, Gornji Ratac 23, 21300 Tučepi</item>
      <item>Branko Škrabić, OIB 87324504480, CESTA DOMOVINSKOG RATA 5 (ranije: GORNJA BRELA, GORNJA BRELA, 4), 21255 Gornja Brela</item>
      <item>Nedjeljko Šapit, OIB 99758596165, Požare 26, 21300 Makarska</item>
      <item>Veselko Šapit, OIB 56782538313, Zagrebačka 35, 21300 Makarska</item>
      <item>Željko Tamburović, OIB 10248367466, Kalalarga 28, 21300 Makarska</item>
      <item>Ratko Tripić, OIB 99430586017</item>
      <item>Ivan Tomaš, OIB 96102950015, Kipara Meštrovića S4, 21300 Makarska</item>
      <item>Jozo Tolj, OIB 88543350507, Stjepana Radića 19, 21300 Makarska</item>
      <item>Željko Topić, OIB 44485504580, LIČKA 4 (ranije: MAKARSKA, ZAGREBAČKA, 5/4), 21300 Makarska</item>
      <item>Boris Turina, OIB 24035120932, KIPARA MEŠTROVIĆA 10 (ranije: MAKARSKA, KIPARA MEŠTROVIĆA, 4), 21300 Makarska</item>
      <item>Filip Utrobičić, OIB 91430725331, ĆUDAN 7 (ranije: SLIME, SLIME, 0), 21255 Slime</item>
      <item>Ivan Vrdoljak, OIB 80249403468, VRGORSKA 4 (ranije: MAKARSKA, VRGORAČKI PUT, 4 A), 21300 Makarska</item>
      <item>Marin Vidović, OIB 80879072243, Primorska 5, 21300 Makarska</item>
      <item>Ivica Vujčić, OIB 34997245725, Maslinarska 32 A, 21300 Makarska</item>
      <item>Milan Vujčić, OIB 71531446875, Zrinsko-frankopanska 6/2, 21300 Makarska</item>
      <item>Zoran Vujčić, OIB 93317010951, Tučepska 13, 21300 Makarska</item>
      <item>Zvonko Zelić, OIB 07740308475, Hvarska 11, 21300 Makarska</item>
      <item>Ante Guć, OIB 39758981793, STJEPANA RADIĆA 6 (ranije: MAKARSKA, STJEPANA RADIĆA, 4/1), 21300 Makarska</item>
      <item>Ante Lozo, OIB 24012042370, Rusendić 5, 21300 Veliko Brdo</item>
      <item>Miroslav Matijašević, OIB 02571424353, MOLIZANSKIH HRVATA 60 (ranije: MAKARSKA, MOLIZANSKIH HRVATA, 1/2), 21300 Makarska</item>
      <item>Ivan Baletić, OIB 58280648614, Antuna Gustava Matoša 1, 21300 Makarska</item>
    </izvorni_sadrzaj>
    <derivirana_varijabla naziv="DomainObject.Predmet.StrankaListFormatedWithAdressOIB_1">
      <item>Mevludin Alić, OIB 33470624183, Tučepska 13 A, 21300 Makarska</item>
      <item>Ante Duvnjak, OIB 24082374827, ZRINSKO-FRANKOPANSKA 3 (ranije: MAKARSKA, ZRINSKO-FRANKOPANSKA, 4/2), 21300 Makarska</item>
      <item>Ivan Erceg, OIB 05913044345, Zrinsko-frankopanska 6/2, 21300 Makarska</item>
      <item>Veselko Erceg, OIB 20046306819, Zrinsko-frankopanska 35, 21300 Makarska</item>
      <item>Živko Gavrić, OIB 58416670261, Zrinsko-frankopanska 35, 21300 Makarska</item>
      <item>Ante Glavinić, OIB 99453096029, Stari Velikobrdski Put 22, 21300 Makarska</item>
      <item>Tonći Jakša, OIB 12676184640, Breljanska 4, 21300 Makarska</item>
      <item>Zdravko Jonjić, OIB 09854807651, Marka Marulića 5/2, 21300 Makarska</item>
      <item>Jovan Jović, OIB 20018571603, ZRINSKO-FRANKOPANSKA 35 (ranije: MAKARSKA, ZRINSKO-FRANKOPANSKA, 6/2), 21300 Makarska</item>
      <item>Božidar Klarić, OIB 03062836995, Stomarica 19, 21320 Brela</item>
      <item>Zdravko Alvir, OIB 70425555794, Stari Velikobrdski Put 26 A, 21300 Makarska</item>
      <item>Mladen Beneta, OIB 52057430841, ZRINSKO-FRANKOPANSKA 35 (ranije: MAKARSKA, ZRINSKO-FRANKOPANSKA, 6/2), 21300 Makarska</item>
      <item>Marko Begović, OIB 91058103383, Breljanska 4, 21300 Makarska</item>
      <item>ČEDOMIR BIJELIĆ, OIB 46000013272, Vrgorska ulica 4a, 21300 Makarska</item>
      <item>Josip Buljević, OIB 64962512999, Stranice 4, 21255 Slime</item>
      <item>Denis Družijanić, OIB 34617161726, Slikara Gojaka 15, 21300 Makarska</item>
      <item>Josip Katavić, OIB 84183611399, Zrinsko Frankopanska 19, 21300 Makarska</item>
      <item>Juro Kostreš, OIB 21691527218</item>
      <item>Ante Lapenda, OIB 08908150430</item>
      <item>Joze Lendić, OIB 07322138220, BIOKOVSKA 32 B (ranije: MAKARSKA, MIHOVILA GLAVINIĆA, 9), 21300 Makarska</item>
      <item>Nediljko Lendić, OIB 60823691539, PODGORSKE SKALE 9 (ranije: MAKARSKA, PODGORSKE SKALE, 2/4), 21300 Makarska</item>
      <item>Stipo Martinović, OIB 49916585967, Dubrovačka 7, 21300 Makarska</item>
      <item>Nediljko Panžić, OIB 08101052641, KIPARA MEŠTROVIĆA 14 (ranije: MAKARSKA, KIPARA MEŠTROVIĆA, 4), 21300 Makarska</item>
      <item>Ivan Pejković, OIB 00358736062, Kipara Meštrovića 10, 21300 Makarska</item>
      <item>Neven Pletikosić, OIB 70433958764, Stjepana Radića 17, 21300 Makarska</item>
      <item>Jure Prgomet, OIB 91948913494, Put Mlikarica 10, 21300 Makarska</item>
      <item>Ante Primorac, OIB 51758747272</item>
      <item>Jozo Primorac, OIB 60357658887, Vrgorački Put 4 A, 21300 Makarska</item>
      <item>Igor Puharić, OIB 08499180803, Kralja P. Krešimira Iv 72, 21300 Makarska</item>
      <item>Ivo Ravlić, OIB 63592870846, Dubrovačka 9, 21300 Makarska</item>
      <item>Drago Ravlić, OIB 34092177656, Zrinsko-frankopanska 27, 21300 Makarska</item>
      <item>Damir Ribarević, OIB 60592693489, Ulica Don Mihovila Pavlinovića 6, 21320 Baška Voda</item>
      <item>Milan Roso, OIB 30780939496, Podgorske Skale 2/5, 21300 Makarska</item>
      <item>Mato Roso, OIB 16769738327, VRGORSKA 4 A (ranije: MAKARSKA, VRGORAČKI PUT, 4 A), 21300 Makarska</item>
      <item>Matko Staničić, OIB 77319697219, Bast 95, 21320 Bast</item>
      <item>Tomislav Šarić, OIB 03280988305, Gornji Ratac 23, 21300 Tučepi</item>
      <item>Branko Škrabić, OIB 87324504480, CESTA DOMOVINSKOG RATA 5 (ranije: GORNJA BRELA, GORNJA BRELA, 4), 21255 Gornja Brela</item>
      <item>Nedjeljko Šapit, OIB 99758596165, Požare 26, 21300 Makarska</item>
      <item>Veselko Šapit, OIB 56782538313, Zagrebačka 35, 21300 Makarska</item>
      <item>Željko Tamburović, OIB 10248367466, Kalalarga 28, 21300 Makarska</item>
      <item>Ratko Tripić, OIB 99430586017</item>
      <item>Ivan Tomaš, OIB 96102950015, Kipara Meštrovića S4, 21300 Makarska</item>
      <item>Jozo Tolj, OIB 88543350507, Stjepana Radića 19, 21300 Makarska</item>
      <item>Željko Topić, OIB 44485504580, LIČKA 4 (ranije: MAKARSKA, ZAGREBAČKA, 5/4), 21300 Makarska</item>
      <item>Boris Turina, OIB 24035120932, KIPARA MEŠTROVIĆA 10 (ranije: MAKARSKA, KIPARA MEŠTROVIĆA, 4), 21300 Makarska</item>
      <item>Filip Utrobičić, OIB 91430725331, ĆUDAN 7 (ranije: SLIME, SLIME, 0), 21255 Slime</item>
      <item>Ivan Vrdoljak, OIB 80249403468, VRGORSKA 4 (ranije: MAKARSKA, VRGORAČKI PUT, 4 A), 21300 Makarska</item>
      <item>Marin Vidović, OIB 80879072243, Primorska 5, 21300 Makarska</item>
      <item>Ivica Vujčić, OIB 34997245725, Maslinarska 32 A, 21300 Makarska</item>
      <item>Milan Vujčić, OIB 71531446875, Zrinsko-frankopanska 6/2, 21300 Makarska</item>
      <item>Zoran Vujčić, OIB 93317010951, Tučepska 13, 21300 Makarska</item>
      <item>Zvonko Zelić, OIB 07740308475, Hvarska 11, 21300 Makarska</item>
      <item>Ante Guć, OIB 39758981793, STJEPANA RADIĆA 6 (ranije: MAKARSKA, STJEPANA RADIĆA, 4/1), 21300 Makarska</item>
      <item>Ante Lozo, OIB 24012042370, Rusendić 5, 21300 Veliko Brdo</item>
      <item>Miroslav Matijašević, OIB 02571424353, MOLIZANSKIH HRVATA 60 (ranije: MAKARSKA, MOLIZANSKIH HRVATA, 1/2), 21300 Makarska</item>
      <item>Ivan Baletić, OIB 58280648614, Antuna Gustava Matoša 1, 21300 Makarska</item>
    </derivirana_varijabla>
  </DomainObject.Predmet.StrankaListFormatedWithAdressOIB>
  <DomainObject.Predmet.StrankaListNazivFormated>
    <izvorni_sadrzaj>
      <item>Mevludin Alić</item>
      <item>Ante Duvnjak</item>
      <item>Ivan Erceg</item>
      <item>Veselko Erceg</item>
      <item>Živko Gavrić</item>
      <item>Ante Glavinić</item>
      <item>Tonći Jakša</item>
      <item>Zdravko Jonjić</item>
      <item>Jovan Jović</item>
      <item>Božidar Klarić</item>
      <item>Zdravko Alvir</item>
      <item>Mladen Beneta</item>
      <item>Marko Begović</item>
      <item>ČEDOMIR BIJELIĆ</item>
      <item>Josip Buljević</item>
      <item>Denis Družijanić</item>
      <item>Josip Katavić</item>
      <item>Juro Kostreš</item>
      <item>Ante Lapenda</item>
      <item>Joze Lendić</item>
      <item>Nediljko Lendić</item>
      <item>Stipo Martinović</item>
      <item>Nediljko Panžić</item>
      <item>Ivan Pejković</item>
      <item>Neven Pletikosić</item>
      <item>Jure Prgomet</item>
      <item>Ante Primorac</item>
      <item>Jozo Primorac</item>
      <item>Igor Puharić</item>
      <item>Ivo Ravlić</item>
      <item>Drago Ravlić</item>
      <item>Damir Ribarević</item>
      <item>Milan Roso</item>
      <item>Mato Roso</item>
      <item>Matko Staničić</item>
      <item>Tomislav Šarić</item>
      <item>Branko Škrabić</item>
      <item>Nedjeljko Šapit</item>
      <item>Veselko Šapit</item>
      <item>Željko Tamburović</item>
      <item>Ratko Tripić</item>
      <item>Ivan Tomaš</item>
      <item>Jozo Tolj</item>
      <item>Željko Topić</item>
      <item>Boris Turina</item>
      <item>Filip Utrobičić</item>
      <item>Ivan Vrdoljak</item>
      <item>Marin Vidović</item>
      <item>Ivica Vujčić</item>
      <item>Milan Vujčić</item>
      <item>Zoran Vujčić</item>
      <item>Zvonko Zelić</item>
      <item>Ante Guć</item>
      <item>Ante Lozo</item>
      <item>Miroslav Matijašević</item>
      <item>Ivan Baletić</item>
    </izvorni_sadrzaj>
    <derivirana_varijabla naziv="DomainObject.Predmet.StrankaListNazivFormated_1">
      <item>Mevludin Alić</item>
      <item>Ante Duvnjak</item>
      <item>Ivan Erceg</item>
      <item>Veselko Erceg</item>
      <item>Živko Gavrić</item>
      <item>Ante Glavinić</item>
      <item>Tonći Jakša</item>
      <item>Zdravko Jonjić</item>
      <item>Jovan Jović</item>
      <item>Božidar Klarić</item>
      <item>Zdravko Alvir</item>
      <item>Mladen Beneta</item>
      <item>Marko Begović</item>
      <item>ČEDOMIR BIJELIĆ</item>
      <item>Josip Buljević</item>
      <item>Denis Družijanić</item>
      <item>Josip Katavić</item>
      <item>Juro Kostreš</item>
      <item>Ante Lapenda</item>
      <item>Joze Lendić</item>
      <item>Nediljko Lendić</item>
      <item>Stipo Martinović</item>
      <item>Nediljko Panžić</item>
      <item>Ivan Pejković</item>
      <item>Neven Pletikosić</item>
      <item>Jure Prgomet</item>
      <item>Ante Primorac</item>
      <item>Jozo Primorac</item>
      <item>Igor Puharić</item>
      <item>Ivo Ravlić</item>
      <item>Drago Ravlić</item>
      <item>Damir Ribarević</item>
      <item>Milan Roso</item>
      <item>Mato Roso</item>
      <item>Matko Staničić</item>
      <item>Tomislav Šarić</item>
      <item>Branko Škrabić</item>
      <item>Nedjeljko Šapit</item>
      <item>Veselko Šapit</item>
      <item>Željko Tamburović</item>
      <item>Ratko Tripić</item>
      <item>Ivan Tomaš</item>
      <item>Jozo Tolj</item>
      <item>Željko Topić</item>
      <item>Boris Turina</item>
      <item>Filip Utrobičić</item>
      <item>Ivan Vrdoljak</item>
      <item>Marin Vidović</item>
      <item>Ivica Vujčić</item>
      <item>Milan Vujčić</item>
      <item>Zoran Vujčić</item>
      <item>Zvonko Zelić</item>
      <item>Ante Guć</item>
      <item>Ante Lozo</item>
      <item>Miroslav Matijašević</item>
      <item>Ivan Baletić</item>
    </derivirana_varijabla>
  </DomainObject.Predmet.StrankaListNazivFormated>
  <DomainObject.Predmet.StrankaListNazivFormatedOIB>
    <izvorni_sadrzaj>
      <item>Mevludin Alić, OIB 33470624183</item>
      <item>Ante Duvnjak, OIB 24082374827</item>
      <item>Ivan Erceg, OIB 05913044345</item>
      <item>Veselko Erceg, OIB 20046306819</item>
      <item>Živko Gavrić, OIB 58416670261</item>
      <item>Ante Glavinić, OIB 99453096029</item>
      <item>Tonći Jakša, OIB 12676184640</item>
      <item>Zdravko Jonjić, OIB 09854807651</item>
      <item>Jovan Jović, OIB 20018571603</item>
      <item>Božidar Klarić, OIB 03062836995</item>
      <item>Zdravko Alvir, OIB 70425555794</item>
      <item>Mladen Beneta, OIB 52057430841</item>
      <item>Marko Begović, OIB 91058103383</item>
      <item>ČEDOMIR BIJELIĆ, OIB 46000013272</item>
      <item>Josip Buljević, OIB 64962512999</item>
      <item>Denis Družijanić, OIB 34617161726</item>
      <item>Josip Katavić, OIB 84183611399</item>
      <item>Juro Kostreš, OIB 21691527218</item>
      <item>Ante Lapenda, OIB 08908150430</item>
      <item>Joze Lendić, OIB 07322138220</item>
      <item>Nediljko Lendić, OIB 60823691539</item>
      <item>Stipo Martinović, OIB 49916585967</item>
      <item>Nediljko Panžić, OIB 08101052641</item>
      <item>Ivan Pejković, OIB 00358736062</item>
      <item>Neven Pletikosić, OIB 70433958764</item>
      <item>Jure Prgomet, OIB 91948913494</item>
      <item>Ante Primorac, OIB 51758747272</item>
      <item>Jozo Primorac, OIB 60357658887</item>
      <item>Igor Puharić, OIB 08499180803</item>
      <item>Ivo Ravlić, OIB 63592870846</item>
      <item>Drago Ravlić, OIB 34092177656</item>
      <item>Damir Ribarević, OIB 60592693489</item>
      <item>Milan Roso, OIB 30780939496</item>
      <item>Mato Roso, OIB 16769738327</item>
      <item>Matko Staničić, OIB 77319697219</item>
      <item>Tomislav Šarić, OIB 03280988305</item>
      <item>Branko Škrabić, OIB 87324504480</item>
      <item>Nedjeljko Šapit, OIB 99758596165</item>
      <item>Veselko Šapit, OIB 56782538313</item>
      <item>Željko Tamburović, OIB 10248367466</item>
      <item>Ratko Tripić, OIB 99430586017</item>
      <item>Ivan Tomaš, OIB 96102950015</item>
      <item>Jozo Tolj, OIB 88543350507</item>
      <item>Željko Topić, OIB 44485504580</item>
      <item>Boris Turina, OIB 24035120932</item>
      <item>Filip Utrobičić, OIB 91430725331</item>
      <item>Ivan Vrdoljak, OIB 80249403468</item>
      <item>Marin Vidović, OIB 80879072243</item>
      <item>Ivica Vujčić, OIB 34997245725</item>
      <item>Milan Vujčić, OIB 71531446875</item>
      <item>Zoran Vujčić, OIB 93317010951</item>
      <item>Zvonko Zelić, OIB 07740308475</item>
      <item>Ante Guć, OIB 39758981793</item>
      <item>Ante Lozo, OIB 24012042370</item>
      <item>Miroslav Matijašević, OIB 02571424353</item>
      <item>Ivan Baletić, OIB 58280648614</item>
    </izvorni_sadrzaj>
    <derivirana_varijabla naziv="DomainObject.Predmet.StrankaListNazivFormatedOIB_1">
      <item>Mevludin Alić, OIB 33470624183</item>
      <item>Ante Duvnjak, OIB 24082374827</item>
      <item>Ivan Erceg, OIB 05913044345</item>
      <item>Veselko Erceg, OIB 20046306819</item>
      <item>Živko Gavrić, OIB 58416670261</item>
      <item>Ante Glavinić, OIB 99453096029</item>
      <item>Tonći Jakša, OIB 12676184640</item>
      <item>Zdravko Jonjić, OIB 09854807651</item>
      <item>Jovan Jović, OIB 20018571603</item>
      <item>Božidar Klarić, OIB 03062836995</item>
      <item>Zdravko Alvir, OIB 70425555794</item>
      <item>Mladen Beneta, OIB 52057430841</item>
      <item>Marko Begović, OIB 91058103383</item>
      <item>ČEDOMIR BIJELIĆ, OIB 46000013272</item>
      <item>Josip Buljević, OIB 64962512999</item>
      <item>Denis Družijanić, OIB 34617161726</item>
      <item>Josip Katavić, OIB 84183611399</item>
      <item>Juro Kostreš, OIB 21691527218</item>
      <item>Ante Lapenda, OIB 08908150430</item>
      <item>Joze Lendić, OIB 07322138220</item>
      <item>Nediljko Lendić, OIB 60823691539</item>
      <item>Stipo Martinović, OIB 49916585967</item>
      <item>Nediljko Panžić, OIB 08101052641</item>
      <item>Ivan Pejković, OIB 00358736062</item>
      <item>Neven Pletikosić, OIB 70433958764</item>
      <item>Jure Prgomet, OIB 91948913494</item>
      <item>Ante Primorac, OIB 51758747272</item>
      <item>Jozo Primorac, OIB 60357658887</item>
      <item>Igor Puharić, OIB 08499180803</item>
      <item>Ivo Ravlić, OIB 63592870846</item>
      <item>Drago Ravlić, OIB 34092177656</item>
      <item>Damir Ribarević, OIB 60592693489</item>
      <item>Milan Roso, OIB 30780939496</item>
      <item>Mato Roso, OIB 16769738327</item>
      <item>Matko Staničić, OIB 77319697219</item>
      <item>Tomislav Šarić, OIB 03280988305</item>
      <item>Branko Škrabić, OIB 87324504480</item>
      <item>Nedjeljko Šapit, OIB 99758596165</item>
      <item>Veselko Šapit, OIB 56782538313</item>
      <item>Željko Tamburović, OIB 10248367466</item>
      <item>Ratko Tripić, OIB 99430586017</item>
      <item>Ivan Tomaš, OIB 96102950015</item>
      <item>Jozo Tolj, OIB 88543350507</item>
      <item>Željko Topić, OIB 44485504580</item>
      <item>Boris Turina, OIB 24035120932</item>
      <item>Filip Utrobičić, OIB 91430725331</item>
      <item>Ivan Vrdoljak, OIB 80249403468</item>
      <item>Marin Vidović, OIB 80879072243</item>
      <item>Ivica Vujčić, OIB 34997245725</item>
      <item>Milan Vujčić, OIB 71531446875</item>
      <item>Zoran Vujčić, OIB 93317010951</item>
      <item>Zvonko Zelić, OIB 07740308475</item>
      <item>Ante Guć, OIB 39758981793</item>
      <item>Ante Lozo, OIB 24012042370</item>
      <item>Miroslav Matijašević, OIB 02571424353</item>
      <item>Ivan Baletić, OIB 58280648614</item>
    </derivirana_varijabla>
  </DomainObject.Predmet.StrankaListNazivFormatedOIB>
  <DomainObject.Predmet.ProtuStrankaListFormated>
    <izvorni_sadrzaj>
      <item>GRAĐEVNO, građevinski inženjering d.o.o., u stečaju</item>
    </izvorni_sadrzaj>
    <derivirana_varijabla naziv="DomainObject.Predmet.ProtuStrankaListFormated_1">
      <item>GRAĐEVNO, građevinski inženjering d.o.o., u stečaju</item>
    </derivirana_varijabla>
  </DomainObject.Predmet.ProtuStrankaListFormated>
  <DomainObject.Predmet.ProtuStrankaListFormatedOIB>
    <izvorni_sadrzaj>
      <item>GRAĐEVNO, građevinski inženjering d.o.o., u stečaju, OIB 65510330897</item>
    </izvorni_sadrzaj>
    <derivirana_varijabla naziv="DomainObject.Predmet.ProtuStrankaListFormatedOIB_1">
      <item>GRAĐEVNO, građevinski inženjering d.o.o., u stečaju, OIB 65510330897</item>
    </derivirana_varijabla>
  </DomainObject.Predmet.ProtuStrankaListFormatedOIB>
  <DomainObject.Predmet.ProtuStrankaListFormatedWithAdress>
    <izvorni_sadrzaj>
      <item>GRAĐEVNO, građevinski inženjering d.o.o., u stečaju, Stjepana Ivičevića 32, 21300 Makarska</item>
    </izvorni_sadrzaj>
    <derivirana_varijabla naziv="DomainObject.Predmet.ProtuStrankaListFormatedWithAdress_1">
      <item>GRAĐEVNO, građevinski inženjering d.o.o., u stečaju, Stjepana Ivičevića 32, 21300 Makarska</item>
    </derivirana_varijabla>
  </DomainObject.Predmet.ProtuStrankaListFormatedWithAdress>
  <DomainObject.Predmet.ProtuStrankaListFormatedWithAdressOIB>
    <izvorni_sadrzaj>
      <item>GRAĐEVNO, građevinski inženjering d.o.o., u stečaju, OIB 65510330897, Stjepana Ivičevića 32, 21300 Makarska</item>
    </izvorni_sadrzaj>
    <derivirana_varijabla naziv="DomainObject.Predmet.ProtuStrankaListFormatedWithAdressOIB_1">
      <item>GRAĐEVNO, građevinski inženjering d.o.o., u stečaju, OIB 65510330897, Stjepana Ivičevića 32, 21300 Makarska</item>
    </derivirana_varijabla>
  </DomainObject.Predmet.ProtuStrankaListFormatedWithAdressOIB>
  <DomainObject.Predmet.ProtuStrankaListNazivFormated>
    <izvorni_sadrzaj>
      <item>GRAĐEVNO, građevinski inženjering d.o.o., u stečaju</item>
    </izvorni_sadrzaj>
    <derivirana_varijabla naziv="DomainObject.Predmet.ProtuStrankaListNazivFormated_1">
      <item>GRAĐEVNO, građevinski inženjering d.o.o., u stečaju</item>
    </derivirana_varijabla>
  </DomainObject.Predmet.ProtuStrankaListNazivFormated>
  <DomainObject.Predmet.ProtuStrankaListNazivFormatedOIB>
    <izvorni_sadrzaj>
      <item>GRAĐEVNO, građevinski inženjering d.o.o., u stečaju, OIB 65510330897</item>
    </izvorni_sadrzaj>
    <derivirana_varijabla naziv="DomainObject.Predmet.ProtuStrankaListNazivFormatedOIB_1">
      <item>GRAĐEVNO, građevinski inženjering d.o.o., u stečaju, OIB 65510330897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prosinca 2016.</izvorni_sadrzaj>
    <derivirana_varijabla naziv="DomainObject.Datum_1">22. prosinca 2016.</derivirana_varijabla>
  </DomainObject.Datum>
  <DomainObject.PoslovniBrojDokumenta>
    <izvorni_sadrzaj/>
    <derivirana_varijabla naziv="DomainObject.PoslovniBrojDokumenta_1"/>
  </DomainObject.PoslovniBrojDokumenta>
  <DomainObject.Predmet.StrankaIDrugi>
    <izvorni_sadrzaj>Mevludin Alić i dr.</izvorni_sadrzaj>
    <derivirana_varijabla naziv="DomainObject.Predmet.StrankaIDrugi_1">Mevludin Alić i dr.</derivirana_varijabla>
  </DomainObject.Predmet.StrankaIDrugi>
  <DomainObject.Predmet.ProtustrankaIDrugi>
    <izvorni_sadrzaj>GRAĐEVNO, građevinski inženjering d.o.o., u stečaju</izvorni_sadrzaj>
    <derivirana_varijabla naziv="DomainObject.Predmet.ProtustrankaIDrugi_1">GRAĐEVNO, građevinski inženjering d.o.o., u stečaju</derivirana_varijabla>
  </DomainObject.Predmet.ProtustrankaIDrugi>
  <DomainObject.Predmet.StrankaIDrugiAdressOIB>
    <izvorni_sadrzaj>Mevludin Alić, OIB 33470624183, Tučepska 13 A, 21300 Makarska i dr.</izvorni_sadrzaj>
    <derivirana_varijabla naziv="DomainObject.Predmet.StrankaIDrugiAdressOIB_1">Mevludin Alić, OIB 33470624183, Tučepska 13 A, 21300 Makarska i dr.</derivirana_varijabla>
  </DomainObject.Predmet.StrankaIDrugiAdressOIB>
  <DomainObject.Predmet.ProtustrankaIDrugiAdressOIB>
    <izvorni_sadrzaj>GRAĐEVNO, građevinski inženjering d.o.o., u stečaju, OIB 65510330897, Stjepana Ivičevića 32, 21300 Makarska</izvorni_sadrzaj>
    <derivirana_varijabla naziv="DomainObject.Predmet.ProtustrankaIDrugiAdressOIB_1">GRAĐEVNO, građevinski inženjering d.o.o., u stečaju, OIB 65510330897, Stjepana Ivičevića 32, 21300 Makarska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Mevludin Alić</item>
      <item>GRAĐEVNO, građevinski inženjering d.o.o., u stečaju</item>
      <item>Ante Duvnjak</item>
      <item>Ivan Erceg</item>
      <item>Veselko Erceg</item>
      <item>Živko Gavrić</item>
      <item>Ante Glavinić</item>
      <item>Tonći Jakša</item>
      <item>Zdravko Jonjić</item>
      <item>Jovan Jović</item>
      <item>Božidar Klarić</item>
      <item>Zdravko Alvir</item>
      <item>Mladen Beneta</item>
      <item>Marko Begović</item>
      <item>ČEDOMIR BIJELIĆ</item>
      <item>Josip Buljević</item>
      <item>Denis Družijanić</item>
      <item>Josip Katavić</item>
      <item>Juro Kostreš</item>
      <item>Ante Lapenda</item>
      <item>Joze Lendić</item>
      <item>Nediljko Lendić</item>
      <item>Stipo Martinović</item>
      <item>Nediljko Panžić</item>
      <item>Ivan Pejković</item>
      <item>Neven Pletikosić</item>
      <item>Jure Prgomet</item>
      <item>Ante Primorac</item>
      <item>Jozo Primorac</item>
      <item>Igor Puharić</item>
      <item>Ivo Ravlić</item>
      <item>Drago Ravlić</item>
      <item>Damir Ribarević</item>
      <item>Milan Roso</item>
      <item>Mato Roso</item>
      <item>Matko Staničić</item>
      <item>Tomislav Šarić</item>
      <item>Branko Škrabić</item>
      <item>Nedjeljko Šapit</item>
      <item>Veselko Šapit</item>
      <item>Željko Tamburović</item>
      <item>Ratko Tripić</item>
      <item>Ivan Tomaš</item>
      <item>Jozo Tolj</item>
      <item>Željko Topić</item>
      <item>Boris Turina</item>
      <item>Filip Utrobičić</item>
      <item>Ivan Vrdoljak</item>
      <item>Marin Vidović</item>
      <item>Ivica Vujčić</item>
      <item>Milan Vujčić</item>
      <item>Zoran Vujčić</item>
      <item>Zvonko Zelić</item>
      <item>Ante Guć</item>
      <item>Ante Lozo</item>
      <item>Miroslav Matijašević</item>
      <item>Ivan Baletić</item>
    </izvorni_sadrzaj>
    <derivirana_varijabla naziv="DomainObject.Predmet.SudioniciListNaziv_1">
      <item>Mevludin Alić</item>
      <item>GRAĐEVNO, građevinski inženjering d.o.o., u stečaju</item>
      <item>Ante Duvnjak</item>
      <item>Ivan Erceg</item>
      <item>Veselko Erceg</item>
      <item>Živko Gavrić</item>
      <item>Ante Glavinić</item>
      <item>Tonći Jakša</item>
      <item>Zdravko Jonjić</item>
      <item>Jovan Jović</item>
      <item>Božidar Klarić</item>
      <item>Zdravko Alvir</item>
      <item>Mladen Beneta</item>
      <item>Marko Begović</item>
      <item>ČEDOMIR BIJELIĆ</item>
      <item>Josip Buljević</item>
      <item>Denis Družijanić</item>
      <item>Josip Katavić</item>
      <item>Juro Kostreš</item>
      <item>Ante Lapenda</item>
      <item>Joze Lendić</item>
      <item>Nediljko Lendić</item>
      <item>Stipo Martinović</item>
      <item>Nediljko Panžić</item>
      <item>Ivan Pejković</item>
      <item>Neven Pletikosić</item>
      <item>Jure Prgomet</item>
      <item>Ante Primorac</item>
      <item>Jozo Primorac</item>
      <item>Igor Puharić</item>
      <item>Ivo Ravlić</item>
      <item>Drago Ravlić</item>
      <item>Damir Ribarević</item>
      <item>Milan Roso</item>
      <item>Mato Roso</item>
      <item>Matko Staničić</item>
      <item>Tomislav Šarić</item>
      <item>Branko Škrabić</item>
      <item>Nedjeljko Šapit</item>
      <item>Veselko Šapit</item>
      <item>Željko Tamburović</item>
      <item>Ratko Tripić</item>
      <item>Ivan Tomaš</item>
      <item>Jozo Tolj</item>
      <item>Željko Topić</item>
      <item>Boris Turina</item>
      <item>Filip Utrobičić</item>
      <item>Ivan Vrdoljak</item>
      <item>Marin Vidović</item>
      <item>Ivica Vujčić</item>
      <item>Milan Vujčić</item>
      <item>Zoran Vujčić</item>
      <item>Zvonko Zelić</item>
      <item>Ante Guć</item>
      <item>Ante Lozo</item>
      <item>Miroslav Matijašević</item>
      <item>Ivan Baletić</item>
    </derivirana_varijabla>
  </DomainObject.Predmet.SudioniciListNaziv>
  <DomainObject.Predmet.SudioniciListAdressOIB>
    <izvorni_sadrzaj>
      <item>Mevludin Alić, OIB 33470624183, Tučepska 13 A,21300 Makarska</item>
      <item>GRAĐEVNO, građevinski inženjering d.o.o., u stečaju, OIB 65510330897, Stjepana Ivičevića 32,21300 Makarska</item>
      <item>Ante Duvnjak, OIB 24082374827, ZRINSKO-FRANKOPANSKA 3 (ranije: MAKARSKA, ZRINSKO-FRANKOPANSKA, 4/2),21300 Makarska</item>
      <item>Ivan Erceg, OIB 05913044345, Zrinsko-frankopanska 6/2,21300 Makarska</item>
      <item>Veselko Erceg, OIB 20046306819, Zrinsko-frankopanska 35,21300 Makarska</item>
      <item>Živko Gavrić, OIB 58416670261, Zrinsko-frankopanska 35,21300 Makarska</item>
      <item>Ante Glavinić, OIB 99453096029, Stari Velikobrdski Put 22,21300 Makarska</item>
      <item>Tonći Jakša, OIB 12676184640, Breljanska 4,21300 Makarska</item>
      <item>Zdravko Jonjić, OIB 09854807651, Marka Marulića 5/2,21300 Makarska</item>
      <item>Jovan Jović, OIB 20018571603, ZRINSKO-FRANKOPANSKA 35 (ranije: MAKARSKA, ZRINSKO-FRANKOPANSKA, 6/2),21300 Makarska</item>
      <item>Božidar Klarić, OIB 03062836995, Stomarica 19,21320 Brela</item>
      <item>Zdravko Alvir, OIB 70425555794, Stari Velikobrdski Put 26 A,21300 Makarska</item>
      <item>Mladen Beneta, OIB 52057430841, ZRINSKO-FRANKOPANSKA 35 (ranije: MAKARSKA, ZRINSKO-FRANKOPANSKA, 6/2),21300 Makarska</item>
      <item>Marko Begović, OIB 91058103383, Breljanska 4,21300 Makarska</item>
      <item>ČEDOMIR BIJELIĆ, OIB 46000013272, Vrgorska ulica 4a,21300 Makarska</item>
      <item>Josip Buljević, OIB 64962512999, Stranice 4,21255 Slime</item>
      <item>Denis Družijanić, OIB 34617161726, Slikara Gojaka 15,21300 Makarska</item>
      <item>Josip Katavić, OIB 84183611399, Zrinsko Frankopanska 19,21300 Makarska</item>
      <item>Juro Kostreš, OIB 21691527218</item>
      <item>Ante Lapenda, OIB 08908150430</item>
      <item>Joze Lendić, OIB 07322138220, BIOKOVSKA 32 B (ranije: MAKARSKA, MIHOVILA GLAVINIĆA, 9),21300 Makarska</item>
      <item>Nediljko Lendić, OIB 60823691539, PODGORSKE SKALE 9 (ranije: MAKARSKA, PODGORSKE SKALE, 2/4),21300 Makarska</item>
      <item>Stipo Martinović, OIB 49916585967, Dubrovačka 7,21300 Makarska</item>
      <item>Nediljko Panžić, OIB 08101052641, KIPARA MEŠTROVIĆA 14 (ranije: MAKARSKA, KIPARA MEŠTROVIĆA, 4),21300 Makarska</item>
      <item>Ivan Pejković, OIB 00358736062, Kipara Meštrovića 10,21300 Makarska</item>
      <item>Neven Pletikosić, OIB 70433958764, Stjepana Radića 17,21300 Makarska</item>
      <item>Jure Prgomet, OIB 91948913494, Put Mlikarica 10,21300 Makarska</item>
      <item>Ante Primorac, OIB 51758747272</item>
      <item>Jozo Primorac, OIB 60357658887, Vrgorački Put 4 A,21300 Makarska</item>
      <item>Igor Puharić, OIB 08499180803, Kralja P. Krešimira Iv 72,21300 Makarska</item>
      <item>Ivo Ravlić, OIB 63592870846, Dubrovačka 9,21300 Makarska</item>
      <item>Drago Ravlić, OIB 34092177656, Zrinsko-frankopanska 27,21300 Makarska</item>
      <item>Damir Ribarević, OIB 60592693489, Ulica Don Mihovila Pavlinovića 6,21320 Baška Voda</item>
      <item>Milan Roso, OIB 30780939496, Podgorske Skale 2/5,21300 Makarska</item>
      <item>Mato Roso, OIB 16769738327, VRGORSKA 4 A (ranije: MAKARSKA, VRGORAČKI PUT, 4 A),21300 Makarska</item>
      <item>Matko Staničić, OIB 77319697219, Bast 95,21320 Bast</item>
      <item>Tomislav Šarić, OIB 03280988305, Gornji Ratac 23,21300 Tučepi</item>
      <item>Branko Škrabić, OIB 87324504480, CESTA DOMOVINSKOG RATA 5 (ranije: GORNJA BRELA, GORNJA BRELA, 4),21255 Gornja Brela</item>
      <item>Nedjeljko Šapit, OIB 99758596165, Požare 26,21300 Makarska</item>
      <item>Veselko Šapit, OIB 56782538313, Zagrebačka 35,21300 Makarska</item>
      <item>Željko Tamburović, OIB 10248367466, Kalalarga 28,21300 Makarska</item>
      <item>Ratko Tripić, OIB 99430586017</item>
      <item>Ivan Tomaš, OIB 96102950015, Kipara Meštrovića S4,21300 Makarska</item>
      <item>Jozo Tolj, OIB 88543350507, Stjepana Radića 19,21300 Makarska</item>
      <item>Željko Topić, OIB 44485504580, LIČKA 4 (ranije: MAKARSKA, ZAGREBAČKA, 5/4),21300 Makarska</item>
      <item>Boris Turina, OIB 24035120932, KIPARA MEŠTROVIĆA 10 (ranije: MAKARSKA, KIPARA MEŠTROVIĆA, 4),21300 Makarska</item>
      <item>Filip Utrobičić, OIB 91430725331, ĆUDAN 7 (ranije: SLIME, SLIME, 0),21255 Slime</item>
      <item>Ivan Vrdoljak, OIB 80249403468, VRGORSKA 4 (ranije: MAKARSKA, VRGORAČKI PUT, 4 A),21300 Makarska</item>
      <item>Marin Vidović, OIB 80879072243, Primorska 5,21300 Makarska</item>
      <item>Ivica Vujčić, OIB 34997245725, Maslinarska 32 A,21300 Makarska</item>
      <item>Milan Vujčić, OIB 71531446875, Zrinsko-frankopanska 6/2,21300 Makarska</item>
      <item>Zoran Vujčić, OIB 93317010951, Tučepska 13,21300 Makarska</item>
      <item>Zvonko Zelić, OIB 07740308475, Hvarska 11,21300 Makarska</item>
      <item>Ante Guć, OIB 39758981793, STJEPANA RADIĆA 6 (ranije: MAKARSKA, STJEPANA RADIĆA, 4/1),21300 Makarska</item>
      <item>Ante Lozo, OIB 24012042370, Rusendić 5,21300 Veliko Brdo</item>
      <item>Miroslav Matijašević, OIB 02571424353, MOLIZANSKIH HRVATA 60 (ranije: MAKARSKA, MOLIZANSKIH HRVATA, 1/2),21300 Makarska</item>
      <item>Ivan Baletić, OIB 58280648614, Antuna Gustava Matoša 1,21300 Makarska</item>
    </izvorni_sadrzaj>
    <derivirana_varijabla naziv="DomainObject.Predmet.SudioniciListAdressOIB_1">
      <item>Mevludin Alić, OIB 33470624183, Tučepska 13 A,21300 Makarska</item>
      <item>GRAĐEVNO, građevinski inženjering d.o.o., u stečaju, OIB 65510330897, Stjepana Ivičevića 32,21300 Makarska</item>
      <item>Ante Duvnjak, OIB 24082374827, ZRINSKO-FRANKOPANSKA 3 (ranije: MAKARSKA, ZRINSKO-FRANKOPANSKA, 4/2),21300 Makarska</item>
      <item>Ivan Erceg, OIB 05913044345, Zrinsko-frankopanska 6/2,21300 Makarska</item>
      <item>Veselko Erceg, OIB 20046306819, Zrinsko-frankopanska 35,21300 Makarska</item>
      <item>Živko Gavrić, OIB 58416670261, Zrinsko-frankopanska 35,21300 Makarska</item>
      <item>Ante Glavinić, OIB 99453096029, Stari Velikobrdski Put 22,21300 Makarska</item>
      <item>Tonći Jakša, OIB 12676184640, Breljanska 4,21300 Makarska</item>
      <item>Zdravko Jonjić, OIB 09854807651, Marka Marulića 5/2,21300 Makarska</item>
      <item>Jovan Jović, OIB 20018571603, ZRINSKO-FRANKOPANSKA 35 (ranije: MAKARSKA, ZRINSKO-FRANKOPANSKA, 6/2),21300 Makarska</item>
      <item>Božidar Klarić, OIB 03062836995, Stomarica 19,21320 Brela</item>
      <item>Zdravko Alvir, OIB 70425555794, Stari Velikobrdski Put 26 A,21300 Makarska</item>
      <item>Mladen Beneta, OIB 52057430841, ZRINSKO-FRANKOPANSKA 35 (ranije: MAKARSKA, ZRINSKO-FRANKOPANSKA, 6/2),21300 Makarska</item>
      <item>Marko Begović, OIB 91058103383, Breljanska 4,21300 Makarska</item>
      <item>ČEDOMIR BIJELIĆ, OIB 46000013272, Vrgorska ulica 4a,21300 Makarska</item>
      <item>Josip Buljević, OIB 64962512999, Stranice 4,21255 Slime</item>
      <item>Denis Družijanić, OIB 34617161726, Slikara Gojaka 15,21300 Makarska</item>
      <item>Josip Katavić, OIB 84183611399, Zrinsko Frankopanska 19,21300 Makarska</item>
      <item>Juro Kostreš, OIB 21691527218</item>
      <item>Ante Lapenda, OIB 08908150430</item>
      <item>Joze Lendić, OIB 07322138220, BIOKOVSKA 32 B (ranije: MAKARSKA, MIHOVILA GLAVINIĆA, 9),21300 Makarska</item>
      <item>Nediljko Lendić, OIB 60823691539, PODGORSKE SKALE 9 (ranije: MAKARSKA, PODGORSKE SKALE, 2/4),21300 Makarska</item>
      <item>Stipo Martinović, OIB 49916585967, Dubrovačka 7,21300 Makarska</item>
      <item>Nediljko Panžić, OIB 08101052641, KIPARA MEŠTROVIĆA 14 (ranije: MAKARSKA, KIPARA MEŠTROVIĆA, 4),21300 Makarska</item>
      <item>Ivan Pejković, OIB 00358736062, Kipara Meštrovića 10,21300 Makarska</item>
      <item>Neven Pletikosić, OIB 70433958764, Stjepana Radića 17,21300 Makarska</item>
      <item>Jure Prgomet, OIB 91948913494, Put Mlikarica 10,21300 Makarska</item>
      <item>Ante Primorac, OIB 51758747272</item>
      <item>Jozo Primorac, OIB 60357658887, Vrgorački Put 4 A,21300 Makarska</item>
      <item>Igor Puharić, OIB 08499180803, Kralja P. Krešimira Iv 72,21300 Makarska</item>
      <item>Ivo Ravlić, OIB 63592870846, Dubrovačka 9,21300 Makarska</item>
      <item>Drago Ravlić, OIB 34092177656, Zrinsko-frankopanska 27,21300 Makarska</item>
      <item>Damir Ribarević, OIB 60592693489, Ulica Don Mihovila Pavlinovića 6,21320 Baška Voda</item>
      <item>Milan Roso, OIB 30780939496, Podgorske Skale 2/5,21300 Makarska</item>
      <item>Mato Roso, OIB 16769738327, VRGORSKA 4 A (ranije: MAKARSKA, VRGORAČKI PUT, 4 A),21300 Makarska</item>
      <item>Matko Staničić, OIB 77319697219, Bast 95,21320 Bast</item>
      <item>Tomislav Šarić, OIB 03280988305, Gornji Ratac 23,21300 Tučepi</item>
      <item>Branko Škrabić, OIB 87324504480, CESTA DOMOVINSKOG RATA 5 (ranije: GORNJA BRELA, GORNJA BRELA, 4),21255 Gornja Brela</item>
      <item>Nedjeljko Šapit, OIB 99758596165, Požare 26,21300 Makarska</item>
      <item>Veselko Šapit, OIB 56782538313, Zagrebačka 35,21300 Makarska</item>
      <item>Željko Tamburović, OIB 10248367466, Kalalarga 28,21300 Makarska</item>
      <item>Ratko Tripić, OIB 99430586017</item>
      <item>Ivan Tomaš, OIB 96102950015, Kipara Meštrovića S4,21300 Makarska</item>
      <item>Jozo Tolj, OIB 88543350507, Stjepana Radića 19,21300 Makarska</item>
      <item>Željko Topić, OIB 44485504580, LIČKA 4 (ranije: MAKARSKA, ZAGREBAČKA, 5/4),21300 Makarska</item>
      <item>Boris Turina, OIB 24035120932, KIPARA MEŠTROVIĆA 10 (ranije: MAKARSKA, KIPARA MEŠTROVIĆA, 4),21300 Makarska</item>
      <item>Filip Utrobičić, OIB 91430725331, ĆUDAN 7 (ranije: SLIME, SLIME, 0),21255 Slime</item>
      <item>Ivan Vrdoljak, OIB 80249403468, VRGORSKA 4 (ranije: MAKARSKA, VRGORAČKI PUT, 4 A),21300 Makarska</item>
      <item>Marin Vidović, OIB 80879072243, Primorska 5,21300 Makarska</item>
      <item>Ivica Vujčić, OIB 34997245725, Maslinarska 32 A,21300 Makarska</item>
      <item>Milan Vujčić, OIB 71531446875, Zrinsko-frankopanska 6/2,21300 Makarska</item>
      <item>Zoran Vujčić, OIB 93317010951, Tučepska 13,21300 Makarska</item>
      <item>Zvonko Zelić, OIB 07740308475, Hvarska 11,21300 Makarska</item>
      <item>Ante Guć, OIB 39758981793, STJEPANA RADIĆA 6 (ranije: MAKARSKA, STJEPANA RADIĆA, 4/1),21300 Makarska</item>
      <item>Ante Lozo, OIB 24012042370, Rusendić 5,21300 Veliko Brdo</item>
      <item>Miroslav Matijašević, OIB 02571424353, MOLIZANSKIH HRVATA 60 (ranije: MAKARSKA, MOLIZANSKIH HRVATA, 1/2),21300 Makarska</item>
      <item>Ivan Baletić, OIB 58280648614, Antuna Gustava Matoša 1,21300 Makarska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33470624183</item>
      <item>, OIB 65510330897</item>
      <item>, OIB 24082374827</item>
      <item>, OIB 05913044345</item>
      <item>, OIB 20046306819</item>
      <item>, OIB 58416670261</item>
      <item>, OIB 99453096029</item>
      <item>, OIB 12676184640</item>
      <item>, OIB 09854807651</item>
      <item>, OIB 20018571603</item>
      <item>, OIB 03062836995</item>
      <item>, OIB 70425555794</item>
      <item>, OIB 52057430841</item>
      <item>, OIB 91058103383</item>
      <item>, OIB 46000013272</item>
      <item>, OIB 64962512999</item>
      <item>, OIB 34617161726</item>
      <item>, OIB 84183611399</item>
      <item>, OIB 21691527218</item>
      <item>, OIB 08908150430</item>
      <item>, OIB 07322138220</item>
      <item>, OIB 60823691539</item>
      <item>, OIB 49916585967</item>
      <item>, OIB 08101052641</item>
      <item>, OIB 00358736062</item>
      <item>, OIB 70433958764</item>
      <item>, OIB 91948913494</item>
      <item>, OIB 51758747272</item>
      <item>, OIB 60357658887</item>
      <item>, OIB 08499180803</item>
      <item>, OIB 63592870846</item>
      <item>, OIB 34092177656</item>
      <item>, OIB 60592693489</item>
      <item>, OIB 30780939496</item>
      <item>, OIB 16769738327</item>
      <item>, OIB 77319697219</item>
      <item>, OIB 03280988305</item>
      <item>, OIB 87324504480</item>
      <item>, OIB 99758596165</item>
      <item>, OIB 56782538313</item>
      <item>, OIB 10248367466</item>
      <item>, OIB 99430586017</item>
      <item>, OIB 96102950015</item>
      <item>, OIB 88543350507</item>
      <item>, OIB 44485504580</item>
      <item>, OIB 24035120932</item>
      <item>, OIB 91430725331</item>
      <item>, OIB 80249403468</item>
      <item>, OIB 80879072243</item>
      <item>, OIB 34997245725</item>
      <item>, OIB 71531446875</item>
      <item>, OIB 93317010951</item>
      <item>, OIB 07740308475</item>
      <item>, OIB 39758981793</item>
      <item>, OIB 24012042370</item>
      <item>, OIB 02571424353</item>
      <item>, OIB 58280648614</item>
    </izvorni_sadrzaj>
    <derivirana_varijabla naziv="DomainObject.Predmet.SudioniciListNazivOIB_1">
      <item>, OIB 33470624183</item>
      <item>, OIB 65510330897</item>
      <item>, OIB 24082374827</item>
      <item>, OIB 05913044345</item>
      <item>, OIB 20046306819</item>
      <item>, OIB 58416670261</item>
      <item>, OIB 99453096029</item>
      <item>, OIB 12676184640</item>
      <item>, OIB 09854807651</item>
      <item>, OIB 20018571603</item>
      <item>, OIB 03062836995</item>
      <item>, OIB 70425555794</item>
      <item>, OIB 52057430841</item>
      <item>, OIB 91058103383</item>
      <item>, OIB 46000013272</item>
      <item>, OIB 64962512999</item>
      <item>, OIB 34617161726</item>
      <item>, OIB 84183611399</item>
      <item>, OIB 21691527218</item>
      <item>, OIB 08908150430</item>
      <item>, OIB 07322138220</item>
      <item>, OIB 60823691539</item>
      <item>, OIB 49916585967</item>
      <item>, OIB 08101052641</item>
      <item>, OIB 00358736062</item>
      <item>, OIB 70433958764</item>
      <item>, OIB 91948913494</item>
      <item>, OIB 51758747272</item>
      <item>, OIB 60357658887</item>
      <item>, OIB 08499180803</item>
      <item>, OIB 63592870846</item>
      <item>, OIB 34092177656</item>
      <item>, OIB 60592693489</item>
      <item>, OIB 30780939496</item>
      <item>, OIB 16769738327</item>
      <item>, OIB 77319697219</item>
      <item>, OIB 03280988305</item>
      <item>, OIB 87324504480</item>
      <item>, OIB 99758596165</item>
      <item>, OIB 56782538313</item>
      <item>, OIB 10248367466</item>
      <item>, OIB 99430586017</item>
      <item>, OIB 96102950015</item>
      <item>, OIB 88543350507</item>
      <item>, OIB 44485504580</item>
      <item>, OIB 24035120932</item>
      <item>, OIB 91430725331</item>
      <item>, OIB 80249403468</item>
      <item>, OIB 80879072243</item>
      <item>, OIB 34997245725</item>
      <item>, OIB 71531446875</item>
      <item>, OIB 93317010951</item>
      <item>, OIB 07740308475</item>
      <item>, OIB 39758981793</item>
      <item>, OIB 24012042370</item>
      <item>, OIB 02571424353</item>
      <item>, OIB 58280648614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Josip Hrga, OIB 15662494844, Bihaćka 15/III Split</item>
    </izvorni_sadrzaj>
    <derivirana_varijabla naziv="DomainObject.Predmet.StecajniUpraviteljiListAddressOIB_1">
      <item>Josip Hrga, OIB 15662494844, Bihaćka 15/III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839</properties:Words>
  <properties:Characters>4639</properties:Characters>
  <properties:Lines>134</properties:Lines>
  <properties:Paragraphs>31</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5588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2016-12-22T08:37:00Z</dcterms:created>
  <dc:creator>Jozo Ćaleta</dc:creator>
  <cp:lastModifiedBy>Jozo Ćaleta</cp:lastModifiedBy>
  <dcterms:modified xmlns:xsi="http://www.w3.org/2001/XMLSchema-instance" xsi:type="dcterms:W3CDTF">2016-12-22T08:38:00Z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zapisnika</vt:lpwstr>
  </prop:property>
  <prop:property name="CC_coloring" pid="4" fmtid="{D5CDD505-2E9C-101B-9397-08002B2CF9AE}">
    <vt:bool>false</vt:bool>
  </prop:property>
  <prop:property name="BrojStranica" pid="5" fmtid="{D5CDD505-2E9C-101B-9397-08002B2CF9AE}">
    <vt:i4>3</vt:i4>
  </prop:property>
</prop:Properties>
</file>