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13c4" w14:paraId="98113c4" w:rsidRDefault="00B34EA5" w:rsidR="00B34EA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078C7" w:rsidP="005078C7" w:rsidR="005078C7" w:rsidRPr="006456E1"/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34423E">
        <w:t xml:space="preserve"> 2/II</w:t>
      </w:r>
      <w:r w:rsidR="0034423E">
        <w:tab/>
      </w:r>
      <w:r w:rsidR="0034423E">
        <w:tab/>
      </w:r>
      <w:r w:rsidR="0034423E">
        <w:tab/>
      </w:r>
      <w:r w:rsidR="0034423E">
        <w:tab/>
      </w:r>
      <w:r w:rsidR="0034423E">
        <w:tab/>
      </w:r>
      <w:r w:rsidR="0034423E">
        <w:tab/>
      </w:r>
      <w:r w:rsidR="0034423E">
        <w:tab/>
        <w:t xml:space="preserve">    </w:t>
      </w:r>
      <w:r w:rsidR="001658A6">
        <w:t>67. St-893/13</w:t>
      </w:r>
      <w:r w:rsidR="0034423E">
        <w:t>-266</w:t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1658A6" w:rsidRPr="001658A6">
        <w:rPr>
          <w:bCs/>
        </w:rPr>
        <w:t xml:space="preserve">ARMKO d.d. u stečaju, </w:t>
      </w:r>
      <w:proofErr w:type="spellStart"/>
      <w:r w:rsidR="001658A6" w:rsidRPr="001658A6">
        <w:rPr>
          <w:bCs/>
        </w:rPr>
        <w:t>Konjščina</w:t>
      </w:r>
      <w:proofErr w:type="spellEnd"/>
      <w:r w:rsidR="001658A6" w:rsidRPr="001658A6">
        <w:rPr>
          <w:bCs/>
        </w:rPr>
        <w:t xml:space="preserve">, </w:t>
      </w:r>
      <w:proofErr w:type="spellStart"/>
      <w:r w:rsidR="001658A6" w:rsidRPr="001658A6">
        <w:rPr>
          <w:bCs/>
        </w:rPr>
        <w:t>Pešćeno</w:t>
      </w:r>
      <w:proofErr w:type="spellEnd"/>
      <w:r w:rsidR="001658A6" w:rsidRPr="001658A6">
        <w:rPr>
          <w:bCs/>
        </w:rPr>
        <w:t xml:space="preserve"> b.b., OIB: 33231965147</w:t>
      </w:r>
      <w:r w:rsidR="00DB2BF3" w:rsidRPr="00DB2BF3">
        <w:rPr>
          <w:lang w:val="en-US"/>
        </w:rPr>
        <w:t xml:space="preserve">, </w:t>
      </w:r>
      <w:r w:rsidR="00B34EA5">
        <w:rPr>
          <w:lang w:val="en-US"/>
        </w:rPr>
        <w:t>7</w:t>
      </w:r>
      <w:r w:rsidR="001658A6">
        <w:rPr>
          <w:lang w:val="en-US"/>
        </w:rPr>
        <w:t xml:space="preserve">. </w:t>
      </w:r>
      <w:proofErr w:type="spellStart"/>
      <w:proofErr w:type="gramStart"/>
      <w:r w:rsidR="001658A6">
        <w:rPr>
          <w:lang w:val="en-US"/>
        </w:rPr>
        <w:t>rujna</w:t>
      </w:r>
      <w:proofErr w:type="spellEnd"/>
      <w:proofErr w:type="gramEnd"/>
      <w:r w:rsidR="00912165">
        <w:rPr>
          <w:lang w:val="en-US"/>
        </w:rPr>
        <w:t xml:space="preserve"> 2016</w:t>
      </w:r>
      <w:r w:rsidR="00DB2BF3" w:rsidRPr="00DB2BF3">
        <w:rPr>
          <w:lang w:val="en-US"/>
        </w:rPr>
        <w:t xml:space="preserve">.,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 xml:space="preserve">stečajnom predmetu </w:t>
      </w:r>
      <w:r w:rsidR="00CC222A" w:rsidRPr="006456E1">
        <w:t xml:space="preserve">poslovni </w:t>
      </w:r>
      <w:r w:rsidR="00D17CA3" w:rsidRPr="006456E1">
        <w:t xml:space="preserve">broj: </w:t>
      </w:r>
      <w:r w:rsidR="001658A6">
        <w:t>St-1893</w:t>
      </w:r>
      <w:r w:rsidR="007F5454">
        <w:t>/13</w:t>
      </w:r>
      <w:r w:rsidR="006456E1">
        <w:t xml:space="preserve">, </w:t>
      </w:r>
      <w:r w:rsidRPr="006456E1">
        <w:t xml:space="preserve">nad stečajnim dužnikom, </w:t>
      </w:r>
      <w:r w:rsidR="001658A6" w:rsidRPr="001658A6">
        <w:rPr>
          <w:bCs/>
        </w:rPr>
        <w:t xml:space="preserve">ARMKO d.d. u stečaju, </w:t>
      </w:r>
      <w:proofErr w:type="spellStart"/>
      <w:r w:rsidR="001658A6" w:rsidRPr="001658A6">
        <w:rPr>
          <w:bCs/>
        </w:rPr>
        <w:t>Konjščina</w:t>
      </w:r>
      <w:proofErr w:type="spellEnd"/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1A3790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predmetu podneskom od </w:t>
      </w:r>
      <w:r w:rsidR="001658A6">
        <w:t>29. kolovoza</w:t>
      </w:r>
      <w:r>
        <w:t xml:space="preserve"> 2016.,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 u iznosu od </w:t>
      </w:r>
      <w:r w:rsidR="001658A6">
        <w:t>1.779.609,08</w:t>
      </w:r>
      <w:r>
        <w:t xml:space="preserve"> kn te je priložio</w:t>
      </w:r>
      <w:r w:rsidR="00203307">
        <w:t xml:space="preserve"> završni popis – diobeni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90700A" w:rsidR="0090700A" w:rsidRPr="006456E1">
      <w:pPr>
        <w:jc w:val="center"/>
      </w:pPr>
      <w:r w:rsidRPr="006456E1">
        <w:t xml:space="preserve">U Zagrebu </w:t>
      </w:r>
      <w:r w:rsidR="00B34EA5">
        <w:t>7</w:t>
      </w:r>
      <w:r w:rsidR="001658A6">
        <w:t>. rujna</w:t>
      </w:r>
      <w:r w:rsidR="007F5454">
        <w:t xml:space="preserve"> 2016</w:t>
      </w:r>
      <w:r w:rsidRPr="006456E1">
        <w:t>.</w:t>
      </w:r>
      <w:r w:rsidR="0090700A" w:rsidRPr="006456E1">
        <w:t xml:space="preserve"> </w:t>
      </w:r>
    </w:p>
    <w:p w:rsidRDefault="0090700A" w:rsidP="00A77317" w:rsidR="0090700A" w:rsidRPr="006456E1">
      <w:pPr>
        <w:ind w:left="3540"/>
        <w:rPr>
          <w:b/>
        </w:rPr>
      </w:pPr>
    </w:p>
    <w:p w:rsidRDefault="005078C7" w:rsidP="005078C7" w:rsidR="005078C7" w:rsidRPr="006456E1"/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727700" w:rsidR="005078C7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34423E">
        <w:t>, v.r.</w:t>
      </w:r>
    </w:p>
    <w:p w:rsidRDefault="00A62F4B" w:rsidP="00A62F4B" w:rsidR="00A62F4B" w:rsidRPr="006456E1">
      <w:pPr>
        <w:jc w:val="both"/>
        <w:rPr>
          <w:b/>
        </w:rPr>
      </w:pP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A62F4B" w:rsidR="00A62F4B" w:rsidRPr="006456E1">
      <w:pPr>
        <w:jc w:val="both"/>
      </w:pPr>
      <w:r w:rsidRPr="006456E1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456E1">
          <w:t>Visoki trgovački sud</w:t>
        </w:r>
      </w:smartTag>
      <w:r w:rsidRPr="006456E1">
        <w:t xml:space="preserve"> RH u roku od 8 dana od dana dostave rješenja.  </w:t>
      </w:r>
    </w:p>
    <w:p w:rsidRDefault="005078C7" w:rsidP="005078C7" w:rsidR="005078C7" w:rsidRPr="006456E1"/>
    <w:p w:rsidRDefault="0034423E" w:rsidP="001745C1" w:rsidR="0034423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C0014" w:rsidP="0034423E" w:rsidR="005078C7" w:rsidRPr="006456E1">
      <w:pPr>
        <w:ind w:left="720"/>
      </w:pPr>
      <w:r w:rsidRPr="006456E1">
        <w:t xml:space="preserve"> </w:t>
      </w:r>
    </w:p>
    <w:sectPr w:rsidR="005078C7" w:rsidRPr="006456E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658A6"/>
    <w:rsid w:val="00176073"/>
    <w:rsid w:val="001A3790"/>
    <w:rsid w:val="00203307"/>
    <w:rsid w:val="0034423E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34EA5"/>
    <w:rsid w:val="00BB4D3C"/>
    <w:rsid w:val="00C13CBD"/>
    <w:rsid w:val="00CB2690"/>
    <w:rsid w:val="00CC222A"/>
    <w:rsid w:val="00D17CA3"/>
    <w:rsid w:val="00D92B24"/>
    <w:rsid w:val="00D966A3"/>
    <w:rsid w:val="00DB2BF3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34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EA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2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2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2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2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34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EA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4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2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2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2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2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Ležaić, OIB 93555053571;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Ležaić, OIB 93555053571;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 OIB 93555053571,RATIO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 OIB 93555053571,RATIO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1249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2016-09-02T11:57:00Z</dcterms:created>
  <dc:creator>nribaric</dc:creator>
  <cp:lastModifiedBy>Ivana Rogić</cp:lastModifiedBy>
  <cp:lastPrinted>2016-09-07T07:05:00Z</cp:lastPrinted>
  <dcterms:modified xmlns:xsi="http://www.w3.org/2001/XMLSchema-instance" xsi:type="dcterms:W3CDTF">2016-09-07T07:05:00Z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