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a8f5" w14:paraId="050a8f5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AB67BB">
        <w:t>1730</w:t>
      </w:r>
      <w:r w:rsidR="00C50BA1">
        <w:t>/18</w:t>
      </w:r>
      <w:r w:rsidR="00BA37A8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C50BA1" w:rsidRPr="00C50BA1">
        <w:t xml:space="preserve"> </w:t>
      </w:r>
      <w:r w:rsidR="00AB67BB" w:rsidRPr="00A94101">
        <w:t>MARIJA ĆIBARIĆ jednostavno društvo s ograničenom odgovornošću za usluge</w:t>
      </w:r>
      <w:r w:rsidR="00AB67BB" w:rsidRPr="00A94101">
        <w:rPr>
          <w:lang w:val="pt-BR"/>
        </w:rPr>
        <w:t>, OIB: 96767818067, Zagreb, Dankovečka 8/1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7478C">
        <w:rPr>
          <w:lang w:val="pt-BR"/>
        </w:rPr>
        <w:t>dana 30</w:t>
      </w:r>
      <w:r w:rsidR="0068764F">
        <w:rPr>
          <w:lang w:val="pt-BR"/>
        </w:rPr>
        <w:t>. listopada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AB67BB" w:rsidRPr="00A94101">
        <w:t>MARIJA ĆIBARIĆ jednostavno društvo s ograničenom odgovornošću za usluge</w:t>
      </w:r>
      <w:r w:rsidR="00AB67BB" w:rsidRPr="00A94101">
        <w:rPr>
          <w:lang w:val="pt-BR"/>
        </w:rPr>
        <w:t>, OIB: 96767818067, Zagreb, Dankovečka 8/1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47A74">
        <w:t>1730</w:t>
      </w:r>
      <w:r w:rsidR="004D487D">
        <w:t>-201</w:t>
      </w:r>
      <w:r w:rsidR="00C50BA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7478C" w:rsidP="0037478C" w:rsidR="0037478C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A94101">
        <w:t>MARIJA ĆIBARIĆ jednostavno društvo s ograničenom odgovornošću za usluge</w:t>
      </w:r>
      <w:r w:rsidRPr="00A94101">
        <w:rPr>
          <w:lang w:val="pt-BR"/>
        </w:rPr>
        <w:t>, OIB: 96767818067, Zagreb, Dankovečka 8/1</w:t>
      </w:r>
      <w:r w:rsidRPr="00D57117">
        <w:rPr>
          <w:lang w:val="pt-BR"/>
        </w:rPr>
        <w:t>.</w:t>
      </w:r>
    </w:p>
    <w:p w:rsidRDefault="0037478C" w:rsidP="0037478C" w:rsidR="0037478C" w:rsidRPr="00D57117">
      <w:pPr>
        <w:pStyle w:val="Tijeloteksta"/>
        <w:rPr>
          <w:lang w:val="pt-BR"/>
        </w:rPr>
      </w:pPr>
    </w:p>
    <w:p w:rsidRDefault="0037478C" w:rsidP="0037478C" w:rsidR="0037478C" w:rsidRPr="00D57117">
      <w:pPr>
        <w:pStyle w:val="Tijeloteksta"/>
        <w:ind w:firstLine="708"/>
      </w:pPr>
      <w:r w:rsidRPr="00D57117">
        <w:t>Prijedlog je podnesen na temelju čl. 110. st. 1. Stečajnog zakona („Narodne novine“ broj 71/15. i 104/17, dalje: SZ).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>
        <w:t>5</w:t>
      </w:r>
      <w:r w:rsidRPr="00D57117">
        <w:t xml:space="preserve">. srpnja 2018. u Očevidniku redoslijeda osnova za plaćanje ima evidentirane neizvršene osnove za plaćanje u neprekinutom razdoblju od 120 dana, u ukupnom iznosu od </w:t>
      </w:r>
      <w:r>
        <w:t>63.056,94 kn</w:t>
      </w:r>
      <w:r w:rsidRPr="00D57117">
        <w:t xml:space="preserve">, kao i da dužnik ima </w:t>
      </w:r>
      <w:r>
        <w:t>6</w:t>
      </w:r>
      <w:r w:rsidRPr="00D57117">
        <w:t>zaposlen</w:t>
      </w:r>
      <w:r>
        <w:t>ih.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Odredbom čl. 115. st. 1. SZ propisano je da sud na temelju prijedloga za otvaranje stečajnoga postupka donosi rješenje o pokretanju prethodnoga postupka radi utvrđivanja </w:t>
      </w:r>
      <w:r w:rsidRPr="00D57117">
        <w:lastRenderedPageBreak/>
        <w:t>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Uvidom u Očevidnik neizvršenih osnova za plaćanje na dan 29. listopada 2018. vidljivo je da dužnik na navedeni dan ima ukupan iznos obveza po svim neizvršenim osnovama za plaćanje s kamatom od </w:t>
      </w:r>
      <w:r>
        <w:t>130.912,52</w:t>
      </w:r>
      <w:r w:rsidRPr="00D57117">
        <w:t xml:space="preserve"> kn.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20. rujna 2018. (list </w:t>
      </w:r>
      <w:r>
        <w:t>7</w:t>
      </w:r>
      <w:r w:rsidRPr="00D57117">
        <w:t>. spisa) nije evidentiran kao vlasnik nekretnina.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>Nadalje, iz dopisa Stanice za tehnički pregled vozila, Centra za vozila Hrvatske d.d. od 1</w:t>
      </w:r>
      <w:r>
        <w:t>5</w:t>
      </w:r>
      <w:r w:rsidRPr="00D57117">
        <w:t>. listopada 2018. (list 1</w:t>
      </w:r>
      <w:r>
        <w:t>5</w:t>
      </w:r>
      <w:r w:rsidRPr="00D57117">
        <w:t>. spisa) proizlazi da dužnik nije evidentiran kao vlasnik vozila.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7478C">
        <w:t>30</w:t>
      </w:r>
      <w:r w:rsidR="008104E7">
        <w:t>. listopada</w:t>
      </w:r>
      <w:r w:rsidR="00247586">
        <w:t xml:space="preserve">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8104E7" w:rsidP="00FD5550" w:rsidR="00CC1DE7" w:rsidRPr="00B9015B">
      <w:pPr>
        <w:jc w:val="right"/>
      </w:pPr>
      <w:r>
        <w:t>Dina Jellin</w:t>
      </w:r>
      <w:r w:rsidR="00F05835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F05835" w:rsidP="00597684" w:rsidR="00F05835"/>
    <w:p w:rsidRDefault="00F05835" w:rsidP="00597684" w:rsidR="00F05835">
      <w:r>
        <w:t>Za točnost otpravka-ovlašteni službenik</w:t>
      </w:r>
    </w:p>
    <w:p w:rsidRDefault="00F05835" w:rsidP="00F05835" w:rsidR="00065B42" w:rsidRPr="00B9015B">
      <w:r>
        <w:t>Ljubica Radošević</w:t>
      </w:r>
    </w:p>
    <w:sectPr w:rsidSect="0037478C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CF" w:rsidP="00CC1DE7" w:rsidR="00806ECF">
      <w:r>
        <w:separator/>
      </w:r>
    </w:p>
  </w:endnote>
  <w:endnote w:id="0" w:type="continuationSeparator">
    <w:p w:rsidRDefault="00806ECF" w:rsidP="00CC1DE7" w:rsidR="0080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CF" w:rsidP="00CC1DE7" w:rsidR="00806ECF">
      <w:r>
        <w:separator/>
      </w:r>
    </w:p>
  </w:footnote>
  <w:footnote w:id="0" w:type="continuationSeparator">
    <w:p w:rsidRDefault="00806ECF" w:rsidP="00CC1DE7" w:rsidR="00806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345138605"/>
      <w:docPartObj>
        <w:docPartGallery w:val="Page Numbers (Top of Page)"/>
        <w:docPartUnique/>
      </w:docPartObj>
    </w:sdtPr>
    <w:sdtEndPr/>
    <w:sdtContent>
      <w:p w:rsidRDefault="00583B18" w:rsidP="00CC1DE7" w:rsidR="00CC1DE7" w:rsidRPr="00AB67BB">
        <w:pPr>
          <w:pStyle w:val="Zaglavlje"/>
          <w:ind w:firstLine="4536"/>
          <w:jc w:val="center"/>
          <w:rPr>
            <w:sz w:val="24"/>
            <w:szCs w:val="24"/>
          </w:rPr>
        </w:pPr>
        <w:r w:rsidRPr="00AB67BB">
          <w:rPr>
            <w:sz w:val="24"/>
            <w:szCs w:val="24"/>
          </w:rPr>
          <w:fldChar w:fldCharType="begin"/>
        </w:r>
        <w:r w:rsidR="00CC1DE7" w:rsidRPr="00AB67BB">
          <w:rPr>
            <w:sz w:val="24"/>
            <w:szCs w:val="24"/>
          </w:rPr>
          <w:instrText>PAGE   \* MERGEFORMAT</w:instrText>
        </w:r>
        <w:r w:rsidRPr="00AB67BB">
          <w:rPr>
            <w:sz w:val="24"/>
            <w:szCs w:val="24"/>
          </w:rPr>
          <w:fldChar w:fldCharType="separate"/>
        </w:r>
        <w:r w:rsidR="00F05835">
          <w:rPr>
            <w:noProof/>
            <w:sz w:val="24"/>
            <w:szCs w:val="24"/>
          </w:rPr>
          <w:t>2</w:t>
        </w:r>
        <w:r w:rsidRPr="00AB67BB">
          <w:rPr>
            <w:sz w:val="24"/>
            <w:szCs w:val="24"/>
          </w:rPr>
          <w:fldChar w:fldCharType="end"/>
        </w:r>
        <w:r w:rsidR="00CC1DE7" w:rsidRPr="00AB67BB">
          <w:rPr>
            <w:sz w:val="24"/>
            <w:szCs w:val="24"/>
          </w:rPr>
          <w:tab/>
        </w:r>
        <w:r w:rsidR="00AB67BB" w:rsidRPr="00AB67BB">
          <w:rPr>
            <w:sz w:val="24"/>
            <w:szCs w:val="24"/>
          </w:rPr>
          <w:t>16. St-1730/18</w:t>
        </w:r>
        <w:r w:rsidR="00F05835">
          <w:rPr>
            <w:sz w:val="24"/>
            <w:szCs w:val="24"/>
          </w:rPr>
          <w:t>-14</w:t>
        </w:r>
      </w:p>
    </w:sdtContent>
  </w:sdt>
  <w:p w:rsidRDefault="00CC1DE7" w:rsidR="00CC1DE7" w:rsidRPr="00AB67BB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3367A4"/>
    <w:rsid w:val="00341F35"/>
    <w:rsid w:val="00364741"/>
    <w:rsid w:val="0037478C"/>
    <w:rsid w:val="003D0115"/>
    <w:rsid w:val="003E5B5C"/>
    <w:rsid w:val="003F3702"/>
    <w:rsid w:val="00412D47"/>
    <w:rsid w:val="0046518B"/>
    <w:rsid w:val="004C428C"/>
    <w:rsid w:val="004D487D"/>
    <w:rsid w:val="004E5CB9"/>
    <w:rsid w:val="004E6CA4"/>
    <w:rsid w:val="00501EBB"/>
    <w:rsid w:val="00517AAB"/>
    <w:rsid w:val="00535D8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46D9C"/>
    <w:rsid w:val="00650D44"/>
    <w:rsid w:val="00662884"/>
    <w:rsid w:val="00682CD1"/>
    <w:rsid w:val="0068764F"/>
    <w:rsid w:val="006B5D8C"/>
    <w:rsid w:val="006D32C8"/>
    <w:rsid w:val="00704DD0"/>
    <w:rsid w:val="007150E9"/>
    <w:rsid w:val="007279EB"/>
    <w:rsid w:val="00754CF2"/>
    <w:rsid w:val="0079202A"/>
    <w:rsid w:val="007A30D5"/>
    <w:rsid w:val="007A38D3"/>
    <w:rsid w:val="007B068E"/>
    <w:rsid w:val="007E6A6F"/>
    <w:rsid w:val="00806ECF"/>
    <w:rsid w:val="008104E7"/>
    <w:rsid w:val="00847A74"/>
    <w:rsid w:val="00854E4B"/>
    <w:rsid w:val="008802D0"/>
    <w:rsid w:val="00881417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A00D49"/>
    <w:rsid w:val="00A0793E"/>
    <w:rsid w:val="00A6064D"/>
    <w:rsid w:val="00A71FF4"/>
    <w:rsid w:val="00A75EA1"/>
    <w:rsid w:val="00A75F17"/>
    <w:rsid w:val="00A851A3"/>
    <w:rsid w:val="00AB67BB"/>
    <w:rsid w:val="00AC3A4F"/>
    <w:rsid w:val="00AD13D9"/>
    <w:rsid w:val="00AE41EB"/>
    <w:rsid w:val="00B00682"/>
    <w:rsid w:val="00B01E1E"/>
    <w:rsid w:val="00B62E90"/>
    <w:rsid w:val="00B9015B"/>
    <w:rsid w:val="00BA37A8"/>
    <w:rsid w:val="00BC2D3A"/>
    <w:rsid w:val="00BC67EF"/>
    <w:rsid w:val="00BE5577"/>
    <w:rsid w:val="00BF01D0"/>
    <w:rsid w:val="00BF0DDB"/>
    <w:rsid w:val="00C20964"/>
    <w:rsid w:val="00C23ADD"/>
    <w:rsid w:val="00C40A44"/>
    <w:rsid w:val="00C50BA1"/>
    <w:rsid w:val="00C90682"/>
    <w:rsid w:val="00CC1DE7"/>
    <w:rsid w:val="00D0171D"/>
    <w:rsid w:val="00D24310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05835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5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St-1730/2018</izvorni_sadrzaj>
    <derivirana_varijabla naziv="DomainObject.Predmet.OznakaBroj_1">St-1730/2018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ĆIBARIĆ j.d.o.o. zastupanog po punomoćniku Marija Ćibarić</izvorni_sadrzaj>
    <derivirana_varijabla naziv="DomainObject.Predmet.ProtustrankaFormated_1">  MARIJA ĆIBARIĆ j.d.o.o. zastupanog po punomoćniku Marija Ćibarić</derivirana_varijabla>
  </DomainObject.Predmet.ProtustrankaFormated>
  <DomainObject.Predmet.ProtustrankaFormatedOIB>
    <izvorni_sadrzaj>  MARIJA ĆIBARIĆ j.d.o.o., OIB 96767818067 zastupanog po punomoćniku Marija Ćibarić</izvorni_sadrzaj>
    <derivirana_varijabla naziv="DomainObject.Predmet.ProtustrankaFormatedOIB_1">  MARIJA ĆIBARIĆ j.d.o.o., OIB 96767818067 zastupanog po punomoćniku Marija Ćibarić</derivirana_varijabla>
  </DomainObject.Predmet.ProtustrankaFormatedOIB>
  <DomainObject.Predmet.ProtustrankaFormatedWithAdress>
    <izvorni_sadrzaj> MARIJA ĆIBARIĆ j.d.o.o., Dankovečka 8/1, 10000 Zagreb zastupanog po punomoćniku Marija Ćibarić</izvorni_sadrzaj>
    <derivirana_varijabla naziv="DomainObject.Predmet.ProtustrankaFormatedWithAdress_1"> MARIJA ĆIBARIĆ j.d.o.o., Dankovečka 8/1, 10000 Zagreb zastupanog po punomoćniku Marija Ćibarić</derivirana_varijabla>
  </DomainObject.Predmet.ProtustrankaFormatedWithAdress>
  <DomainObject.Predmet.ProtustrankaFormatedWithAdressOIB>
    <izvorni_sadrzaj> MARIJA ĆIBARIĆ j.d.o.o., OIB 96767818067, Dankovečka 8/1, 10000 Zagreb zastupanog po punomoćniku Marija Ćibarić</izvorni_sadrzaj>
    <derivirana_varijabla naziv="DomainObject.Predmet.ProtustrankaFormatedWithAdressOIB_1"> MARIJA ĆIBARIĆ j.d.o.o., OIB 96767818067, Dankovečka 8/1, 10000 Zagreb zastupanog po punomoćniku Marija Ćibarić</derivirana_varijabla>
  </DomainObject.Predmet.ProtustrankaFormatedWithAdressOIB>
  <DomainObject.Predmet.ProtustrankaWithAdress>
    <izvorni_sadrzaj>MARIJA ĆIBARIĆ j.d.o.o. Dankovečka 8/1, 10000 Zagreb</izvorni_sadrzaj>
    <derivirana_varijabla naziv="DomainObject.Predmet.ProtustrankaWithAdress_1">MARIJA ĆIBARIĆ j.d.o.o. Dankovečka 8/1, 10000 Zagreb</derivirana_varijabla>
  </DomainObject.Predmet.ProtustrankaWithAdress>
  <DomainObject.Predmet.ProtustrankaWithAdressOIB>
    <izvorni_sadrzaj>MARIJA ĆIBARIĆ j.d.o.o., OIB 96767818067, Dankovečka 8/1, 10000 Zagreb</izvorni_sadrzaj>
    <derivirana_varijabla naziv="DomainObject.Predmet.ProtustrankaWithAdressOIB_1">MARIJA ĆIBARIĆ j.d.o.o., OIB 96767818067, Dankovečka 8/1, 10000 Zagreb</derivirana_varijabla>
  </DomainObject.Predmet.ProtustrankaWithAdressOIB>
  <DomainObject.Predmet.ProtustrankaNazivFormated>
    <izvorni_sadrzaj>MARIJA ĆIBARIĆ j.d.o.o.</izvorni_sadrzaj>
    <derivirana_varijabla naziv="DomainObject.Predmet.ProtustrankaNazivFormated_1">MARIJA ĆIBARIĆ j.d.o.o.</derivirana_varijabla>
  </DomainObject.Predmet.ProtustrankaNazivFormated>
  <DomainObject.Predmet.ProtustrankaNazivFormatedOIB>
    <izvorni_sadrzaj>MARIJA ĆIBARIĆ j.d.o.o., OIB 96767818067</izvorni_sadrzaj>
    <derivirana_varijabla naziv="DomainObject.Predmet.ProtustrankaNazivFormatedOIB_1">MARIJA ĆIBARIĆ j.d.o.o., OIB 96767818067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 ĆIBARIĆ j.d.o.o. zastupanog po punomoćniku Marija Ćibarić</item>
    </izvorni_sadrzaj>
    <derivirana_varijabla naziv="DomainObject.Predmet.ProtuStrankaListFormated_1">
      <item>MARIJA ĆIBARIĆ j.d.o.o. zastupanog po punomoćniku Marija Ćibarić</item>
    </derivirana_varijabla>
  </DomainObject.Predmet.ProtuStrankaListFormated>
  <DomainObject.Predmet.ProtuStrankaListFormatedOIB>
    <izvorni_sadrzaj>
      <item>MARIJA ĆIBARIĆ j.d.o.o., OIB 96767818067 zastupanog po punomoćniku Marija Ćibarić</item>
    </izvorni_sadrzaj>
    <derivirana_varijabla naziv="DomainObject.Predmet.ProtuStrankaListFormatedOIB_1">
      <item>MARIJA ĆIBARIĆ j.d.o.o., OIB 96767818067 zastupanog po punomoćniku Marija Ćibarić</item>
    </derivirana_varijabla>
  </DomainObject.Predmet.ProtuStrankaListFormatedOIB>
  <DomainObject.Predmet.ProtuStrankaListFormatedWithAdress>
    <izvorni_sadrzaj>
      <item>MARIJA ĆIBARIĆ j.d.o.o., Dankovečka 8/1, 10000 Zagreb zastupanog po punomoćniku Marija Ćibarić</item>
    </izvorni_sadrzaj>
    <derivirana_varijabla naziv="DomainObject.Predmet.ProtuStrankaListFormatedWithAdress_1">
      <item>MARIJA ĆIBARIĆ j.d.o.o., Dankovečka 8/1, 10000 Zagreb zastupanog po punomoćniku Marija Ćibarić</item>
    </derivirana_varijabla>
  </DomainObject.Predmet.ProtuStrankaListFormatedWithAdress>
  <DomainObject.Predmet.ProtuStrankaListFormatedWithAdressOIB>
    <izvorni_sadrzaj>
      <item>MARIJA ĆIBARIĆ j.d.o.o., OIB 96767818067, Dankovečka 8/1, 10000 Zagreb zastupanog po punomoćniku Marija Ćibarić</item>
    </izvorni_sadrzaj>
    <derivirana_varijabla naziv="DomainObject.Predmet.ProtuStrankaListFormatedWithAdressOIB_1">
      <item>MARIJA ĆIBARIĆ j.d.o.o., OIB 96767818067, Dankovečka 8/1, 10000 Zagreb zastupanog po punomoćniku Marija Ćibarić</item>
    </derivirana_varijabla>
  </DomainObject.Predmet.ProtuStrankaListFormatedWithAdressOIB>
  <DomainObject.Predmet.ProtuStrankaListNazivFormated>
    <izvorni_sadrzaj>
      <item>MARIJA ĆIBARIĆ j.d.o.o.</item>
    </izvorni_sadrzaj>
    <derivirana_varijabla naziv="DomainObject.Predmet.ProtuStrankaListNazivFormated_1">
      <item>MARIJA ĆIBARIĆ j.d.o.o.</item>
    </derivirana_varijabla>
  </DomainObject.Predmet.ProtuStrankaListNazivFormated>
  <DomainObject.Predmet.ProtuStrankaListNazivFormatedOIB>
    <izvorni_sadrzaj>
      <item>MARIJA ĆIBARIĆ j.d.o.o., OIB 96767818067</item>
    </izvorni_sadrzaj>
    <derivirana_varijabla naziv="DomainObject.Predmet.ProtuStrankaListNazivFormatedOIB_1">
      <item>MARIJA ĆIBARIĆ j.d.o.o., OIB 96767818067</item>
    </derivirana_varijabla>
  </DomainObject.Predmet.ProtuStrankaListNazivFormatedOIB>
  <DomainObject.Predmet.OstaliListFormated>
    <izvorni_sadrzaj>
      <item>Marija Ćibarić punomoćnica sudionika u postupku MARIJA ĆIBARIĆ j.d.o.o.</item>
    </izvorni_sadrzaj>
    <derivirana_varijabla naziv="DomainObject.Predmet.OstaliListFormated_1">
      <item>Marija Ćibarić punomoćnica sudionika u postupku MARIJA ĆIBARIĆ j.d.o.o.</item>
    </derivirana_varijabla>
  </DomainObject.Predmet.OstaliListFormated>
  <DomainObject.Predmet.OstaliListFormatedOIB>
    <izvorni_sadrzaj>
      <item>Marija Ćibarić, OIB 87967219832 punomoćnica sudionika u postupku MARIJA ĆIBARIĆ j.d.o.o.</item>
    </izvorni_sadrzaj>
    <derivirana_varijabla naziv="DomainObject.Predmet.OstaliListFormatedOIB_1">
      <item>Marija Ćibarić, OIB 87967219832 punomoćnica sudionika u postupku MARIJA ĆIBARIĆ j.d.o.o.</item>
    </derivirana_varijabla>
  </DomainObject.Predmet.OstaliListFormatedOIB>
  <DomainObject.Predmet.OstaliListFormatedWithAdress>
    <izvorni_sadrzaj>
      <item>Marija Ćibarić, Dankovečka Ulica 8, 10000 Zagreb punomoćnica sudionika u postupku MARIJA ĆIBARIĆ j.d.o.o.</item>
    </izvorni_sadrzaj>
    <derivirana_varijabla naziv="DomainObject.Predmet.OstaliListFormatedWithAdress_1">
      <item>Marija Ćibarić, Dankovečka Ulica 8, 10000 Zagreb punomoćnica sudionika u postupku MARIJA ĆIBARIĆ j.d.o.o.</item>
    </derivirana_varijabla>
  </DomainObject.Predmet.OstaliListFormatedWithAdress>
  <DomainObject.Predmet.OstaliListFormatedWithAdressOIB>
    <izvorni_sadrzaj>
      <item>Marija Ćibarić, OIB 87967219832, Dankovečka Ulica 8, 10000 Zagreb punomoćnica sudionika u postupku MARIJA ĆIBARIĆ j.d.o.o.</item>
    </izvorni_sadrzaj>
    <derivirana_varijabla naziv="DomainObject.Predmet.OstaliListFormatedWithAdressOIB_1">
      <item>Marija Ćibarić, OIB 87967219832, Dankovečka Ulica 8, 10000 Zagreb punomoćnica sudionika u postupku MARIJA ĆIBARIĆ j.d.o.o.</item>
    </derivirana_varijabla>
  </DomainObject.Predmet.OstaliListFormatedWithAdressOIB>
  <DomainObject.Predmet.OstaliListNazivFormated>
    <izvorni_sadrzaj>
      <item>Marija Ćibarić</item>
    </izvorni_sadrzaj>
    <derivirana_varijabla naziv="DomainObject.Predmet.OstaliListNazivFormated_1">
      <item>Marija Ćibarić</item>
    </derivirana_varijabla>
  </DomainObject.Predmet.OstaliListNazivFormated>
  <DomainObject.Predmet.OstaliListNazivFormatedOIB>
    <izvorni_sadrzaj>
      <item>Marija Ćibarić, OIB 87967219832</item>
    </izvorni_sadrzaj>
    <derivirana_varijabla naziv="DomainObject.Predmet.OstaliListNazivFormatedOIB_1">
      <item>Marija Ćibarić, OIB 87967219832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 ĆIBARIĆ j.d.o.o.</izvorni_sadrzaj>
    <derivirana_varijabla naziv="DomainObject.Predmet.ProtustrankaIDrugi_1">MARIJA ĆIBARIĆ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MARIJA ĆIBARIĆ j.d.o.o., OIB 96767818067, Dankovečka 8/1, 10000 Zagreb</izvorni_sadrzaj>
    <derivirana_varijabla naziv="DomainObject.Predmet.ProtustrankaIDrugiAdressOIB_1">MARIJA ĆIBARIĆ j.d.o.o., OIB 96767818067, Dankovečka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 ĆIBARIĆ j.d.o.o.</item>
      <item>Marija Ćibarić</item>
    </izvorni_sadrzaj>
    <derivirana_varijabla naziv="DomainObject.Predmet.SudioniciListNaziv_1">
      <item>FINA Regionalni centar Zagreb</item>
      <item>MARIJA ĆIBARIĆ j.d.o.o.</item>
      <item>Marija Ćibarić</item>
    </derivirana_varijabla>
  </DomainObject.Predmet.SudioniciListNaziv>
  <DomainObject.Predmet.SudioniciListAdressOIB>
    <izvorni_sadrzaj>
      <item>FINA Regionalni centar Zagreb, OIB 85821130368, Trg svibanjskih žrtava 1995.1,10000 Zagreb</item>
      <item>MARIJA ĆIBARIĆ j.d.o.o., OIB 96767818067, Dankovečka 8/1,10000 Zagreb</item>
      <item>Marija Ćibarić, OIB 87967219832, Dankovečka Ulica 8,10000 Zagreb</item>
    </izvorni_sadrzaj>
    <derivirana_varijabla naziv="DomainObject.Predmet.SudioniciListAdressOIB_1">
      <item>FINA Regionalni centar Zagreb, OIB 85821130368, Trg svibanjskih žrtava 1995.1,10000 Zagreb</item>
      <item>MARIJA ĆIBARIĆ j.d.o.o., OIB 96767818067, Dankovečka 8/1,10000 Zagreb</item>
      <item>Marija Ćibarić, OIB 87967219832, Dankovečka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96767818067</item>
      <item>, OIB 87967219832</item>
    </izvorni_sadrzaj>
    <derivirana_varijabla naziv="DomainObject.Predmet.SudioniciListNazivOIB_1">
      <item>, OIB 85821130368</item>
      <item>, OIB 96767818067</item>
      <item>, OIB 87967219832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St-1730/2018-6</izvorni_sadrzaj>
    <derivirana_varijabla naziv="DomainObject.PredzadnjaOdlukaIzPredmeta.Oznaka_1">St-1730/2018-6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64C0A-5764-4FD2-9000-4FD4CB05C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781</properties:Words>
  <properties:Characters>4301</properties:Characters>
  <properties:Lines>97</properties:Lines>
  <properties:Paragraphs>29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2018-10-29T10:33:00Z</dcterms:created>
  <dc:creator>gzubak</dc:creator>
  <cp:lastModifiedBy>Ljubica Radošević</cp:lastModifiedBy>
  <cp:lastPrinted>2018-10-30T12:10:00Z</cp:lastPrinted>
  <dcterms:modified xmlns:xsi="http://www.w3.org/2001/XMLSchema-instance" xsi:type="dcterms:W3CDTF">2018-10-30T12:10:00Z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(St-1730-18-poziv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