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27f1" w14:paraId="bd427f1" w:rsidRDefault="00B1687B" w:rsidP="0073733C" w:rsidR="0070027B" w:rsidRPr="00AF29DC">
      <w:pPr>
        <w15:collapsed w:val="false"/>
      </w:pPr>
      <w:bookmarkStart w:name="_GoBack" w:id="0"/>
      <w:bookmarkEnd w:id="0"/>
      <w:r w:rsidRPr="00AF29DC">
        <w:t xml:space="preserve">      </w:t>
      </w:r>
      <w:r w:rsidR="0070027B" w:rsidRPr="00AF29DC">
        <w:t>REPUBLIKA HRVATSKA</w:t>
      </w:r>
    </w:p>
    <w:p w:rsidRDefault="007E4222" w:rsidP="0070027B" w:rsidR="0070027B" w:rsidRPr="00AF29DC">
      <w:pPr>
        <w:jc w:val="both"/>
      </w:pPr>
      <w:r w:rsidRPr="00AF29DC">
        <w:t xml:space="preserve">       Trgovački sud u Zagrebu</w:t>
      </w:r>
      <w:r w:rsidR="0070027B" w:rsidRPr="00AF29DC">
        <w:t xml:space="preserve">                                     </w:t>
      </w:r>
      <w:r w:rsidR="007C030D" w:rsidRPr="00AF29DC">
        <w:t xml:space="preserve">                   </w:t>
      </w:r>
      <w:r w:rsidR="008555C0" w:rsidRPr="00AF29DC">
        <w:t xml:space="preserve">   </w:t>
      </w:r>
      <w:r w:rsidR="007C030D" w:rsidRPr="00AF29DC">
        <w:t xml:space="preserve">  </w:t>
      </w:r>
      <w:r w:rsidRPr="00AF29DC">
        <w:tab/>
        <w:t xml:space="preserve">       </w:t>
      </w:r>
    </w:p>
    <w:p w:rsidRDefault="00B1687B" w:rsidP="0070027B" w:rsidR="0070027B" w:rsidRPr="00AF29DC">
      <w:pPr>
        <w:jc w:val="both"/>
      </w:pPr>
      <w:r w:rsidRPr="00AF29DC">
        <w:t xml:space="preserve">         Zagreb, </w:t>
      </w:r>
      <w:r w:rsidR="0070027B" w:rsidRPr="00AF29DC">
        <w:t>Amruševa 2/II</w:t>
      </w:r>
    </w:p>
    <w:p w:rsidRDefault="00932AA3" w:rsidP="0070027B" w:rsidR="00932AA3" w:rsidRPr="00AF29DC">
      <w:pPr>
        <w:jc w:val="both"/>
      </w:pPr>
      <w:r w:rsidRPr="00AF29DC">
        <w:tab/>
      </w:r>
      <w:r w:rsidRPr="00AF29DC">
        <w:tab/>
      </w:r>
      <w:r w:rsidRPr="00AF29DC">
        <w:tab/>
      </w:r>
      <w:r w:rsidRPr="00AF29DC">
        <w:tab/>
      </w:r>
      <w:r w:rsidRPr="00AF29DC">
        <w:tab/>
      </w:r>
      <w:r w:rsidRPr="00AF29DC">
        <w:tab/>
      </w:r>
      <w:r w:rsidRPr="00AF29DC">
        <w:tab/>
      </w:r>
      <w:r w:rsidRPr="00AF29DC">
        <w:tab/>
      </w:r>
      <w:r w:rsidRPr="00AF29DC">
        <w:tab/>
      </w:r>
      <w:r w:rsidRPr="00AF29DC">
        <w:tab/>
        <w:t xml:space="preserve">    29. St-1265/18</w:t>
      </w:r>
    </w:p>
    <w:p w:rsidRDefault="00205451" w:rsidP="00AE30AB" w:rsidR="00205451" w:rsidRPr="00AF29DC">
      <w:pPr>
        <w:jc w:val="center"/>
      </w:pPr>
    </w:p>
    <w:p w:rsidRDefault="007E4222" w:rsidP="00AE30AB" w:rsidR="007E4222" w:rsidRPr="00AF29DC">
      <w:pPr>
        <w:jc w:val="center"/>
      </w:pPr>
    </w:p>
    <w:p w:rsidRDefault="00AE30AB" w:rsidP="00AE30AB" w:rsidR="0070027B" w:rsidRPr="00AF29DC">
      <w:pPr>
        <w:jc w:val="center"/>
      </w:pPr>
      <w:r w:rsidRPr="00AF29DC">
        <w:t xml:space="preserve">U   I M E   R E P U B L I K E   H R V A T S K E </w:t>
      </w:r>
    </w:p>
    <w:p w:rsidRDefault="00F24636" w:rsidP="0070027B" w:rsidR="00F24636" w:rsidRPr="00AF29DC">
      <w:pPr>
        <w:jc w:val="center"/>
      </w:pPr>
    </w:p>
    <w:p w:rsidRDefault="00645B73" w:rsidP="0070027B" w:rsidR="0070027B" w:rsidRPr="00AF29DC">
      <w:pPr>
        <w:jc w:val="center"/>
      </w:pPr>
      <w:r w:rsidRPr="00AF29DC">
        <w:t>R J E Š E N</w:t>
      </w:r>
      <w:r w:rsidR="007E4222" w:rsidRPr="00AF29DC">
        <w:t xml:space="preserve"> </w:t>
      </w:r>
      <w:r w:rsidRPr="00AF29DC">
        <w:t>J E</w:t>
      </w:r>
    </w:p>
    <w:p w:rsidRDefault="0070027B" w:rsidP="0070027B" w:rsidR="0070027B" w:rsidRPr="00AF29DC">
      <w:pPr>
        <w:jc w:val="both"/>
      </w:pPr>
    </w:p>
    <w:p w:rsidRDefault="00843BBB" w:rsidP="00843BBB" w:rsidR="006E23F3" w:rsidRPr="00AF29DC">
      <w:pPr>
        <w:ind w:firstLine="708"/>
        <w:jc w:val="both"/>
      </w:pPr>
      <w:r w:rsidRPr="00AF29DC">
        <w:t>Trgovački sud u Zagrebu, po su</w:t>
      </w:r>
      <w:r w:rsidR="005132E9" w:rsidRPr="00AF29DC">
        <w:t>tkinji</w:t>
      </w:r>
      <w:r w:rsidRPr="00AF29DC">
        <w:t xml:space="preserve"> </w:t>
      </w:r>
      <w:r w:rsidR="007E4222" w:rsidRPr="00AF29DC">
        <w:t>Jasminki Gadža</w:t>
      </w:r>
      <w:r w:rsidRPr="00AF29DC">
        <w:t xml:space="preserve">, </w:t>
      </w:r>
      <w:r w:rsidRPr="00AF29DC">
        <w:rPr>
          <w:lang w:val="pt-BR"/>
        </w:rPr>
        <w:t xml:space="preserve">u stečajnom predmetu u povodu prijedloga predlagatelja FINANCIJSKE AGENCIJE, RC Zagreb, </w:t>
      </w:r>
      <w:r w:rsidRPr="00AF29DC">
        <w:t>Podružnica Zagreb, Trg svibanjskih žrtava 1995. 1</w:t>
      </w:r>
      <w:r w:rsidRPr="00AF29DC">
        <w:rPr>
          <w:lang w:val="pt-BR"/>
        </w:rPr>
        <w:t xml:space="preserve">, OIB: </w:t>
      </w:r>
      <w:r w:rsidRPr="00AF29DC">
        <w:t>85821130368</w:t>
      </w:r>
      <w:r w:rsidRPr="00AF29DC">
        <w:rPr>
          <w:lang w:val="pt-BR"/>
        </w:rPr>
        <w:t xml:space="preserve">, za otvaranje stečajnog </w:t>
      </w:r>
      <w:r w:rsidR="00E26C31" w:rsidRPr="00AF29DC">
        <w:rPr>
          <w:lang w:val="pt-BR"/>
        </w:rPr>
        <w:t>postupka nad dužnikom VABEDA 81 j.d.o.o., Rakitje, Gmajna 1 A, OIB 29601837025</w:t>
      </w:r>
      <w:r w:rsidRPr="00AF29DC">
        <w:rPr>
          <w:lang w:val="pt-BR"/>
        </w:rPr>
        <w:t xml:space="preserve">, </w:t>
      </w:r>
      <w:r w:rsidR="00932AA3" w:rsidRPr="00AF29DC">
        <w:rPr>
          <w:lang w:val="pt-BR"/>
        </w:rPr>
        <w:t>16. travnja</w:t>
      </w:r>
      <w:r w:rsidR="007E4222" w:rsidRPr="00AF29DC">
        <w:rPr>
          <w:lang w:val="pt-BR"/>
        </w:rPr>
        <w:t xml:space="preserve"> 2019</w:t>
      </w:r>
      <w:r w:rsidR="00932AA3" w:rsidRPr="00AF29DC">
        <w:rPr>
          <w:lang w:val="pt-BR"/>
        </w:rPr>
        <w:t>.</w:t>
      </w:r>
      <w:r w:rsidRPr="00AF29DC">
        <w:t>,</w:t>
      </w:r>
    </w:p>
    <w:p w:rsidRDefault="005E4D73" w:rsidP="00843BBB" w:rsidR="005E4D73" w:rsidRPr="00AF29DC">
      <w:pPr>
        <w:ind w:firstLine="708"/>
        <w:jc w:val="both"/>
      </w:pPr>
    </w:p>
    <w:p w:rsidRDefault="00491985" w:rsidP="00843BBB" w:rsidR="00491985" w:rsidRPr="00AF29DC">
      <w:pPr>
        <w:ind w:firstLine="708"/>
        <w:jc w:val="both"/>
      </w:pPr>
    </w:p>
    <w:p w:rsidRDefault="00C12410" w:rsidP="00D85CC6" w:rsidR="00C12410" w:rsidRPr="00AF29DC">
      <w:pPr>
        <w:jc w:val="center"/>
      </w:pPr>
      <w:r w:rsidRPr="00AF29DC">
        <w:t>r i j e š i o     j e</w:t>
      </w:r>
    </w:p>
    <w:p w:rsidRDefault="00C12410" w:rsidP="00C12410" w:rsidR="00C12410" w:rsidRPr="00AF29DC">
      <w:r w:rsidRPr="00AF29DC">
        <w:t xml:space="preserve"> </w:t>
      </w:r>
    </w:p>
    <w:p w:rsidRDefault="00A93839" w:rsidP="00E26C31" w:rsidR="00E26C31" w:rsidRPr="00AF29DC">
      <w:pPr>
        <w:pStyle w:val="Odlomakpopisa"/>
        <w:numPr>
          <w:ilvl w:val="0"/>
          <w:numId w:val="2"/>
        </w:numPr>
        <w:jc w:val="both"/>
      </w:pPr>
      <w:r w:rsidRPr="00AF29DC">
        <w:t xml:space="preserve">Otvara se stečajni postupak nad dužnikom </w:t>
      </w:r>
      <w:r w:rsidR="00E26C31" w:rsidRPr="00AF29DC">
        <w:rPr>
          <w:lang w:val="pt-BR"/>
        </w:rPr>
        <w:t>VABEDA 81 j.d.o.o., Rakitje, Gmajna 1 A, OIB 29601837025</w:t>
      </w:r>
      <w:r w:rsidRPr="00AF29DC">
        <w:t>. Rješenje o otvaranju stečajnog postupka nad dužnikom istaknut</w:t>
      </w:r>
      <w:r w:rsidR="009B6435" w:rsidRPr="00AF29DC">
        <w:t xml:space="preserve">o </w:t>
      </w:r>
      <w:r w:rsidRPr="00AF29DC">
        <w:t>je</w:t>
      </w:r>
      <w:r w:rsidR="00CE7E27" w:rsidRPr="00AF29DC">
        <w:t xml:space="preserve"> </w:t>
      </w:r>
      <w:r w:rsidR="009B6435" w:rsidRPr="00AF29DC">
        <w:t xml:space="preserve">na </w:t>
      </w:r>
      <w:r w:rsidR="00CE7E27" w:rsidRPr="00AF29DC">
        <w:t>mrežnoj stranici</w:t>
      </w:r>
      <w:r w:rsidRPr="00AF29DC">
        <w:t xml:space="preserve"> e-</w:t>
      </w:r>
      <w:r w:rsidR="00CE7E27" w:rsidRPr="00AF29DC">
        <w:t>oglasn</w:t>
      </w:r>
      <w:r w:rsidR="009B6435" w:rsidRPr="00AF29DC">
        <w:t>e</w:t>
      </w:r>
      <w:r w:rsidR="00CE7E27" w:rsidRPr="00AF29DC">
        <w:t xml:space="preserve"> ploč</w:t>
      </w:r>
      <w:r w:rsidR="009B6435" w:rsidRPr="00AF29DC">
        <w:t>e</w:t>
      </w:r>
      <w:r w:rsidRPr="00AF29DC">
        <w:t xml:space="preserve"> Trgovačkog suda u Zagrebu </w:t>
      </w:r>
      <w:r w:rsidR="005132E9" w:rsidRPr="00AF29DC">
        <w:t>16. travnja</w:t>
      </w:r>
      <w:r w:rsidR="006E23F3" w:rsidRPr="00AF29DC">
        <w:t xml:space="preserve"> 201</w:t>
      </w:r>
      <w:r w:rsidR="007E4222" w:rsidRPr="00AF29DC">
        <w:t>9</w:t>
      </w:r>
      <w:r w:rsidRPr="00AF29DC">
        <w:t xml:space="preserve">. u </w:t>
      </w:r>
      <w:r w:rsidR="007E4222" w:rsidRPr="00AF29DC">
        <w:t>1</w:t>
      </w:r>
      <w:r w:rsidR="005132E9" w:rsidRPr="00AF29DC">
        <w:t>5</w:t>
      </w:r>
      <w:r w:rsidR="007E4222" w:rsidRPr="00AF29DC">
        <w:t>:30</w:t>
      </w:r>
      <w:r w:rsidRPr="00AF29DC">
        <w:t xml:space="preserve"> sati.</w:t>
      </w:r>
    </w:p>
    <w:p w:rsidRDefault="00E26C31" w:rsidP="00E26C31" w:rsidR="00E26C31" w:rsidRPr="00AF29DC">
      <w:pPr>
        <w:pStyle w:val="Odlomakpopisa"/>
        <w:ind w:left="1638"/>
        <w:jc w:val="both"/>
      </w:pPr>
    </w:p>
    <w:p w:rsidRDefault="00A93839" w:rsidP="00E26C31" w:rsidR="00E26C31" w:rsidRPr="00AF29DC">
      <w:pPr>
        <w:pStyle w:val="Odlomakpopisa"/>
        <w:numPr>
          <w:ilvl w:val="0"/>
          <w:numId w:val="2"/>
        </w:numPr>
        <w:jc w:val="both"/>
      </w:pPr>
      <w:r w:rsidRPr="00AF29DC">
        <w:t xml:space="preserve">Za stečajnog upravitelja imenuje se </w:t>
      </w:r>
      <w:r w:rsidR="00E34EC6" w:rsidRPr="00AF29DC">
        <w:t>Ante Jukić, Zagreb, Majstora Radonje 12, OIB: 74320689175</w:t>
      </w:r>
      <w:r w:rsidR="009B6435" w:rsidRPr="00AF29DC">
        <w:t>.</w:t>
      </w:r>
    </w:p>
    <w:p w:rsidRDefault="00E26C31" w:rsidP="00E26C31" w:rsidR="00E26C31" w:rsidRPr="00AF29DC">
      <w:pPr>
        <w:jc w:val="both"/>
      </w:pPr>
    </w:p>
    <w:p w:rsidRDefault="00A93839" w:rsidP="00E26C31" w:rsidR="00E26C31" w:rsidRPr="00AF29DC">
      <w:pPr>
        <w:pStyle w:val="Odlomakpopisa"/>
        <w:numPr>
          <w:ilvl w:val="0"/>
          <w:numId w:val="2"/>
        </w:numPr>
        <w:jc w:val="both"/>
      </w:pPr>
      <w:r w:rsidRPr="00AF29DC">
        <w:t xml:space="preserve">Zaključuje se stečajni postupak nad dužnikom </w:t>
      </w:r>
      <w:r w:rsidR="00E26C31" w:rsidRPr="00AF29DC">
        <w:rPr>
          <w:lang w:val="pt-BR"/>
        </w:rPr>
        <w:t xml:space="preserve">VABEDA 81 j.d.o.o., Rakitje, Gmajna 1 A, OIB 29601837025. </w:t>
      </w:r>
    </w:p>
    <w:p w:rsidRDefault="00E26C31" w:rsidP="00E26C31" w:rsidR="00E26C31" w:rsidRPr="00AF29DC">
      <w:pPr>
        <w:jc w:val="both"/>
      </w:pPr>
    </w:p>
    <w:p w:rsidRDefault="00A93839" w:rsidP="00E26C31" w:rsidR="00E26C31" w:rsidRPr="00AF29DC">
      <w:pPr>
        <w:pStyle w:val="Odlomakpopisa"/>
        <w:numPr>
          <w:ilvl w:val="0"/>
          <w:numId w:val="2"/>
        </w:numPr>
        <w:jc w:val="both"/>
      </w:pPr>
      <w:r w:rsidRPr="00AF29DC">
        <w:t>Nastali troškovi podmirit će se iz Fonda za pokriće troškova stečajnog postupka koji se ne mogu namiriti iz imovine dužnika.</w:t>
      </w:r>
    </w:p>
    <w:p w:rsidRDefault="00E26C31" w:rsidP="00E26C31" w:rsidR="00E26C31" w:rsidRPr="00AF29DC">
      <w:pPr>
        <w:jc w:val="both"/>
      </w:pPr>
    </w:p>
    <w:p w:rsidRDefault="00A93839" w:rsidP="00E26C31" w:rsidR="00A93839" w:rsidRPr="00AF29DC">
      <w:pPr>
        <w:pStyle w:val="Odlomakpopisa"/>
        <w:numPr>
          <w:ilvl w:val="0"/>
          <w:numId w:val="2"/>
        </w:numPr>
        <w:jc w:val="both"/>
      </w:pPr>
      <w:r w:rsidRPr="00AF29DC">
        <w:t>Ovo rješenje objavljuje se na mrežnoj stranici e-oglasna ploča Trgovačkog suda u Zagrebu i dostavlja sudskom registru ovog suda radi brisanja dužnika iz registra.</w:t>
      </w:r>
    </w:p>
    <w:p w:rsidRDefault="007E4222" w:rsidP="006E23F3" w:rsidR="007E4222" w:rsidRPr="00AF29DC">
      <w:pPr>
        <w:ind w:firstLine="708"/>
        <w:jc w:val="both"/>
      </w:pPr>
    </w:p>
    <w:p w:rsidRDefault="009C6B90" w:rsidP="0023149C" w:rsidR="009C6B90" w:rsidRPr="00AF29DC">
      <w:pPr>
        <w:jc w:val="both"/>
      </w:pPr>
    </w:p>
    <w:p w:rsidRDefault="00C12410" w:rsidP="00D85CC6" w:rsidR="00C12410" w:rsidRPr="00AF29DC">
      <w:pPr>
        <w:jc w:val="center"/>
      </w:pPr>
      <w:r w:rsidRPr="00AF29DC">
        <w:t>Obrazloženje</w:t>
      </w:r>
    </w:p>
    <w:p w:rsidRDefault="00C12410" w:rsidP="00C12410" w:rsidR="00C12410" w:rsidRPr="00AF29DC"/>
    <w:p w:rsidRDefault="00B8114B" w:rsidP="00395B4F" w:rsidR="00053309" w:rsidRPr="00AF29DC">
      <w:pPr>
        <w:jc w:val="both"/>
        <w:rPr>
          <w:lang w:val="pt-BR"/>
        </w:rPr>
      </w:pPr>
      <w:r w:rsidRPr="00AF29DC">
        <w:tab/>
      </w:r>
      <w:r w:rsidR="00053309" w:rsidRPr="00AF29DC">
        <w:t xml:space="preserve">Financijska agencija, Regionalni centar Zagreb, podnijela je ovom sudu prijedlog za otvaranje </w:t>
      </w:r>
      <w:r w:rsidR="0000017D" w:rsidRPr="00AF29DC">
        <w:t>stečajnog postupka nad dužnikom</w:t>
      </w:r>
      <w:r w:rsidR="0000017D" w:rsidRPr="00AF29DC">
        <w:rPr>
          <w:lang w:val="pt-BR"/>
        </w:rPr>
        <w:t xml:space="preserve"> VABEDA 81 j.d.o.o., Rakitje, Gmajna 1 A, OIB 29601837025</w:t>
      </w:r>
      <w:r w:rsidR="00053309" w:rsidRPr="00AF29DC">
        <w:rPr>
          <w:lang w:val="pt-BR"/>
        </w:rPr>
        <w:t>.</w:t>
      </w:r>
    </w:p>
    <w:p w:rsidRDefault="002E7EC2" w:rsidP="00395B4F" w:rsidR="002E7EC2" w:rsidRPr="00AF29DC">
      <w:pPr>
        <w:jc w:val="both"/>
        <w:rPr>
          <w:lang w:val="pt-BR"/>
        </w:rPr>
      </w:pPr>
    </w:p>
    <w:p w:rsidRDefault="00053309" w:rsidP="00053309" w:rsidR="00053309" w:rsidRPr="00AF29DC">
      <w:pPr>
        <w:ind w:firstLine="709"/>
        <w:jc w:val="both"/>
      </w:pPr>
      <w:r w:rsidRPr="00AF29DC">
        <w:t xml:space="preserve">Prijedlog je podnesen na temelju čl. 110. st. 1. Stečajnog zakona („Narodne novine“ broj 71/15, dalje: SZ). Prema odredbi čl. 110. st. 1. SZ-a Financijska agencija je dužna  podnijeti prijedlog za otvaranje stečajnog postupka ako pravna osoba u Očevidniku </w:t>
      </w:r>
      <w:r w:rsidRPr="00AF29DC">
        <w:lastRenderedPageBreak/>
        <w:t>redoslijeda osnova za plaćanje ima evidentirane neizvršene osnove za plaćanje u neprekinutom razdoblju od 120 dana.</w:t>
      </w:r>
    </w:p>
    <w:p w:rsidRDefault="00FA61DE" w:rsidP="00053309" w:rsidR="00FA61DE" w:rsidRPr="00AF29DC">
      <w:pPr>
        <w:ind w:firstLine="709"/>
        <w:jc w:val="both"/>
      </w:pPr>
    </w:p>
    <w:p w:rsidRDefault="0049649E" w:rsidP="0049649E" w:rsidR="002E7EC2" w:rsidRPr="00AF29DC">
      <w:pPr>
        <w:ind w:firstLine="709"/>
        <w:jc w:val="both"/>
        <w:rPr>
          <w:lang w:val="en-GB"/>
        </w:rPr>
      </w:pPr>
      <w:r w:rsidRPr="00AF29DC">
        <w:t xml:space="preserve">Financijska agencija, kao predlagatelj, navela je u prijedlogu za otvaranje stečajnog postupka kako dužnik na dan </w:t>
      </w:r>
      <w:r w:rsidR="002E7EC2" w:rsidRPr="00AF29DC">
        <w:t>13. ožujka 2018</w:t>
      </w:r>
      <w:r w:rsidRPr="00AF29DC">
        <w:t xml:space="preserve">. u Očevidniku redoslijeda osnova za plaćanje ima evidentirane neizvršene osnove za plaćanje u neprekinutom razdoblju od 120 dana, u ukupnom iznosu od </w:t>
      </w:r>
      <w:r w:rsidR="0000017D" w:rsidRPr="00AF29DC">
        <w:t>39.502,23</w:t>
      </w:r>
      <w:r w:rsidRPr="00AF29DC">
        <w:t xml:space="preserve"> kn, kao i da dužnik ima </w:t>
      </w:r>
      <w:r w:rsidR="002E7EC2" w:rsidRPr="00AF29DC">
        <w:t>1 zaposlenog</w:t>
      </w:r>
      <w:r w:rsidRPr="00AF29DC">
        <w:t xml:space="preserve">. </w:t>
      </w:r>
      <w:r w:rsidRPr="00AF29DC">
        <w:rPr>
          <w:lang w:val="en-GB"/>
        </w:rPr>
        <w:t>S obzirom na to da 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49649E" w:rsidP="0049649E" w:rsidR="0049649E" w:rsidRPr="00AF29DC">
      <w:pPr>
        <w:ind w:firstLine="709"/>
        <w:jc w:val="both"/>
        <w:rPr>
          <w:lang w:val="en-GB"/>
        </w:rPr>
      </w:pPr>
      <w:r w:rsidRPr="00AF29DC">
        <w:rPr>
          <w:lang w:val="en-GB"/>
        </w:rPr>
        <w:t xml:space="preserve"> </w:t>
      </w:r>
    </w:p>
    <w:p w:rsidRDefault="002E7EC2" w:rsidP="002E7EC2" w:rsidR="002E7EC2" w:rsidRPr="00AF29DC">
      <w:pPr>
        <w:pStyle w:val="Tijeloteksta"/>
        <w:ind w:firstLine="708"/>
      </w:pPr>
      <w:r w:rsidRPr="00AF29DC">
        <w:t>Odredbom čl. 115. st. 1. SZ-a propisano je da sud na temelju prijedloga za otvaranje stečajnoga postupka donosi rješenje o pokretanju prethodnoga postupka radi utvrđivanja pretpostavki za otvaranje stečajnoga postupka (prethodni postupak). Sud je rješenjem</w:t>
      </w:r>
      <w:r w:rsidR="007164ED" w:rsidRPr="00AF29DC">
        <w:t xml:space="preserve"> od</w:t>
      </w:r>
      <w:r w:rsidRPr="00AF29DC">
        <w:t xml:space="preserve"> </w:t>
      </w:r>
      <w:r w:rsidR="007164ED" w:rsidRPr="00AF29DC">
        <w:t xml:space="preserve">27. rujna 2018. </w:t>
      </w:r>
      <w:r w:rsidRPr="00AF29DC">
        <w:t xml:space="preserve">pokrenuo prethodni postupak nad dužnikom, a potom je održano ročište radi očitovanja o prijedlogu za otvaranje stečajnog postupka. </w:t>
      </w:r>
      <w:r w:rsidR="0000017D" w:rsidRPr="00AF29DC">
        <w:rPr>
          <w:sz w:val="23"/>
          <w:szCs w:val="23"/>
        </w:rPr>
        <w:t>Zastupnik po zakonu dužnika nije pristupio na ročište te nije osporio predlagateljeve tvrdnje o postojanju stečajnog razloga o nesposobnosti za plaćanje.</w:t>
      </w:r>
    </w:p>
    <w:p w:rsidRDefault="0000017D" w:rsidP="002E7EC2" w:rsidR="0000017D" w:rsidRPr="00AF29DC">
      <w:pPr>
        <w:pStyle w:val="Tijeloteksta"/>
        <w:ind w:firstLine="708"/>
      </w:pPr>
    </w:p>
    <w:p w:rsidRDefault="0000017D" w:rsidP="0000017D" w:rsidR="0000017D" w:rsidRPr="00AF29DC">
      <w:pPr>
        <w:pStyle w:val="Tijeloteksta"/>
        <w:ind w:firstLine="708"/>
      </w:pPr>
      <w:r w:rsidRPr="00AF29DC">
        <w:t>Prema odredbi čl. 11. st. 3. SZ-a sud po službenoj dužnosti utvrđuje sve činjenice koje su važne za predstečajni i stečajni postupak te radi toga može izvoditi sve potrebne dokaze.</w:t>
      </w:r>
    </w:p>
    <w:p w:rsidRDefault="0000017D" w:rsidP="0000017D" w:rsidR="0000017D" w:rsidRPr="00AF29DC">
      <w:pPr>
        <w:pStyle w:val="Tijeloteksta"/>
        <w:ind w:firstLine="708"/>
      </w:pPr>
    </w:p>
    <w:p w:rsidRDefault="0000017D" w:rsidP="0000017D" w:rsidR="0000017D" w:rsidRPr="00AF29DC">
      <w:pPr>
        <w:pStyle w:val="Tijeloteksta"/>
        <w:ind w:firstLine="708"/>
      </w:pPr>
      <w:r w:rsidRPr="00AF29DC">
        <w:t>Sukladno navedenoj odredbi, sud je uvidom u Zajednički informacijski sustav zemljišnih knjiga i katastra (list 7 spisa) utvrdio da dužnik nije vlasnik nekretnina.</w:t>
      </w:r>
    </w:p>
    <w:p w:rsidRDefault="0000017D" w:rsidP="0000017D" w:rsidR="0000017D" w:rsidRPr="00AF29DC">
      <w:pPr>
        <w:pStyle w:val="Tijeloteksta"/>
        <w:ind w:firstLine="708"/>
      </w:pPr>
    </w:p>
    <w:p w:rsidRDefault="0000017D" w:rsidP="0000017D" w:rsidR="0000017D" w:rsidRPr="00AF29DC">
      <w:pPr>
        <w:pStyle w:val="Tijeloteksta"/>
        <w:ind w:firstLine="708"/>
      </w:pPr>
      <w:r w:rsidRPr="00AF29DC">
        <w:t>Spisu prileži uvjerenje stanice za tehnički pregled vozila Euroagram TIS d.o.o. od 22. listopada 2018. (list 18 spisa) iz kojeg proizlazi da dužnik nije vlasnik vozila.</w:t>
      </w:r>
    </w:p>
    <w:p w:rsidRDefault="0000017D" w:rsidP="0000017D" w:rsidR="0000017D" w:rsidRPr="00AF29DC">
      <w:pPr>
        <w:jc w:val="both"/>
      </w:pPr>
    </w:p>
    <w:p w:rsidRDefault="000909CF" w:rsidP="000909CF" w:rsidR="000909CF" w:rsidRPr="00AF29DC">
      <w:pPr>
        <w:pStyle w:val="Tijeloteksta"/>
        <w:ind w:firstLine="708"/>
      </w:pPr>
      <w:r w:rsidRPr="00AF29DC">
        <w:t xml:space="preserve">Sud je rješenjem od 29. studenog 2018. pozvao osobe koje imaju pravni interes za provedbom stečajnoga postupaka nad  dužnikom </w:t>
      </w:r>
      <w:r w:rsidRPr="00AF29DC">
        <w:rPr>
          <w:lang w:val="pt-BR"/>
        </w:rPr>
        <w:t>u roku 15 dana predujmiti iznos od 9</w:t>
      </w:r>
      <w:r w:rsidRPr="00AF29DC">
        <w:t xml:space="preserve">.000,00 kn za pokriće troškova prethodnog i stečajnog postupka. Navedeno rješenje objavljeno je na mrežnoj stranici e-oglasna ploča Trgovačkog suda u Zagrebu 29. studenog 2018. Vjerovnici nisu predujmili iznos od 9.000,00 kn za pokriće troškova prethodnog i stečajnog postupka. </w:t>
      </w:r>
    </w:p>
    <w:p w:rsidRDefault="000909CF" w:rsidP="000909CF" w:rsidR="000909CF" w:rsidRPr="00AF29DC">
      <w:pPr>
        <w:pStyle w:val="Tijeloteksta"/>
        <w:ind w:firstLine="708"/>
      </w:pPr>
    </w:p>
    <w:p w:rsidRDefault="000909CF" w:rsidP="000909CF" w:rsidR="000909CF" w:rsidRPr="00AF29DC">
      <w:pPr>
        <w:ind w:firstLine="708"/>
        <w:jc w:val="both"/>
      </w:pPr>
      <w:r w:rsidRPr="00AF29DC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909CF" w:rsidP="000909CF" w:rsidR="000909CF" w:rsidRPr="00AF29DC">
      <w:pPr>
        <w:ind w:firstLine="708"/>
        <w:jc w:val="both"/>
      </w:pPr>
    </w:p>
    <w:p w:rsidRDefault="000909CF" w:rsidP="000909CF" w:rsidR="000909CF" w:rsidRPr="00AF29DC">
      <w:pPr>
        <w:ind w:firstLine="708"/>
        <w:jc w:val="both"/>
      </w:pPr>
      <w:r w:rsidRPr="00AF29DC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909CF" w:rsidP="000909CF" w:rsidR="000909CF" w:rsidRPr="00AF29DC">
      <w:pPr>
        <w:ind w:firstLine="708"/>
        <w:jc w:val="both"/>
      </w:pPr>
    </w:p>
    <w:p w:rsidRDefault="000909CF" w:rsidP="000909CF" w:rsidR="000909CF" w:rsidRPr="00AF29DC">
      <w:pPr>
        <w:ind w:firstLine="708"/>
        <w:jc w:val="both"/>
        <w:rPr>
          <w:sz w:val="23"/>
          <w:szCs w:val="23"/>
        </w:rPr>
      </w:pPr>
      <w:r w:rsidRPr="00AF29DC">
        <w:rPr>
          <w:sz w:val="23"/>
          <w:szCs w:val="23"/>
        </w:rPr>
        <w:t xml:space="preserve">Imajući u vidu da dužnikova imovina koja bi ušla u stečajnu masu nije dovoljna ni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909CF" w:rsidP="000909CF" w:rsidR="000909CF" w:rsidRPr="00AF29DC">
      <w:pPr>
        <w:ind w:firstLine="708"/>
        <w:jc w:val="both"/>
        <w:rPr>
          <w:sz w:val="23"/>
          <w:szCs w:val="23"/>
        </w:rPr>
      </w:pPr>
    </w:p>
    <w:p w:rsidRDefault="000909CF" w:rsidP="000909CF" w:rsidR="000909CF" w:rsidRPr="00AF29DC">
      <w:pPr>
        <w:ind w:firstLine="720"/>
        <w:jc w:val="both"/>
        <w:rPr>
          <w:sz w:val="23"/>
          <w:szCs w:val="23"/>
        </w:rPr>
      </w:pPr>
      <w:r w:rsidRPr="00AF29DC">
        <w:rPr>
          <w:sz w:val="23"/>
          <w:szCs w:val="23"/>
        </w:rPr>
        <w:t>Temeljem članka 84. stavak 1. SZ-a stečajni je upravitelj izabran metodom slučajnog odabira s liste A stečajnih upravitelja (toč. II. rješenja).</w:t>
      </w:r>
    </w:p>
    <w:p w:rsidRDefault="000909CF" w:rsidP="000909CF" w:rsidR="000909CF" w:rsidRPr="00AF29DC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AF29DC">
      <w:pPr>
        <w:jc w:val="center"/>
      </w:pPr>
      <w:r w:rsidRPr="00AF29DC">
        <w:t xml:space="preserve">U </w:t>
      </w:r>
      <w:r w:rsidR="00C12410" w:rsidRPr="00AF29DC">
        <w:t>Zagreb</w:t>
      </w:r>
      <w:r w:rsidR="00CA4E71" w:rsidRPr="00AF29DC">
        <w:t xml:space="preserve">u </w:t>
      </w:r>
      <w:r w:rsidR="00932AA3" w:rsidRPr="00AF29DC">
        <w:t>16. travnja</w:t>
      </w:r>
      <w:r w:rsidR="005229D8" w:rsidRPr="00AF29DC">
        <w:t xml:space="preserve"> 2019</w:t>
      </w:r>
      <w:r w:rsidR="00C12410" w:rsidRPr="00AF29DC">
        <w:t>.</w:t>
      </w:r>
    </w:p>
    <w:p w:rsidRDefault="00C12410" w:rsidP="00C12410" w:rsidR="00C12410" w:rsidRPr="00AF29DC"/>
    <w:p w:rsidRDefault="00265FD1" w:rsidP="000D790A" w:rsidR="00C12410" w:rsidRPr="00AF29DC">
      <w:pPr>
        <w:ind w:left="7080"/>
        <w:jc w:val="both"/>
      </w:pPr>
      <w:r w:rsidRPr="00AF29DC">
        <w:t>SUTKINJA</w:t>
      </w:r>
    </w:p>
    <w:p w:rsidRDefault="005229D8" w:rsidP="000D790A" w:rsidR="00DC7C75" w:rsidRPr="00AF29DC">
      <w:pPr>
        <w:ind w:firstLine="708" w:left="5664"/>
        <w:jc w:val="center"/>
      </w:pPr>
      <w:r w:rsidRPr="00AF29DC">
        <w:t xml:space="preserve">Jasminka Gadža </w:t>
      </w:r>
    </w:p>
    <w:p w:rsidRDefault="00FA61DE" w:rsidP="000D790A" w:rsidR="00FA61DE" w:rsidRPr="00AF29DC">
      <w:pPr>
        <w:ind w:firstLine="708" w:left="5664"/>
        <w:jc w:val="center"/>
      </w:pPr>
    </w:p>
    <w:p w:rsidRDefault="005E4D73" w:rsidP="000D790A" w:rsidR="005E4D73" w:rsidRPr="00AF29DC">
      <w:pPr>
        <w:ind w:firstLine="708" w:left="5664"/>
        <w:jc w:val="center"/>
      </w:pPr>
    </w:p>
    <w:p w:rsidRDefault="00B15477" w:rsidP="00C6375B" w:rsidR="00B15477" w:rsidRPr="00AF29DC">
      <w:pPr>
        <w:jc w:val="right"/>
      </w:pPr>
    </w:p>
    <w:p w:rsidRDefault="00B22B85" w:rsidP="00C12410" w:rsidR="00C12410" w:rsidRPr="00AF29DC">
      <w:r w:rsidRPr="00AF29DC">
        <w:t>UPUTA O PRAVNOM LIJEKU</w:t>
      </w:r>
      <w:r w:rsidR="00C12410" w:rsidRPr="00AF29DC">
        <w:t>:</w:t>
      </w:r>
    </w:p>
    <w:p w:rsidRDefault="00C12410" w:rsidP="0049649E" w:rsidR="00D42E0E" w:rsidRPr="00AF29DC">
      <w:pPr>
        <w:jc w:val="both"/>
      </w:pPr>
      <w:r w:rsidRPr="00AF29DC">
        <w:t>Protiv točke I i II ovog rješenja  žalbu može podnijeti osoba koja je bila zastupnik po zakonu dužnika pravne osobe do dana nastupanja pravnih posljedica otvaranja stečajnog postupka.</w:t>
      </w:r>
      <w:r w:rsidR="00363447" w:rsidRPr="00AF29DC">
        <w:t xml:space="preserve"> </w:t>
      </w:r>
      <w:r w:rsidRPr="00AF29DC"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 w:rsidRPr="00AF29DC">
      <w:pPr>
        <w:jc w:val="both"/>
      </w:pPr>
    </w:p>
    <w:p w:rsidRDefault="005E4D73" w:rsidP="0049649E" w:rsidR="005E4D73" w:rsidRPr="00AF29DC">
      <w:pPr>
        <w:jc w:val="both"/>
      </w:pPr>
    </w:p>
    <w:sectPr w:rsidSect="00B83F80" w:rsidR="005E4D73" w:rsidRPr="00AF29D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46AC8">
          <w:rPr>
            <w:noProof/>
          </w:rPr>
          <w:t>3</w:t>
        </w:r>
        <w:r>
          <w:fldChar w:fldCharType="end"/>
        </w:r>
        <w:r w:rsidR="00C70ACC">
          <w:tab/>
        </w:r>
        <w:r w:rsidR="002E7EC2">
          <w:t>2</w:t>
        </w:r>
        <w:r w:rsidR="009B6435">
          <w:t>9</w:t>
        </w:r>
        <w:r w:rsidR="00C70ACC">
          <w:t>. St-</w:t>
        </w:r>
        <w:r w:rsidR="0000017D">
          <w:t>1265/18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F23E3"/>
    <w:multiLevelType w:val="hybridMultilevel"/>
    <w:tmpl w:val="A2D07B9C"/>
    <w:lvl w:tplc="274840C2" w:ilvl="0">
      <w:start w:val="1"/>
      <w:numFmt w:val="upperRoman"/>
      <w:lvlText w:val="%1."/>
      <w:lvlJc w:val="left"/>
      <w:pPr>
        <w:ind w:hanging="930" w:left="163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017D"/>
    <w:rsid w:val="00046AC8"/>
    <w:rsid w:val="00053309"/>
    <w:rsid w:val="00055121"/>
    <w:rsid w:val="00061A00"/>
    <w:rsid w:val="000909CF"/>
    <w:rsid w:val="000D790A"/>
    <w:rsid w:val="00144607"/>
    <w:rsid w:val="00154D5E"/>
    <w:rsid w:val="001D0B43"/>
    <w:rsid w:val="00205451"/>
    <w:rsid w:val="00210903"/>
    <w:rsid w:val="0023149C"/>
    <w:rsid w:val="00265FD1"/>
    <w:rsid w:val="00290380"/>
    <w:rsid w:val="00295751"/>
    <w:rsid w:val="002B4737"/>
    <w:rsid w:val="002C25CA"/>
    <w:rsid w:val="002E0229"/>
    <w:rsid w:val="002E7EC2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32E9"/>
    <w:rsid w:val="0051697E"/>
    <w:rsid w:val="005224DC"/>
    <w:rsid w:val="005229D8"/>
    <w:rsid w:val="00524651"/>
    <w:rsid w:val="005448EA"/>
    <w:rsid w:val="005A2B10"/>
    <w:rsid w:val="005E11C7"/>
    <w:rsid w:val="005E4D73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164ED"/>
    <w:rsid w:val="00726432"/>
    <w:rsid w:val="0073733C"/>
    <w:rsid w:val="007859F3"/>
    <w:rsid w:val="007A570C"/>
    <w:rsid w:val="007C030D"/>
    <w:rsid w:val="007C202C"/>
    <w:rsid w:val="007D5433"/>
    <w:rsid w:val="007E349A"/>
    <w:rsid w:val="007E4222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2AA3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AF29DC"/>
    <w:rsid w:val="00B15477"/>
    <w:rsid w:val="00B1687B"/>
    <w:rsid w:val="00B22B85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26C31"/>
    <w:rsid w:val="00E34EC6"/>
    <w:rsid w:val="00E46026"/>
    <w:rsid w:val="00E57A7A"/>
    <w:rsid w:val="00E67E76"/>
    <w:rsid w:val="00EB51F8"/>
    <w:rsid w:val="00EC55C4"/>
    <w:rsid w:val="00ED0205"/>
    <w:rsid w:val="00F018A0"/>
    <w:rsid w:val="00F0481E"/>
    <w:rsid w:val="00F24636"/>
    <w:rsid w:val="00F51E11"/>
    <w:rsid w:val="00F61CF3"/>
    <w:rsid w:val="00FA61DE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A2345C62-D865-40FC-9EB7-1C3280BB9F0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26C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St-1265/2018</izvorni_sadrzaj>
    <derivirana_varijabla naziv="DomainObject.Predmet.OznakaBroj_1">St-1265/2018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VABEDA 81 jednostavno društvo s ograničenom odgovornošću za trgovinu i usluge</izvorni_sadrzaj>
    <derivirana_varijabla naziv="DomainObject.Predmet.ProtustrankaFormated_1">  VABEDA 81 jednostavno društvo s ograničenom odgovornošću za trgovinu i usluge</derivirana_varijabla>
  </DomainObject.Predmet.ProtustrankaFormated>
  <DomainObject.Predmet.ProtustrankaFormatedOIB>
    <izvorni_sadrzaj>  VABEDA 81 jednostavno društvo s ograničenom odgovornošću za trgovinu i usluge, OIB 29601837025</izvorni_sadrzaj>
    <derivirana_varijabla naziv="DomainObject.Predmet.ProtustrankaFormatedOIB_1">  VABEDA 81 jednostavno društvo s ograničenom odgovornošću za trgovinu i usluge, OIB 29601837025</derivirana_varijabla>
  </DomainObject.Predmet.ProtustrankaFormatedOIB>
  <DomainObject.Predmet.ProtustrankaFormatedWithAdress>
    <izvorni_sadrzaj> VABEDA 81 jednostavno društvo s ograničenom odgovornošću za trgovinu i usluge, Gmajna/1 A, 10437 Rakitje</izvorni_sadrzaj>
    <derivirana_varijabla naziv="DomainObject.Predmet.ProtustrankaFormatedWithAdress_1"> VABEDA 81 jednostavno društvo s ograničenom odgovornošću za trgovinu i usluge, Gmajna/1 A, 10437 Rakitje</derivirana_varijabla>
  </DomainObject.Predmet.ProtustrankaFormatedWithAdress>
  <DomainObject.Predmet.ProtustrankaFormatedWithAdressOIB>
    <izvorni_sadrzaj> VABEDA 81 jednostavno društvo s ograničenom odgovornošću za trgovinu i usluge, OIB 29601837025, Gmajna/1 A, 10437 Rakitje</izvorni_sadrzaj>
    <derivirana_varijabla naziv="DomainObject.Predmet.ProtustrankaFormatedWithAdressOIB_1"> VABEDA 81 jednostavno društvo s ograničenom odgovornošću za trgovinu i usluge, OIB 29601837025, Gmajna/1 A, 10437 Rakitje</derivirana_varijabla>
  </DomainObject.Predmet.ProtustrankaFormatedWithAdressOIB>
  <DomainObject.Predmet.ProtustrankaWithAdress>
    <izvorni_sadrzaj>VABEDA 81 jednostavno društvo s ograničenom odgovornošću za trgovinu i usluge Gmajna/1 A, 10437 Rakitje</izvorni_sadrzaj>
    <derivirana_varijabla naziv="DomainObject.Predmet.ProtustrankaWithAdress_1">VABEDA 81 jednostavno društvo s ograničenom odgovornošću za trgovinu i usluge Gmajna/1 A, 10437 Rakitje</derivirana_varijabla>
  </DomainObject.Predmet.ProtustrankaWithAdress>
  <DomainObject.Predmet.ProtustrankaWithAdressOIB>
    <izvorni_sadrzaj>VABEDA 81 jednostavno društvo s ograničenom odgovornošću za trgovinu i usluge, OIB 29601837025, Gmajna/1 A, 10437 Rakitje</izvorni_sadrzaj>
    <derivirana_varijabla naziv="DomainObject.Predmet.ProtustrankaWithAdressOIB_1">VABEDA 81 jednostavno društvo s ograničenom odgovornošću za trgovinu i usluge, OIB 29601837025, Gmajna/1 A, 10437 Rakitje</derivirana_varijabla>
  </DomainObject.Predmet.ProtustrankaWithAdressOIB>
  <DomainObject.Predmet.ProtustrankaNazivFormated>
    <izvorni_sadrzaj>VABEDA 81 jednostavno društvo s ograničenom odgovornošću za trgovinu i usluge</izvorni_sadrzaj>
    <derivirana_varijabla naziv="DomainObject.Predmet.ProtustrankaNazivFormated_1">VABEDA 81 jednostavno društvo s ograničenom odgovornošću za trgovinu i usluge</derivirana_varijabla>
  </DomainObject.Predmet.ProtustrankaNazivFormated>
  <DomainObject.Predmet.ProtustrankaNazivFormatedOIB>
    <izvorni_sadrzaj>VABEDA 81 jednostavno društvo s ograničenom odgovornošću za trgovinu i usluge, OIB 29601837025</izvorni_sadrzaj>
    <derivirana_varijabla naziv="DomainObject.Predmet.ProtustrankaNazivFormatedOIB_1">VABEDA 81 jednostavno društvo s ograničenom odgovornošću za trgovinu i usluge, OIB 29601837025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Valter Beletić</izvorni_sadrzaj>
    <derivirana_varijabla naziv="DomainObject.Predmet.StrankaFormated_1">  FINA Regionalni centar Zagreb; Valter Beletić</derivirana_varijabla>
  </DomainObject.Predmet.StrankaFormated>
  <DomainObject.Predmet.StrankaFormatedOIB>
    <izvorni_sadrzaj>  FINA Regionalni centar Zagreb, OIB 85821130368; Valter Beletić, OIB 11557748607</izvorni_sadrzaj>
    <derivirana_varijabla naziv="DomainObject.Predmet.StrankaFormatedOIB_1">  FINA Regionalni centar Zagreb, OIB 85821130368; Valter Beletić, OIB 11557748607</derivirana_varijabla>
  </DomainObject.Predmet.StrankaFormatedOIB>
  <DomainObject.Predmet.StrankaFormatedWithAdress>
    <izvorni_sadrzaj> FINA Regionalni centar Zagreb, Trg svibanjskih žrtava 1995. 1, 10000 Zagreb; Valter Beletić, Gmajna 1a, 10437 Rakitje</izvorni_sadrzaj>
    <derivirana_varijabla naziv="DomainObject.Predmet.StrankaFormatedWithAdress_1"> FINA Regionalni centar Zagreb, Trg svibanjskih žrtava 1995. 1, 10000 Zagreb; Valter Beletić, Gmajna 1a, 10437 Rakitje</derivirana_varijabla>
  </DomainObject.Predmet.StrankaFormatedWithAdress>
  <DomainObject.Predmet.StrankaFormatedWithAdressOIB>
    <izvorni_sadrzaj> FINA Regionalni centar Zagreb, OIB 85821130368, Trg svibanjskih žrtava 1995. 1, 10000 Zagreb; Valter Beletić, OIB 11557748607, Gmajna 1a, 10437 Rakitje</izvorni_sadrzaj>
    <derivirana_varijabla naziv="DomainObject.Predmet.StrankaFormatedWithAdressOIB_1"> FINA Regionalni centar Zagreb, OIB 85821130368, Trg svibanjskih žrtava 1995. 1, 10000 Zagreb; Valter Beletić, OIB 11557748607, Gmajna 1a, 10437 Rakitje</derivirana_varijabla>
  </DomainObject.Predmet.StrankaFormatedWithAdressOIB>
  <DomainObject.Predmet.StrankaWithAdress>
    <izvorni_sadrzaj>FINA Regionalni centar Zagreb Trg svibanjskih žrtava 1995. 1,10000 Zagreb,Valter Beletić Gmajna 1a,10437 Rakitje</izvorni_sadrzaj>
    <derivirana_varijabla naziv="DomainObject.Predmet.StrankaWithAdress_1">FINA Regionalni centar Zagreb Trg svibanjskih žrtava 1995. 1,10000 Zagreb,Valter Beletić Gmajna 1a,10437 Rakitje</derivirana_varijabla>
  </DomainObject.Predmet.StrankaWithAdress>
  <DomainObject.Predmet.StrankaWithAdressOIB>
    <izvorni_sadrzaj>FINA Regionalni centar Zagreb, OIB 85821130368, Trg svibanjskih žrtava 1995. 1,10000 Zagreb,Valter Beletić, OIB 11557748607, Gmajna 1a,10437 Rakitje</izvorni_sadrzaj>
    <derivirana_varijabla naziv="DomainObject.Predmet.StrankaWithAdressOIB_1">FINA Regionalni centar Zagreb, OIB 85821130368, Trg svibanjskih žrtava 1995. 1,10000 Zagreb,Valter Beletić, OIB 11557748607, Gmajna 1a,10437 Rakitje</derivirana_varijabla>
  </DomainObject.Predmet.StrankaWithAdressOIB>
  <DomainObject.Predmet.StrankaNazivFormated>
    <izvorni_sadrzaj>FINA Regionalni centar Zagreb,Valter Beletić</izvorni_sadrzaj>
    <derivirana_varijabla naziv="DomainObject.Predmet.StrankaNazivFormated_1">FINA Regionalni centar Zagreb,Valter Beletić</derivirana_varijabla>
  </DomainObject.Predmet.StrankaNazivFormated>
  <DomainObject.Predmet.StrankaNazivFormatedOIB>
    <izvorni_sadrzaj>FINA Regionalni centar Zagreb, OIB 85821130368,Valter Beletić, OIB 11557748607</izvorni_sadrzaj>
    <derivirana_varijabla naziv="DomainObject.Predmet.StrankaNazivFormatedOIB_1">FINA Regionalni centar Zagreb, OIB 85821130368,Valter Beletić, OIB 11557748607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Valter Beletić</item>
    </izvorni_sadrzaj>
    <derivirana_varijabla naziv="DomainObject.Predmet.StrankaListFormated_1">
      <item>FINA Regionalni centar Zagreb</item>
      <item>Valter Beletić</item>
    </derivirana_varijabla>
  </DomainObject.Predmet.StrankaListFormated>
  <DomainObject.Predmet.StrankaListFormatedOIB>
    <izvorni_sadrzaj>
      <item>FINA Regionalni centar Zagreb, OIB 85821130368</item>
      <item>Valter Beletić, OIB 11557748607</item>
    </izvorni_sadrzaj>
    <derivirana_varijabla naziv="DomainObject.Predmet.StrankaListFormatedOIB_1">
      <item>FINA Regionalni centar Zagreb, OIB 85821130368</item>
      <item>Valter Beletić, OIB 11557748607</item>
    </derivirana_varijabla>
  </DomainObject.Predmet.StrankaListFormatedOIB>
  <DomainObject.Predmet.StrankaListFormatedWithAdress>
    <izvorni_sadrzaj>
      <item>FINA Regionalni centar Zagreb, Trg svibanjskih žrtava 1995. 1, 10000 Zagreb</item>
      <item>Valter Beletić, Gmajna 1a, 10437 Rakitje</item>
    </izvorni_sadrzaj>
    <derivirana_varijabla naziv="DomainObject.Predmet.StrankaListFormatedWithAdress_1">
      <item>FINA Regionalni centar Zagreb, Trg svibanjskih žrtava 1995. 1, 10000 Zagreb</item>
      <item>Valter Beletić, Gmajna 1a, 10437 Rakitje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Valter Beletić, OIB 11557748607, Gmajna 1a, 10437 Rakitje</item>
    </izvorni_sadrzaj>
    <derivirana_varijabla naziv="DomainObject.Predmet.StrankaListFormatedWithAdressOIB_1">
      <item>FINA Regionalni centar Zagreb, OIB 85821130368, Trg svibanjskih žrtava 1995. 1, 10000 Zagreb</item>
      <item>Valter Beletić, OIB 11557748607, Gmajna 1a, 10437 Rakitje</item>
    </derivirana_varijabla>
  </DomainObject.Predmet.StrankaListFormatedWithAdressOIB>
  <DomainObject.Predmet.StrankaListNazivFormated>
    <izvorni_sadrzaj>
      <item>FINA Regionalni centar Zagreb</item>
      <item>Valter Beletić</item>
    </izvorni_sadrzaj>
    <derivirana_varijabla naziv="DomainObject.Predmet.StrankaListNazivFormated_1">
      <item>FINA Regionalni centar Zagreb</item>
      <item>Valter Beletić</item>
    </derivirana_varijabla>
  </DomainObject.Predmet.StrankaListNazivFormated>
  <DomainObject.Predmet.StrankaListNazivFormatedOIB>
    <izvorni_sadrzaj>
      <item>FINA Regionalni centar Zagreb, OIB 85821130368</item>
      <item>Valter Beletić, OIB 11557748607</item>
    </izvorni_sadrzaj>
    <derivirana_varijabla naziv="DomainObject.Predmet.StrankaListNazivFormatedOIB_1">
      <item>FINA Regionalni centar Zagreb, OIB 85821130368</item>
      <item>Valter Beletić, OIB 11557748607</item>
    </derivirana_varijabla>
  </DomainObject.Predmet.StrankaListNazivFormatedOIB>
  <DomainObject.Predmet.ProtuStrankaListFormated>
    <izvorni_sadrzaj>
      <item>VABEDA 81 jednostavno društvo s ograničenom odgovornošću za trgovinu i usluge</item>
    </izvorni_sadrzaj>
    <derivirana_varijabla naziv="DomainObject.Predmet.ProtuStrankaListFormated_1">
      <item>VABEDA 81 jednostavno društvo s ograničenom odgovornošću za trgovinu i usluge</item>
    </derivirana_varijabla>
  </DomainObject.Predmet.ProtuStrankaListFormated>
  <DomainObject.Predmet.ProtuStrankaListFormatedOIB>
    <izvorni_sadrzaj>
      <item>VABEDA 81 jednostavno društvo s ograničenom odgovornošću za trgovinu i usluge, OIB 29601837025</item>
    </izvorni_sadrzaj>
    <derivirana_varijabla naziv="DomainObject.Predmet.ProtuStrankaListFormatedOIB_1">
      <item>VABEDA 81 jednostavno društvo s ograničenom odgovornošću za trgovinu i usluge, OIB 29601837025</item>
    </derivirana_varijabla>
  </DomainObject.Predmet.ProtuStrankaListFormatedOIB>
  <DomainObject.Predmet.ProtuStrankaListFormatedWithAdress>
    <izvorni_sadrzaj>
      <item>VABEDA 81 jednostavno društvo s ograničenom odgovornošću za trgovinu i usluge, Gmajna/1 A, 10437 Rakitje</item>
    </izvorni_sadrzaj>
    <derivirana_varijabla naziv="DomainObject.Predmet.ProtuStrankaListFormatedWithAdress_1">
      <item>VABEDA 81 jednostavno društvo s ograničenom odgovornošću za trgovinu i usluge, Gmajna/1 A, 10437 Rakitje</item>
    </derivirana_varijabla>
  </DomainObject.Predmet.ProtuStrankaListFormatedWithAdress>
  <DomainObject.Predmet.ProtuStrankaListFormatedWithAdressOIB>
    <izvorni_sadrzaj>
      <item>VABEDA 81 jednostavno društvo s ograničenom odgovornošću za trgovinu i usluge, OIB 29601837025, Gmajna/1 A, 10437 Rakitje</item>
    </izvorni_sadrzaj>
    <derivirana_varijabla naziv="DomainObject.Predmet.ProtuStrankaListFormatedWithAdressOIB_1">
      <item>VABEDA 81 jednostavno društvo s ograničenom odgovornošću za trgovinu i usluge, OIB 29601837025, Gmajna/1 A, 10437 Rakitje</item>
    </derivirana_varijabla>
  </DomainObject.Predmet.ProtuStrankaListFormatedWithAdressOIB>
  <DomainObject.Predmet.ProtuStrankaListNazivFormated>
    <izvorni_sadrzaj>
      <item>VABEDA 81 jednostavno društvo s ograničenom odgovornošću za trgovinu i usluge</item>
    </izvorni_sadrzaj>
    <derivirana_varijabla naziv="DomainObject.Predmet.ProtuStrankaListNazivFormated_1">
      <item>VABEDA 81 jednostavno društvo s ograničenom odgovornošću za trgovinu i usluge</item>
    </derivirana_varijabla>
  </DomainObject.Predmet.ProtuStrankaListNazivFormated>
  <DomainObject.Predmet.ProtuStrankaListNazivFormatedOIB>
    <izvorni_sadrzaj>
      <item>VABEDA 81 jednostavno društvo s ograničenom odgovornošću za trgovinu i usluge, OIB 29601837025</item>
    </izvorni_sadrzaj>
    <derivirana_varijabla naziv="DomainObject.Predmet.ProtuStrankaListNazivFormatedOIB_1">
      <item>VABEDA 81 jednostavno društvo s ograničenom odgovornošću za trgovinu i usluge, OIB 29601837025</item>
    </derivirana_varijabla>
  </DomainObject.Predmet.ProtuStrankaListNazivFormatedOIB>
  <DomainObject.Predmet.OstaliListFormated>
    <izvorni_sadrzaj>
      <item>Valter Beletić</item>
      <item>Addiko Bank dioničko društvo</item>
    </izvorni_sadrzaj>
    <derivirana_varijabla naziv="DomainObject.Predmet.OstaliListFormated_1">
      <item>Valter Beletić</item>
      <item>Addiko Bank dioničko društvo</item>
    </derivirana_varijabla>
  </DomainObject.Predmet.OstaliListFormated>
  <DomainObject.Predmet.OstaliListFormatedOIB>
    <izvorni_sadrzaj>
      <item>Valter Beletić, OIB 11557748607</item>
      <item>Addiko Bank dioničko društvo, OIB 14036333877</item>
    </izvorni_sadrzaj>
    <derivirana_varijabla naziv="DomainObject.Predmet.OstaliListFormatedOIB_1">
      <item>Valter Beletić, OIB 11557748607</item>
      <item>Addiko Bank dioničko društvo, OIB 14036333877</item>
    </derivirana_varijabla>
  </DomainObject.Predmet.OstaliListFormatedOIB>
  <DomainObject.Predmet.OstaliListFormatedWithAdress>
    <izvorni_sadrzaj>
      <item>Valter Beletić, Gmajna 1a, 10437 Rakitje</item>
      <item>Addiko Bank dioničko društvo, Slavonska avenija 6, 10000 Zagreb</item>
    </izvorni_sadrzaj>
    <derivirana_varijabla naziv="DomainObject.Predmet.OstaliListFormatedWithAdress_1">
      <item>Valter Beletić, Gmajna 1a, 10437 Rakitje</item>
      <item>Addiko Bank dioničko društvo, Slavonska avenija 6, 10000 Zagreb</item>
    </derivirana_varijabla>
  </DomainObject.Predmet.OstaliListFormatedWithAdress>
  <DomainObject.Predmet.OstaliListFormatedWithAdressOIB>
    <izvorni_sadrzaj>
      <item>Valter Beletić, OIB 11557748607, Gmajna 1a, 10437 Rakitje</item>
      <item>Addiko Bank dioničko društvo, OIB 14036333877, Slavonska avenija 6, 10000 Zagreb</item>
    </izvorni_sadrzaj>
    <derivirana_varijabla naziv="DomainObject.Predmet.OstaliListFormatedWithAdressOIB_1">
      <item>Valter Beletić, OIB 11557748607, Gmajna 1a, 10437 Rakitje</item>
      <item>Addiko Bank dioničko društvo, OIB 14036333877, Slavonska avenija 6, 10000 Zagreb</item>
    </derivirana_varijabla>
  </DomainObject.Predmet.OstaliListFormatedWithAdressOIB>
  <DomainObject.Predmet.OstaliListNazivFormated>
    <izvorni_sadrzaj>
      <item>Valter Beletić</item>
      <item>Addiko Bank dioničko društvo</item>
    </izvorni_sadrzaj>
    <derivirana_varijabla naziv="DomainObject.Predmet.OstaliListNazivFormated_1">
      <item>Valter Beletić</item>
      <item>Addiko Bank dioničko društvo</item>
    </derivirana_varijabla>
  </DomainObject.Predmet.OstaliListNazivFormated>
  <DomainObject.Predmet.OstaliListNazivFormatedOIB>
    <izvorni_sadrzaj>
      <item>Valter Beletić, OIB 11557748607</item>
      <item>Addiko Bank dioničko društvo, OIB 14036333877</item>
    </izvorni_sadrzaj>
    <derivirana_varijabla naziv="DomainObject.Predmet.OstaliListNazivFormatedOIB_1">
      <item>Valter Beletić, OIB 11557748607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VABEDA 81 jednostavno društvo s ograničenom odgovornošću za trgovinu i usluge</izvorni_sadrzaj>
    <derivirana_varijabla naziv="DomainObject.Predmet.ProtustrankaIDrugi_1">VABEDA 81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VABEDA 81 jednostavno društvo s ograničenom odgovornošću za trgovinu i usluge, OIB 29601837025, Gmajna/1 A, 10437 Rakitje</izvorni_sadrzaj>
    <derivirana_varijabla naziv="DomainObject.Predmet.ProtustrankaIDrugiAdressOIB_1">VABEDA 81 jednostavno društvo s ograničenom odgovornošću za trgovinu i usluge, OIB 29601837025, Gmajna/1 A,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VABEDA 81 jednostavno društvo s ograničenom odgovornošću za trgovinu i usluge</item>
      <item>FINA Regionalni centar Zagreb</item>
      <item>Valter Beletić</item>
      <item>Addiko Bank dioničko društvo</item>
      <item>Valter Beletić</item>
    </izvorni_sadrzaj>
    <derivirana_varijabla naziv="DomainObject.Predmet.SudioniciListNaziv_1">
      <item>VABEDA 81 jednostavno društvo s ograničenom odgovornošću za trgovinu i usluge</item>
      <item>FINA Regionalni centar Zagreb</item>
      <item>Valter Beletić</item>
      <item>Addiko Bank dioničko društvo</item>
      <item>Valter Beletić</item>
    </derivirana_varijabla>
  </DomainObject.Predmet.SudioniciListNaziv>
  <DomainObject.Predmet.SudioniciListAdressOIB>
    <izvorni_sadrzaj>
      <item>VABEDA 81 jednostavno društvo s ograničenom odgovornošću za trgovinu i usluge, OIB 29601837025, Gmajna/1 A,10437 Rakitje</item>
      <item>FINA Regionalni centar Zagreb, OIB 85821130368, Trg svibanjskih žrtava 1995. 1,10000 Zagreb</item>
      <item>Valter Beletić, OIB 11557748607, Gmajna 1a,10437 Rakitje</item>
      <item>Addiko Bank dioničko društvo, OIB 14036333877, Slavonska avenija 6,10000 Zagreb</item>
      <item>Valter Beletić, OIB 11557748607, Gmajna 1a,10437 Rakitje</item>
    </izvorni_sadrzaj>
    <derivirana_varijabla naziv="DomainObject.Predmet.SudioniciListAdressOIB_1">
      <item>VABEDA 81 jednostavno društvo s ograničenom odgovornošću za trgovinu i usluge, OIB 29601837025, Gmajna/1 A,10437 Rakitje</item>
      <item>FINA Regionalni centar Zagreb, OIB 85821130368, Trg svibanjskih žrtava 1995. 1,10000 Zagreb</item>
      <item>Valter Beletić, OIB 11557748607, Gmajna 1a,10437 Rakitje</item>
      <item>Addiko Bank dioničko društvo, OIB 14036333877, Slavonska avenija 6,10000 Zagreb</item>
      <item>Valter Beletić, OIB 11557748607, Gmajna 1a,10437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29601837025</item>
      <item>, OIB 85821130368</item>
      <item>, OIB 11557748607</item>
      <item>, OIB 14036333877</item>
      <item>, OIB 11557748607</item>
    </izvorni_sadrzaj>
    <derivirana_varijabla naziv="DomainObject.Predmet.SudioniciListNazivOIB_1">
      <item>, OIB 29601837025</item>
      <item>, OIB 85821130368</item>
      <item>, OIB 11557748607</item>
      <item>, OIB 14036333877</item>
      <item>, OIB 11557748607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St-1265/2018-7</izvorni_sadrzaj>
    <derivirana_varijabla naziv="DomainObject.PredzadnjaOdlukaIzPredmeta.Oznaka_1">St-1265/2018-7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A701A-0C46-4D88-A783-3FD3A61500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4842</properties:Characters>
  <properties:Lines>114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2019-03-06T13:11:00Z</dcterms:created>
  <dc:creator>gzubak</dc:creator>
  <cp:lastModifiedBy>Jasminka Gadža</cp:lastModifiedBy>
  <cp:lastPrinted>2016-11-08T13:41:00Z</cp:lastPrinted>
  <dcterms:modified xmlns:xsi="http://www.w3.org/2001/XMLSchema-instance" xsi:type="dcterms:W3CDTF">2019-04-16T13:18:00Z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(st-1265-18_rj._otvaranje_i_zaključenje__čl._110_.čl._132-._132-)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