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ee0f" w14:paraId="7edee0f" w:rsidRDefault="00623451" w:rsidP="001940FB" w:rsidR="0062345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623451" w:rsidR="00BB396C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63BB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623451" w:rsidP="00AA6BCF" w:rsidR="00623451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8F5F1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23451" w:rsidP="00AA6BCF" w:rsidR="0062345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23451" w:rsidP="00623451" w:rsidR="0062345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23451" w:rsidP="00623451" w:rsidR="0062345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623451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62345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2345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623451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43A05">
        <w:rPr>
          <w:rFonts w:cs="Calibri" w:eastAsia="Arial Unicode MS" w:hAnsi="Calibri" w:ascii="Calibri"/>
          <w:kern w:val="1"/>
          <w:lang w:eastAsia="ar-SA" w:val="hr-HR"/>
        </w:rPr>
        <w:t>NEVA ZELIĆ</w:t>
      </w:r>
      <w:r w:rsidR="005B32E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243A05" w:rsidRPr="00243A05">
        <w:rPr>
          <w:rFonts w:cs="Calibri" w:hAnsi="Calibri" w:ascii="Calibri"/>
        </w:rPr>
        <w:t>175.180,97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43A05" w:rsidRPr="00243A05">
        <w:rPr>
          <w:rFonts w:cs="Calibri" w:hAnsi="Calibri" w:ascii="Calibri"/>
        </w:rPr>
        <w:t>160.180,97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243A05" w:rsidRPr="00243A05">
        <w:rPr>
          <w:rFonts w:cs="Calibri" w:hAnsi="Calibri" w:ascii="Calibri"/>
        </w:rPr>
        <w:t>15.000,00 kn</w:t>
      </w:r>
      <w:r w:rsidR="005B32E2">
        <w:rPr>
          <w:rFonts w:cs="Calibri" w:hAnsi="Calibri" w:ascii="Calibri"/>
        </w:rPr>
        <w:t>,</w:t>
      </w:r>
      <w:r w:rsidR="005B32E2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2345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2345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23451" w:rsidRPr="0062345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62345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43A0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NEVA ZELIĆ</w:t>
            </w:r>
            <w:r w:rsidR="00B009D2">
              <w:rPr>
                <w:rFonts w:cs="Calibri"/>
              </w:rPr>
              <w:t xml:space="preserve">, </w:t>
            </w:r>
            <w:r w:rsidR="00B009D2" w:rsidRPr="005B32E2">
              <w:rPr>
                <w:rFonts w:cs="Calibri"/>
              </w:rPr>
              <w:t xml:space="preserve"> </w:t>
            </w:r>
            <w:r w:rsidRPr="00243A05">
              <w:rPr>
                <w:rFonts w:cs="Calibri" w:hAnsi="Calibri" w:ascii="Calibri"/>
              </w:rPr>
              <w:t>Lučićeva 17,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243A05">
              <w:rPr>
                <w:rFonts w:cs="Calibri" w:hAnsi="Calibri" w:ascii="Calibri"/>
              </w:rPr>
              <w:t>02018106377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09D2" w:rsidP="00B009D2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5B32E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43A0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43A05">
              <w:rPr>
                <w:rFonts w:cs="Calibri" w:hAnsi="Calibri" w:ascii="Calibri"/>
              </w:rPr>
              <w:t>175.180,97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243A0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43A05">
              <w:rPr>
                <w:rFonts w:cs="Calibri" w:hAnsi="Calibri" w:ascii="Calibri"/>
              </w:rPr>
              <w:t>160.180,97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243A0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43A05">
              <w:rPr>
                <w:rFonts w:cs="Calibri" w:hAnsi="Calibri" w:ascii="Calibri"/>
              </w:rPr>
              <w:t>15.000,00 kn</w:t>
            </w:r>
          </w:p>
        </w:tc>
      </w:tr>
    </w:tbl>
    <w:p w:rsidRDefault="00623451" w:rsidP="00623451" w:rsidR="0062345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107A9" w:rsidP="00623451" w:rsidR="005107A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D7E2C" w:rsidP="005107A9" w:rsidR="005107A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07A9" w:rsidP="005107A9" w:rsidR="005107A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107A9" w:rsidP="005107A9" w:rsidR="005107A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107A9" w:rsidP="005107A9" w:rsidR="005107A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D08" w:rsidR="00270D08">
      <w:pPr>
        <w:spacing w:after="0"/>
      </w:pPr>
      <w:r>
        <w:separator/>
      </w:r>
    </w:p>
  </w:endnote>
  <w:endnote w:id="0" w:type="continuationSeparator">
    <w:p w:rsidRDefault="00270D08" w:rsidR="00270D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D08" w:rsidR="00270D08">
      <w:pPr>
        <w:spacing w:after="0"/>
      </w:pPr>
      <w:r>
        <w:separator/>
      </w:r>
    </w:p>
  </w:footnote>
  <w:footnote w:id="0" w:type="continuationSeparator">
    <w:p w:rsidRDefault="00270D08" w:rsidR="00270D0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32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382F25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A05"/>
    <w:rsid w:val="00244418"/>
    <w:rsid w:val="00251344"/>
    <w:rsid w:val="00252A6A"/>
    <w:rsid w:val="002549F7"/>
    <w:rsid w:val="0025595F"/>
    <w:rsid w:val="00263BFD"/>
    <w:rsid w:val="0026729A"/>
    <w:rsid w:val="00270D08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36B3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587E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82C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07A9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3BB1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32E2"/>
    <w:rsid w:val="005B77F5"/>
    <w:rsid w:val="005C39DF"/>
    <w:rsid w:val="005D1CF6"/>
    <w:rsid w:val="005D4002"/>
    <w:rsid w:val="005D7800"/>
    <w:rsid w:val="005E3F5A"/>
    <w:rsid w:val="005E59ED"/>
    <w:rsid w:val="005E668A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51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619F"/>
    <w:rsid w:val="006A7033"/>
    <w:rsid w:val="006B2A31"/>
    <w:rsid w:val="006B3F2F"/>
    <w:rsid w:val="006C0C43"/>
    <w:rsid w:val="006C393E"/>
    <w:rsid w:val="006D039E"/>
    <w:rsid w:val="006D20BE"/>
    <w:rsid w:val="006D6EEF"/>
    <w:rsid w:val="006D7E2C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E679C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110D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10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09D2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327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29C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1313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44EF"/>
    <w:rsid w:val="00F80117"/>
    <w:rsid w:val="00F80DB4"/>
    <w:rsid w:val="00F82249"/>
    <w:rsid w:val="00F841E5"/>
    <w:rsid w:val="00F934C5"/>
    <w:rsid w:val="00F94059"/>
    <w:rsid w:val="00FA1753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56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32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32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32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32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56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32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32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32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32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1437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St-651/2017-274 / Podnesak - Podnesak (-274.docx)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