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0e19" w14:paraId="b720e19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Broj:St-1</w:t>
      </w:r>
      <w:r w:rsidR="00B87157">
        <w:t>3</w:t>
      </w:r>
      <w:r w:rsidR="00213589">
        <w:t>4</w:t>
      </w:r>
      <w:r w:rsidR="00AB144C">
        <w:t>4</w:t>
      </w:r>
      <w:r>
        <w:t>/201</w:t>
      </w:r>
      <w:r w:rsidR="004B7268">
        <w:t>6</w:t>
      </w:r>
      <w:r>
        <w:t>-</w:t>
      </w:r>
      <w:r w:rsidR="001D7A27">
        <w:t>8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ED0554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AB144C">
        <w:t xml:space="preserve">ADRIATIC ŠPED </w:t>
      </w:r>
      <w:r w:rsidR="00213589">
        <w:t xml:space="preserve"> d.o.o.</w:t>
      </w:r>
      <w:r w:rsidR="00245422">
        <w:t>,</w:t>
      </w:r>
      <w:r>
        <w:t xml:space="preserve"> OIB: </w:t>
      </w:r>
      <w:r w:rsidR="00AB144C">
        <w:t>00752628849</w:t>
      </w:r>
      <w:r>
        <w:t xml:space="preserve"> sa sjedištem </w:t>
      </w:r>
      <w:r w:rsidR="004B7268">
        <w:t xml:space="preserve">u </w:t>
      </w:r>
      <w:proofErr w:type="spellStart"/>
      <w:r w:rsidR="00AB144C">
        <w:t>Kvaternikova</w:t>
      </w:r>
      <w:proofErr w:type="spellEnd"/>
      <w:r w:rsidR="00AB144C">
        <w:t xml:space="preserve"> 154 A</w:t>
      </w:r>
      <w:r w:rsidR="004B7268">
        <w:t>,</w:t>
      </w:r>
      <w:r>
        <w:t xml:space="preserve"> </w:t>
      </w:r>
      <w:r w:rsidR="00213589">
        <w:t>10000 Zagreb</w:t>
      </w:r>
      <w:r>
        <w:t xml:space="preserve"> , dana </w:t>
      </w:r>
      <w:r w:rsidR="004B7268">
        <w:t>2</w:t>
      </w:r>
      <w:r w:rsidR="00B87157">
        <w:t>4</w:t>
      </w:r>
      <w:r>
        <w:t xml:space="preserve">. </w:t>
      </w:r>
      <w:r w:rsidR="004B7268">
        <w:t>kolovoza</w:t>
      </w:r>
      <w:r>
        <w:t xml:space="preserve">  2016.</w:t>
      </w:r>
    </w:p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AB144C">
        <w:t xml:space="preserve">ADRIATIC ŠPED  d.o.o., OIB: 00752628849 sa sjedištem u </w:t>
      </w:r>
      <w:proofErr w:type="spellStart"/>
      <w:r w:rsidR="00AB144C">
        <w:t>Kvaternikova</w:t>
      </w:r>
      <w:proofErr w:type="spellEnd"/>
      <w:r w:rsidR="00AB144C">
        <w:t xml:space="preserve"> 154 A,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AB144C">
        <w:t>Zdenko Krstić</w:t>
      </w:r>
      <w:r w:rsidR="000875F3" w:rsidRPr="00266CB6">
        <w:t xml:space="preserve">, </w:t>
      </w:r>
      <w:r w:rsidR="00B87157">
        <w:t xml:space="preserve"> </w:t>
      </w:r>
      <w:r w:rsidR="00AB144C">
        <w:t>Županijska 2</w:t>
      </w:r>
      <w:r w:rsidR="000875F3" w:rsidRPr="00266CB6">
        <w:t>,</w:t>
      </w:r>
      <w:r w:rsidR="00213589">
        <w:t xml:space="preserve"> </w:t>
      </w:r>
      <w:r w:rsidR="00AB144C">
        <w:t>Osijek</w:t>
      </w:r>
      <w:r w:rsidR="00213589">
        <w:t xml:space="preserve">, </w:t>
      </w:r>
      <w:r w:rsidR="00454574">
        <w:t xml:space="preserve"> </w:t>
      </w:r>
      <w:r w:rsidR="000875F3" w:rsidRPr="00266CB6">
        <w:t xml:space="preserve"> OIB: </w:t>
      </w:r>
      <w:r w:rsidR="00AB144C">
        <w:t>13827089798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AB144C">
        <w:t xml:space="preserve">ADRIATIC ŠPED  d.o.o., OIB: 00752628849 sa sjedištem u </w:t>
      </w:r>
      <w:proofErr w:type="spellStart"/>
      <w:r w:rsidR="00AB144C">
        <w:t>Kvaternikova</w:t>
      </w:r>
      <w:proofErr w:type="spellEnd"/>
      <w:r w:rsidR="00AB144C">
        <w:t xml:space="preserve"> 154 A, 10000 Zagreb</w:t>
      </w:r>
      <w:r w:rsidR="0021358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B87157">
        <w:t>19</w:t>
      </w:r>
      <w:r>
        <w:t xml:space="preserve">. </w:t>
      </w:r>
      <w:r w:rsidR="00B87157">
        <w:t>svibnja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lastRenderedPageBreak/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</w:t>
      </w:r>
      <w:r w:rsidR="00B87157">
        <w:t>4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AB144C">
        <w:t>Mara Vladić</w:t>
      </w:r>
      <w:r w:rsidR="00245422">
        <w:t xml:space="preserve">, </w:t>
      </w:r>
      <w:proofErr w:type="spellStart"/>
      <w:r w:rsidR="00AB144C">
        <w:t>Kvaternikova</w:t>
      </w:r>
      <w:proofErr w:type="spellEnd"/>
      <w:r w:rsidR="00AB144C">
        <w:t xml:space="preserve">  154 a</w:t>
      </w:r>
      <w:r w:rsidR="00245422">
        <w:t>,</w:t>
      </w:r>
      <w:r w:rsidR="006134D0">
        <w:t xml:space="preserve"> Zagreb</w:t>
      </w:r>
      <w:r w:rsidR="00245422">
        <w:t xml:space="preserve"> 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B87157">
        <w:rPr>
          <w:b/>
          <w:sz w:val="22"/>
          <w:szCs w:val="22"/>
        </w:rPr>
        <w:t>4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0E42EE"/>
    <w:rsid w:val="000F1B14"/>
    <w:rsid w:val="001D7A27"/>
    <w:rsid w:val="00213589"/>
    <w:rsid w:val="00245422"/>
    <w:rsid w:val="00266CB6"/>
    <w:rsid w:val="002D252B"/>
    <w:rsid w:val="00396F19"/>
    <w:rsid w:val="003E051E"/>
    <w:rsid w:val="004249F8"/>
    <w:rsid w:val="00454574"/>
    <w:rsid w:val="004B7268"/>
    <w:rsid w:val="006134D0"/>
    <w:rsid w:val="006F122D"/>
    <w:rsid w:val="007A3E3B"/>
    <w:rsid w:val="007D0C9A"/>
    <w:rsid w:val="008D41BF"/>
    <w:rsid w:val="00957BD8"/>
    <w:rsid w:val="00992253"/>
    <w:rsid w:val="009C72A9"/>
    <w:rsid w:val="00AB144C"/>
    <w:rsid w:val="00B87157"/>
    <w:rsid w:val="00BC5EEF"/>
    <w:rsid w:val="00BE7D72"/>
    <w:rsid w:val="00C25D83"/>
    <w:rsid w:val="00C74209"/>
    <w:rsid w:val="00D1420F"/>
    <w:rsid w:val="00E73D85"/>
    <w:rsid w:val="00ED0554"/>
    <w:rsid w:val="00ED402A"/>
    <w:rsid w:val="00F30752"/>
    <w:rsid w:val="00F53829"/>
    <w:rsid w:val="00F604D8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2D25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2D25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2D25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5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5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2D25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2D25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2D25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5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5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1344</izvorni_sadrzaj>
    <derivirana_varijabla naziv="DomainObject.Predmet.Broj_1">1344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St-1344/2016</izvorni_sadrzaj>
    <derivirana_varijabla naziv="DomainObject.Predmet.OznakaBroj_1">St-1344/2016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ŠPED d.o.o.</izvorni_sadrzaj>
    <derivirana_varijabla naziv="DomainObject.Predmet.ProtustrankaFormated_1">  ADRIATIC ŠPED d.o.o.</derivirana_varijabla>
  </DomainObject.Predmet.ProtustrankaFormated>
  <DomainObject.Predmet.ProtustrankaFormatedOIB>
    <izvorni_sadrzaj>  ADRIATIC ŠPED d.o.o., OIB 00752628849</izvorni_sadrzaj>
    <derivirana_varijabla naziv="DomainObject.Predmet.ProtustrankaFormatedOIB_1">  ADRIATIC ŠPED d.o.o., OIB 00752628849</derivirana_varijabla>
  </DomainObject.Predmet.ProtustrankaFormatedOIB>
  <DomainObject.Predmet.ProtustrankaFormatedWithAdress>
    <izvorni_sadrzaj> ADRIATIC ŠPED d.o.o., Kvaternikova 154 A, 10000 Zagreb</izvorni_sadrzaj>
    <derivirana_varijabla naziv="DomainObject.Predmet.ProtustrankaFormatedWithAdress_1"> ADRIATIC ŠPED d.o.o., Kvaternikova 154 A, 10000 Zagreb</derivirana_varijabla>
  </DomainObject.Predmet.ProtustrankaFormatedWithAdress>
  <DomainObject.Predmet.ProtustrankaFormatedWithAdressOIB>
    <izvorni_sadrzaj> ADRIATIC ŠPED d.o.o., OIB 00752628849, Kvaternikova 154 A, 10000 Zagreb</izvorni_sadrzaj>
    <derivirana_varijabla naziv="DomainObject.Predmet.ProtustrankaFormatedWithAdressOIB_1"> ADRIATIC ŠPED d.o.o., OIB 00752628849, Kvaternikova 154 A, 10000 Zagreb</derivirana_varijabla>
  </DomainObject.Predmet.ProtustrankaFormatedWithAdressOIB>
  <DomainObject.Predmet.ProtustrankaWithAdress>
    <izvorni_sadrzaj>ADRIATIC ŠPED d.o.o. Kvaternikova 154 A, 10000 Zagreb</izvorni_sadrzaj>
    <derivirana_varijabla naziv="DomainObject.Predmet.ProtustrankaWithAdress_1">ADRIATIC ŠPED d.o.o. Kvaternikova 154 A, 10000 Zagreb</derivirana_varijabla>
  </DomainObject.Predmet.ProtustrankaWithAdress>
  <DomainObject.Predmet.ProtustrankaWithAdressOIB>
    <izvorni_sadrzaj>ADRIATIC ŠPED d.o.o., OIB 00752628849, Kvaternikova 154 A, 10000 Zagreb</izvorni_sadrzaj>
    <derivirana_varijabla naziv="DomainObject.Predmet.ProtustrankaWithAdressOIB_1">ADRIATIC ŠPED d.o.o., OIB 00752628849, Kvaternikova 154 A, 10000 Zagreb</derivirana_varijabla>
  </DomainObject.Predmet.ProtustrankaWithAdressOIB>
  <DomainObject.Predmet.ProtustrankaNazivFormated>
    <izvorni_sadrzaj>ADRIATIC ŠPED d.o.o.</izvorni_sadrzaj>
    <derivirana_varijabla naziv="DomainObject.Predmet.ProtustrankaNazivFormated_1">ADRIATIC ŠPED d.o.o.</derivirana_varijabla>
  </DomainObject.Predmet.ProtustrankaNazivFormated>
  <DomainObject.Predmet.ProtustrankaNazivFormatedOIB>
    <izvorni_sadrzaj>ADRIATIC ŠPED d.o.o., OIB 00752628849</izvorni_sadrzaj>
    <derivirana_varijabla naziv="DomainObject.Predmet.ProtustrankaNazivFormatedOIB_1">ADRIATIC ŠPED d.o.o., OIB 00752628849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ŠPED d.o.o.</item>
    </izvorni_sadrzaj>
    <derivirana_varijabla naziv="DomainObject.Predmet.ProtuStrankaListFormated_1">
      <item>ADRIATIC ŠPED d.o.o.</item>
    </derivirana_varijabla>
  </DomainObject.Predmet.ProtuStrankaListFormated>
  <DomainObject.Predmet.ProtuStrankaListFormatedOIB>
    <izvorni_sadrzaj>
      <item>ADRIATIC ŠPED d.o.o., OIB 00752628849</item>
    </izvorni_sadrzaj>
    <derivirana_varijabla naziv="DomainObject.Predmet.ProtuStrankaListFormatedOIB_1">
      <item>ADRIATIC ŠPED d.o.o., OIB 00752628849</item>
    </derivirana_varijabla>
  </DomainObject.Predmet.ProtuStrankaListFormatedOIB>
  <DomainObject.Predmet.ProtuStrankaListFormatedWithAdress>
    <izvorni_sadrzaj>
      <item>ADRIATIC ŠPED d.o.o., Kvaternikova 154 A, 10000 Zagreb</item>
    </izvorni_sadrzaj>
    <derivirana_varijabla naziv="DomainObject.Predmet.ProtuStrankaListFormatedWithAdress_1">
      <item>ADRIATIC ŠPED d.o.o., Kvaternikova 154 A, 10000 Zagreb</item>
    </derivirana_varijabla>
  </DomainObject.Predmet.ProtuStrankaListFormatedWithAdress>
  <DomainObject.Predmet.ProtuStrankaListFormatedWithAdressOIB>
    <izvorni_sadrzaj>
      <item>ADRIATIC ŠPED d.o.o., OIB 00752628849, Kvaternikova 154 A, 10000 Zagreb</item>
    </izvorni_sadrzaj>
    <derivirana_varijabla naziv="DomainObject.Predmet.ProtuStrankaListFormatedWithAdressOIB_1">
      <item>ADRIATIC ŠPED d.o.o., OIB 00752628849, Kvaternikova 154 A, 10000 Zagreb</item>
    </derivirana_varijabla>
  </DomainObject.Predmet.ProtuStrankaListFormatedWithAdressOIB>
  <DomainObject.Predmet.ProtuStrankaListNazivFormated>
    <izvorni_sadrzaj>
      <item>ADRIATIC ŠPED d.o.o.</item>
    </izvorni_sadrzaj>
    <derivirana_varijabla naziv="DomainObject.Predmet.ProtuStrankaListNazivFormated_1">
      <item>ADRIATIC ŠPED d.o.o.</item>
    </derivirana_varijabla>
  </DomainObject.Predmet.ProtuStrankaListNazivFormated>
  <DomainObject.Predmet.ProtuStrankaListNazivFormatedOIB>
    <izvorni_sadrzaj>
      <item>ADRIATIC ŠPED d.o.o., OIB 00752628849</item>
    </izvorni_sadrzaj>
    <derivirana_varijabla naziv="DomainObject.Predmet.ProtuStrankaListNazivFormatedOIB_1">
      <item>ADRIATIC ŠPED d.o.o., OIB 00752628849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ŠPED d.o.o.</izvorni_sadrzaj>
    <derivirana_varijabla naziv="DomainObject.Predmet.ProtustrankaIDrugi_1">ADRIATIC ŠPED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ADRIATIC ŠPED d.o.o., OIB 00752628849, Kvaternikova 154 A, 10000 Zagreb</izvorni_sadrzaj>
    <derivirana_varijabla naziv="DomainObject.Predmet.ProtustrankaIDrugiAdressOIB_1">ADRIATIC ŠPED d.o.o., OIB 00752628849, Kvaternikova 154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ŠPED d.o.o.</item>
      <item>FINA Regionalni centar Zagreb</item>
    </izvorni_sadrzaj>
    <derivirana_varijabla naziv="DomainObject.Predmet.SudioniciListNaziv_1">
      <item>ADRIATIC ŠPED d.o.o.</item>
      <item>FINA Regionalni centar Zagreb</item>
    </derivirana_varijabla>
  </DomainObject.Predmet.SudioniciListNaziv>
  <DomainObject.Predmet.SudioniciListAdressOIB>
    <izvorni_sadrzaj>
      <item>ADRIATIC ŠPED d.o.o., OIB 00752628849, Kvaternikova 154 A,10000 Zagreb</item>
      <item>FINA Regionalni centar Zagreb, OIB 85821130368, Trg svibanjskih žrtava 1995. 1,10000 Zagreb</item>
    </izvorni_sadrzaj>
    <derivirana_varijabla naziv="DomainObject.Predmet.SudioniciListAdressOIB_1">
      <item>ADRIATIC ŠPED d.o.o., OIB 00752628849, Kvaternikova 154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00752628849</item>
      <item>, OIB 85821130368</item>
    </izvorni_sadrzaj>
    <derivirana_varijabla naziv="DomainObject.Predmet.SudioniciListNazivOIB_1">
      <item>, OIB 00752628849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837</properties:Words>
  <properties:Characters>4541</properties:Characters>
  <properties:Lines>160</properties:Lines>
  <properties:Paragraphs>42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2016-08-24T09:54:00Z</dcterms:created>
  <dc:creator>bconka</dc:creator>
  <cp:lastModifiedBy>Davorin Pavičić</cp:lastModifiedBy>
  <cp:lastPrinted>2016-08-24T07:22:00Z</cp:lastPrinted>
  <dcterms:modified xmlns:xsi="http://www.w3.org/2001/XMLSchema-instance" xsi:type="dcterms:W3CDTF">2016-08-24T11:27:00Z</dcterms:modified>
  <cp:revision>5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