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d9b8" w14:paraId="935d9b8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1D71C8">
        <w:rPr>
          <w:sz w:val="22"/>
          <w:szCs w:val="22"/>
        </w:rPr>
        <w:t>308572018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1D71C8" w:rsidRPr="00293E19">
        <w:rPr>
          <w:sz w:val="24"/>
          <w:szCs w:val="24"/>
        </w:rPr>
        <w:t>HONEYMOON jednostavno društvo  s ograničenom odgovornošću za ugostiteljstvo i trgovinu, Zagreb, Maksimirska 96,  OIB:50541909444</w:t>
      </w:r>
      <w:r w:rsidRPr="00190E50">
        <w:rPr>
          <w:sz w:val="22"/>
          <w:szCs w:val="22"/>
        </w:rPr>
        <w:t xml:space="preserve">, dana </w:t>
      </w:r>
      <w:r w:rsidR="00A4233B">
        <w:rPr>
          <w:sz w:val="22"/>
          <w:szCs w:val="22"/>
        </w:rPr>
        <w:t>20. veljače 2019.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 </w:t>
      </w:r>
      <w:r w:rsidR="00A4233B">
        <w:rPr>
          <w:sz w:val="22"/>
          <w:szCs w:val="22"/>
        </w:rPr>
        <w:t>20. veljače 2019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1C3E76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sectPr w:rsidSect="00E90467" w:rsidR="00E90467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60ED" w:rsidP="00E90467" w:rsidR="006A60ED">
      <w:r>
        <w:separator/>
      </w:r>
    </w:p>
  </w:endnote>
  <w:endnote w:id="0" w:type="continuationSeparator">
    <w:p w:rsidRDefault="006A60ED" w:rsidP="00E90467" w:rsidR="006A6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60ED" w:rsidP="00E90467" w:rsidR="006A60ED">
      <w:r>
        <w:separator/>
      </w:r>
    </w:p>
  </w:footnote>
  <w:footnote w:id="0" w:type="continuationSeparator">
    <w:p w:rsidRDefault="006A60ED" w:rsidP="00E90467" w:rsidR="006A60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D71C8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22F7B"/>
    <w:rsid w:val="00190E50"/>
    <w:rsid w:val="001C3E76"/>
    <w:rsid w:val="001D71C8"/>
    <w:rsid w:val="002566F7"/>
    <w:rsid w:val="0026578C"/>
    <w:rsid w:val="002D642B"/>
    <w:rsid w:val="002F0EF6"/>
    <w:rsid w:val="003175CD"/>
    <w:rsid w:val="00340A78"/>
    <w:rsid w:val="00352253"/>
    <w:rsid w:val="003C2AD4"/>
    <w:rsid w:val="00422F8C"/>
    <w:rsid w:val="00427301"/>
    <w:rsid w:val="0043039F"/>
    <w:rsid w:val="00474180"/>
    <w:rsid w:val="006A483E"/>
    <w:rsid w:val="006A60ED"/>
    <w:rsid w:val="0071212B"/>
    <w:rsid w:val="00712648"/>
    <w:rsid w:val="00746294"/>
    <w:rsid w:val="007D721C"/>
    <w:rsid w:val="00802DA3"/>
    <w:rsid w:val="008505D5"/>
    <w:rsid w:val="008768C8"/>
    <w:rsid w:val="009247DD"/>
    <w:rsid w:val="00930C14"/>
    <w:rsid w:val="00997C3E"/>
    <w:rsid w:val="009F4348"/>
    <w:rsid w:val="00A4233B"/>
    <w:rsid w:val="00A509D2"/>
    <w:rsid w:val="00AC28EB"/>
    <w:rsid w:val="00B0006C"/>
    <w:rsid w:val="00B96E30"/>
    <w:rsid w:val="00BF11C8"/>
    <w:rsid w:val="00CF4C5C"/>
    <w:rsid w:val="00D236D1"/>
    <w:rsid w:val="00D453FB"/>
    <w:rsid w:val="00D524F0"/>
    <w:rsid w:val="00E75860"/>
    <w:rsid w:val="00E90467"/>
    <w:rsid w:val="00E95C4E"/>
    <w:rsid w:val="00EB72D9"/>
    <w:rsid w:val="00F3618A"/>
    <w:rsid w:val="00F636C0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F63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6C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6C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6C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6C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F63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6C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6C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6C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6C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3085</izvorni_sadrzaj>
    <derivirana_varijabla naziv="DomainObject.Predmet.Broj_1">3085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St-3085/2018</izvorni_sadrzaj>
    <derivirana_varijabla naziv="DomainObject.Predmet.OznakaBroj_1">St-3085/2018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HONEYMOON jednostavno društvo s ograničenom odgovornošću za ugostiteljstvo i trgovinu</izvorni_sadrzaj>
    <derivirana_varijabla naziv="DomainObject.Predmet.ProtustrankaFormated_1">  HONEYMOON jednostavno društvo s ograničenom odgovornošću za ugostiteljstvo i trgovinu</derivirana_varijabla>
  </DomainObject.Predmet.ProtustrankaFormated>
  <DomainObject.Predmet.ProtustrankaFormatedOIB>
    <izvorni_sadrzaj>  HONEYMOON jednostavno društvo s ograničenom odgovornošću za ugostiteljstvo i trgovinu, OIB 50541909444</izvorni_sadrzaj>
    <derivirana_varijabla naziv="DomainObject.Predmet.ProtustrankaFormatedOIB_1">  HONEYMOON jednostavno društvo s ograničenom odgovornošću za ugostiteljstvo i trgovinu, OIB 50541909444</derivirana_varijabla>
  </DomainObject.Predmet.ProtustrankaFormatedOIB>
  <DomainObject.Predmet.ProtustrankaFormatedWithAdress>
    <izvorni_sadrzaj> HONEYMOON jednostavno društvo s ograničenom odgovornošću za ugostiteljstvo i trgovinu, Maksimirska 96, 10000 Zagreb</izvorni_sadrzaj>
    <derivirana_varijabla naziv="DomainObject.Predmet.ProtustrankaFormatedWithAdress_1"> HONEYMOON jednostavno društvo s ograničenom odgovornošću za ugostiteljstvo i trgovinu, Maksimirska 96, 10000 Zagreb</derivirana_varijabla>
  </DomainObject.Predmet.ProtustrankaFormatedWithAdress>
  <DomainObject.Predmet.ProtustrankaFormatedWithAdressOIB>
    <izvorni_sadrzaj> HONEYMOON jednostavno društvo s ograničenom odgovornošću za ugostiteljstvo i trgovinu, OIB 50541909444, Maksimirska 96, 10000 Zagreb</izvorni_sadrzaj>
    <derivirana_varijabla naziv="DomainObject.Predmet.ProtustrankaFormatedWithAdressOIB_1"> HONEYMOON jednostavno društvo s ograničenom odgovornošću za ugostiteljstvo i trgovinu, OIB 50541909444, Maksimirska 96, 10000 Zagreb</derivirana_varijabla>
  </DomainObject.Predmet.ProtustrankaFormatedWithAdressOIB>
  <DomainObject.Predmet.ProtustrankaWithAdress>
    <izvorni_sadrzaj>HONEYMOON jednostavno društvo s ograničenom odgovornošću za ugostiteljstvo i trgovinu Maksimirska 96, 10000 Zagreb</izvorni_sadrzaj>
    <derivirana_varijabla naziv="DomainObject.Predmet.ProtustrankaWithAdress_1">HONEYMOON jednostavno društvo s ograničenom odgovornošću za ugostiteljstvo i trgovinu Maksimirska 96, 10000 Zagreb</derivirana_varijabla>
  </DomainObject.Predmet.ProtustrankaWithAdress>
  <DomainObject.Predmet.ProtustrankaWithAdressOIB>
    <izvorni_sadrzaj>HONEYMOON jednostavno društvo s ograničenom odgovornošću za ugostiteljstvo i trgovinu, OIB 50541909444, Maksimirska 96, 10000 Zagreb</izvorni_sadrzaj>
    <derivirana_varijabla naziv="DomainObject.Predmet.ProtustrankaWithAdressOIB_1">HONEYMOON jednostavno društvo s ograničenom odgovornošću za ugostiteljstvo i trgovinu, OIB 50541909444, Maksimirska 96, 10000 Zagreb</derivirana_varijabla>
  </DomainObject.Predmet.ProtustrankaWithAdressOIB>
  <DomainObject.Predmet.ProtustrankaNazivFormated>
    <izvorni_sadrzaj>HONEYMOON jednostavno društvo s ograničenom odgovornošću za ugostiteljstvo i trgovinu</izvorni_sadrzaj>
    <derivirana_varijabla naziv="DomainObject.Predmet.ProtustrankaNazivFormated_1">HONEYMOON jednostavno društvo s ograničenom odgovornošću za ugostiteljstvo i trgovinu</derivirana_varijabla>
  </DomainObject.Predmet.ProtustrankaNazivFormated>
  <DomainObject.Predmet.ProtustrankaNazivFormatedOIB>
    <izvorni_sadrzaj>HONEYMOON jednostavno društvo s ograničenom odgovornošću za ugostiteljstvo i trgovinu, OIB 50541909444</izvorni_sadrzaj>
    <derivirana_varijabla naziv="DomainObject.Predmet.ProtustrankaNazivFormatedOIB_1">HONEYMOON jednostavno društvo s ograničenom odgovornošću za ugostiteljstvo i trgovinu, OIB 50541909444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HONEYMOON jednostavno društvo s ograničenom odgovornošću za ugostiteljstvo i trgovinu</item>
    </izvorni_sadrzaj>
    <derivirana_varijabla naziv="DomainObject.Predmet.ProtuStrankaListFormated_1">
      <item>HONEYMOON jednostavno društvo s ograničenom odgovornošću za ugostiteljstvo i trgovinu</item>
    </derivirana_varijabla>
  </DomainObject.Predmet.ProtuStrankaListFormated>
  <DomainObject.Predmet.ProtuStrankaListFormatedOIB>
    <izvorni_sadrzaj>
      <item>HONEYMOON jednostavno društvo s ograničenom odgovornošću za ugostiteljstvo i trgovinu, OIB 50541909444</item>
    </izvorni_sadrzaj>
    <derivirana_varijabla naziv="DomainObject.Predmet.ProtuStrankaListFormatedOIB_1">
      <item>HONEYMOON jednostavno društvo s ograničenom odgovornošću za ugostiteljstvo i trgovinu, OIB 50541909444</item>
    </derivirana_varijabla>
  </DomainObject.Predmet.ProtuStrankaListFormatedOIB>
  <DomainObject.Predmet.ProtuStrankaListFormatedWithAdress>
    <izvorni_sadrzaj>
      <item>HONEYMOON jednostavno društvo s ograničenom odgovornošću za ugostiteljstvo i trgovinu, Maksimirska 96, 10000 Zagreb</item>
    </izvorni_sadrzaj>
    <derivirana_varijabla naziv="DomainObject.Predmet.ProtuStrankaListFormatedWithAdress_1">
      <item>HONEYMOON jednostavno društvo s ograničenom odgovornošću za ugostiteljstvo i trgovinu, Maksimirska 96, 10000 Zagreb</item>
    </derivirana_varijabla>
  </DomainObject.Predmet.ProtuStrankaListFormatedWithAdress>
  <DomainObject.Predmet.ProtuStrankaListFormatedWithAdressOIB>
    <izvorni_sadrzaj>
      <item>HONEYMOON jednostavno društvo s ograničenom odgovornošću za ugostiteljstvo i trgovinu, OIB 50541909444, Maksimirska 96, 10000 Zagreb</item>
    </izvorni_sadrzaj>
    <derivirana_varijabla naziv="DomainObject.Predmet.ProtuStrankaListFormatedWithAdressOIB_1">
      <item>HONEYMOON jednostavno društvo s ograničenom odgovornošću za ugostiteljstvo i trgovinu, OIB 50541909444, Maksimirska 96, 10000 Zagreb</item>
    </derivirana_varijabla>
  </DomainObject.Predmet.ProtuStrankaListFormatedWithAdressOIB>
  <DomainObject.Predmet.ProtuStrankaListNazivFormated>
    <izvorni_sadrzaj>
      <item>HONEYMOON jednostavno društvo s ograničenom odgovornošću za ugostiteljstvo i trgovinu</item>
    </izvorni_sadrzaj>
    <derivirana_varijabla naziv="DomainObject.Predmet.ProtuStrankaListNazivFormated_1">
      <item>HONEYMOON jednostavno društvo s ograničenom odgovornošću za ugostiteljstvo i trgovinu</item>
    </derivirana_varijabla>
  </DomainObject.Predmet.ProtuStrankaListNazivFormated>
  <DomainObject.Predmet.ProtuStrankaListNazivFormatedOIB>
    <izvorni_sadrzaj>
      <item>HONEYMOON jednostavno društvo s ograničenom odgovornošću za ugostiteljstvo i trgovinu, OIB 50541909444</item>
    </izvorni_sadrzaj>
    <derivirana_varijabla naziv="DomainObject.Predmet.ProtuStrankaListNazivFormatedOIB_1">
      <item>HONEYMOON jednostavno društvo s ograničenom odgovornošću za ugostiteljstvo i trgovinu, OIB 50541909444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HONEYMOON jednostavno društvo s ograničenom odgovornošću za ugostiteljstvo i trgovinu</izvorni_sadrzaj>
    <derivirana_varijabla naziv="DomainObject.Predmet.ProtustrankaIDrugi_1">HONEYMOON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HONEYMOON jednostavno društvo s ograničenom odgovornošću za ugostiteljstvo i trgovinu, OIB 50541909444, Maksimirska 96, 10000 Zagreb</izvorni_sadrzaj>
    <derivirana_varijabla naziv="DomainObject.Predmet.ProtustrankaIDrugiAdressOIB_1">HONEYMOON jednostavno društvo s ograničenom odgovornošću za ugostiteljstvo i trgovinu, OIB 50541909444, Maksimirska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HONEYMOON jednostavno društvo s ograničenom odgovornošću za ugostiteljstvo i trgovinu</item>
    </izvorni_sadrzaj>
    <derivirana_varijabla naziv="DomainObject.Predmet.SudioniciListNaziv_1">
      <item>FINA Regionalni centar Zagreb</item>
      <item>HONEYMOON jednostavno društvo s ograničenom odgovornošću za ugostiteljstvo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HONEYMOON jednostavno društvo s ograničenom odgovornošću za ugostiteljstvo i trgovinu, OIB 50541909444, Maksimirska 96,10000 Zagreb</item>
    </izvorni_sadrzaj>
    <derivirana_varijabla naziv="DomainObject.Predmet.SudioniciListAdressOIB_1">
      <item>FINA Regionalni centar Zagreb, OIB 85821130368, Trg svibanjskih žrtava 1995. 1,10000 Zagreb</item>
      <item>HONEYMOON jednostavno društvo s ograničenom odgovornošću za ugostiteljstvo i trgovinu, OIB 50541909444, Maksimirska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50541909444</item>
    </izvorni_sadrzaj>
    <derivirana_varijabla naziv="DomainObject.Predmet.SudioniciListNazivOIB_1">
      <item>, OIB 85821130368</item>
      <item>, OIB 50541909444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St-3085/2018-4</izvorni_sadrzaj>
    <derivirana_varijabla naziv="DomainObject.PredzadnjaOdlukaIzPredmeta.Oznaka_1">St-3085/2018-4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FA7BE-C46B-4146-A249-7B276E764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1698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2019-02-20T09:25:00Z</dcterms:created>
  <dc:creator>Ksenija Nol</dc:creator>
  <cp:lastModifiedBy>Branimir Tot</cp:lastModifiedBy>
  <cp:lastPrinted>2019-02-20T09:25:00Z</cp:lastPrinted>
  <dcterms:modified xmlns:xsi="http://www.w3.org/2001/XMLSchema-instance" xsi:type="dcterms:W3CDTF">2019-02-20T12:18:00Z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(St-3085-18-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