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9edc9" w14:paraId="349edc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12418">
        <w:rPr>
          <w:b/>
        </w:rPr>
        <w:t>12</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w:t>
      </w:r>
      <w:r w:rsidR="005E5309">
        <w:t xml:space="preserve"> državnom odvjetništvu u Splitu i VIPnet d.o.o. Zagreb, Vrtni put 1, OIB: 29524210204, kojeg zastupa punomoćnica Vesna Laburić, odvjetnica iz Zagreba, Hebrangova 21,</w:t>
      </w:r>
      <w:r>
        <w:t xml:space="preserve"> za otvaranje stečajnog postupka nad dužnikom </w:t>
      </w:r>
      <w:r w:rsidR="00B12418" w:rsidRPr="00B12418">
        <w:t>ŠTIT d.o.o. Split, R. Boškovića 15, OIB: 81876201141</w:t>
      </w:r>
      <w:r w:rsidR="00025F8B">
        <w:t xml:space="preserve">, </w:t>
      </w:r>
      <w:r>
        <w:t>dana</w:t>
      </w:r>
      <w:r w:rsidR="000F41F7">
        <w:t xml:space="preserve"> </w:t>
      </w:r>
      <w:r w:rsidR="005E5309">
        <w:t>26</w:t>
      </w:r>
      <w:r w:rsidR="003252E8">
        <w:t xml:space="preserve">. srpnja </w:t>
      </w:r>
      <w:r w:rsidR="005604F1">
        <w:t>2018.</w:t>
      </w:r>
      <w:r>
        <w:t xml:space="preserve"> </w:t>
      </w:r>
    </w:p>
    <w:p w:rsidRDefault="00C82BA1" w:rsidP="00C82BA1" w:rsidR="00C82BA1" w:rsidRPr="005E5309">
      <w:pPr>
        <w:jc w:val="both"/>
        <w:rPr>
          <w:sz w:val="16"/>
          <w:szCs w:val="16"/>
        </w:rPr>
      </w:pPr>
    </w:p>
    <w:p w:rsidRDefault="00C82BA1" w:rsidP="00C82BA1" w:rsidR="00C82BA1" w:rsidRPr="005E5309">
      <w:pPr>
        <w:jc w:val="both"/>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B12418" w:rsidRPr="00B12418">
        <w:t>ŠTIT d.o.o. Split, R. Boškovića 15, OIB: 81876201141</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B12418">
        <w:t>11</w:t>
      </w:r>
      <w:r w:rsidR="003252E8">
        <w:t xml:space="preserve">. rujna </w:t>
      </w:r>
      <w:r w:rsidR="005604F1">
        <w:t>2018</w:t>
      </w:r>
      <w:r w:rsidR="00C82BA1">
        <w:t>.</w:t>
      </w:r>
      <w:r w:rsidR="0064322E">
        <w:t xml:space="preserve"> u</w:t>
      </w:r>
      <w:r w:rsidR="0041632C">
        <w:t xml:space="preserve"> </w:t>
      </w:r>
      <w:r w:rsidR="00B12418">
        <w:t>10,30</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predlagatelj</w:t>
      </w:r>
      <w:r w:rsidR="005E5309">
        <w:t>i – vjerovnici</w:t>
      </w:r>
      <w:r w:rsidR="00025F8B">
        <w:t xml:space="preserve"> po </w:t>
      </w:r>
      <w:r w:rsidR="005E5309">
        <w:t>punomoćniku</w:t>
      </w:r>
      <w:r w:rsidR="00025F8B">
        <w:t xml:space="preserve">, zatim </w:t>
      </w:r>
      <w:r w:rsidR="005E5309">
        <w:rPr>
          <w:szCs w:val="24"/>
        </w:rPr>
        <w:t>osobe ovlaštene za zastupanje</w:t>
      </w:r>
      <w:r w:rsidR="00025F8B">
        <w:rPr>
          <w:szCs w:val="24"/>
        </w:rPr>
        <w:t xml:space="preserve"> dužnika </w:t>
      </w:r>
      <w:r w:rsidR="00B12418">
        <w:rPr>
          <w:szCs w:val="24"/>
        </w:rPr>
        <w:t>Slađana Primorac</w:t>
      </w:r>
      <w:r w:rsidR="003252E8">
        <w:rPr>
          <w:szCs w:val="24"/>
        </w:rPr>
        <w:t xml:space="preserve"> iz Splita, </w:t>
      </w:r>
      <w:r w:rsidR="00B12418">
        <w:rPr>
          <w:szCs w:val="24"/>
        </w:rPr>
        <w:t>Ruđera Boškovića 15</w:t>
      </w:r>
      <w:r w:rsidR="0041632C">
        <w:rPr>
          <w:szCs w:val="24"/>
        </w:rPr>
        <w:t xml:space="preserve">, OIB: </w:t>
      </w:r>
      <w:r w:rsidR="00B12418">
        <w:rPr>
          <w:szCs w:val="24"/>
        </w:rPr>
        <w:t>31091323815</w:t>
      </w:r>
      <w:r w:rsidR="003252E8">
        <w:rPr>
          <w:szCs w:val="24"/>
        </w:rPr>
        <w:t xml:space="preserve"> i </w:t>
      </w:r>
      <w:r w:rsidR="00B12418">
        <w:rPr>
          <w:szCs w:val="24"/>
        </w:rPr>
        <w:t>Miro Primorac</w:t>
      </w:r>
      <w:r w:rsidR="003252E8">
        <w:rPr>
          <w:szCs w:val="24"/>
        </w:rPr>
        <w:t xml:space="preserve"> iz Splita, </w:t>
      </w:r>
      <w:r w:rsidR="00B12418">
        <w:rPr>
          <w:szCs w:val="24"/>
        </w:rPr>
        <w:t>Ruđera Boškovića 15</w:t>
      </w:r>
      <w:r w:rsidR="003252E8">
        <w:rPr>
          <w:szCs w:val="24"/>
        </w:rPr>
        <w:t xml:space="preserve">, OIB: </w:t>
      </w:r>
      <w:r w:rsidR="00B12418">
        <w:rPr>
          <w:szCs w:val="24"/>
        </w:rPr>
        <w:t xml:space="preserve">22065402210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w:t>
      </w:r>
      <w:r w:rsidR="005E5309">
        <w:t>se osobama ovlaštenim za zastupanje</w:t>
      </w:r>
      <w:r>
        <w:rPr>
          <w:szCs w:val="24"/>
        </w:rPr>
        <w:t xml:space="preserve"> dužnika </w:t>
      </w:r>
      <w:r w:rsidR="00B12418">
        <w:rPr>
          <w:szCs w:val="24"/>
        </w:rPr>
        <w:t>Slađani Primorac i Miru Primorcu</w:t>
      </w:r>
      <w:r w:rsidR="00CD2728">
        <w:t xml:space="preserve"> da u roku od osam</w:t>
      </w:r>
      <w:r>
        <w:t xml:space="preserve"> dana, pozivom na gor</w:t>
      </w:r>
      <w:r w:rsidR="00E427B8">
        <w:t>nji poslovni broj spisa, dostave</w:t>
      </w:r>
      <w:r>
        <w:t xml:space="preserve">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B12418">
        <w:t>14. lipnja 2016</w:t>
      </w:r>
      <w:r>
        <w:t xml:space="preserve">. god., na temelju odredbe čl. </w:t>
      </w:r>
      <w:r w:rsidR="00B12418">
        <w:t>444</w:t>
      </w:r>
      <w:r>
        <w:t>. st. 1. Stečajnog zakona (Narodne novine broj 71/15</w:t>
      </w:r>
      <w:r w:rsidR="00C16A78">
        <w:t xml:space="preserve"> i 104/17</w:t>
      </w:r>
      <w:r>
        <w:t xml:space="preserve">, dalje SZ), zahtjev za provedbu skraćenog stečajnog postupka nad dužnikom </w:t>
      </w:r>
      <w:r w:rsidR="00B12418">
        <w:t>ŠTIT d.o.o. Split</w:t>
      </w:r>
      <w:r w:rsidR="0041632C">
        <w:t>.</w:t>
      </w:r>
    </w:p>
    <w:p w:rsidRDefault="00EB414F" w:rsidP="00EB414F" w:rsidR="00EB414F">
      <w:pPr>
        <w:ind w:firstLine="708"/>
        <w:jc w:val="both"/>
      </w:pPr>
    </w:p>
    <w:p w:rsidRDefault="00345226" w:rsidP="00345226" w:rsidR="00345226">
      <w:pPr>
        <w:ind w:firstLine="708"/>
        <w:jc w:val="both"/>
      </w:pPr>
      <w:r>
        <w:t xml:space="preserve">U podnesenom zahtjevu je navedeno da dužnik na dan </w:t>
      </w:r>
      <w:r w:rsidR="00B12418">
        <w:t>01.09.2015</w:t>
      </w:r>
      <w:r>
        <w:t xml:space="preserve">., u Očevidniku redoslijeda osnova za plaćanje, ima evidentirane neizvršene osnove za plaćanje u neprekinutom razdoblju od </w:t>
      </w:r>
      <w:r w:rsidR="00B12418">
        <w:t>1940</w:t>
      </w:r>
      <w:r>
        <w:t xml:space="preserve"> dana, u ukupnom iznosu od </w:t>
      </w:r>
      <w:r w:rsidR="00B12418">
        <w:t>6.021.901,64</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B12418">
        <w:t>18. siječnja 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B12418" w:rsidP="00B12418" w:rsidR="00B12418">
      <w:pPr>
        <w:ind w:firstLine="708"/>
        <w:jc w:val="both"/>
      </w:pPr>
      <w:r>
        <w:t xml:space="preserve">Kod ovog suda su 27. siječnja 2017. zaprimljena dva prijedloga za otvaranje stečajnog postupka nad dužnikom, koja su podnesena od strane vjerovnika VIPnet d.o.o. Zagreb i Republike Hrvatske, Ministarstva financija. </w:t>
      </w:r>
    </w:p>
    <w:p w:rsidRDefault="00B12418" w:rsidP="00B12418" w:rsidR="00B12418">
      <w:pPr>
        <w:ind w:firstLine="708"/>
        <w:jc w:val="both"/>
      </w:pPr>
    </w:p>
    <w:p w:rsidRDefault="00B12418" w:rsidP="00B12418" w:rsidR="00B12418">
      <w:pPr>
        <w:ind w:firstLine="708"/>
        <w:jc w:val="both"/>
      </w:pPr>
      <w:r>
        <w:t xml:space="preserve">U prijedlogu za otvaranje stečajnog  postupka  vjerovnik VIPnet d.o.o. Zagreb navodi da prema dužniku ima novčanu tražbinu u iznosu od 16.336,73 kn, a koja se temelji na pravomoćnom i ovršnom rješenju o ovrsi broj Ovrv-341/13 od 15.03.2013. </w:t>
      </w:r>
    </w:p>
    <w:p w:rsidRDefault="00B12418" w:rsidP="00B12418" w:rsidR="00B12418">
      <w:pPr>
        <w:ind w:firstLine="708"/>
        <w:jc w:val="both"/>
      </w:pPr>
    </w:p>
    <w:p w:rsidRDefault="00B12418" w:rsidP="00B12418" w:rsidR="00B12418">
      <w:pPr>
        <w:ind w:firstLine="708"/>
        <w:jc w:val="both"/>
      </w:pPr>
      <w:r>
        <w:t xml:space="preserve">Republika Hrvatska, Ministarstvo financija u svom prijedlogu navodi da ima tražbinu prema dužniku u iznosu od 3.054.915,52 kn, koja se temelji na knjigovodstvenom i kontrolnom praćenju stanja računa dužnika kao poreznog obveznika. U privitku prijedloga, a kao dokaz vjerojatnosti postojanja tražbine prema dužniku, vjerovnik Republika Hrvatska dostavlja podatke Porezne uprave - Ispis stanja računa dužnika kao poreznog obveznika na dan 19.01.2017., a isto tako dostavlja i godišnji financijski izvještaj dužnika za 2010. godinu. </w:t>
      </w:r>
    </w:p>
    <w:p w:rsidRDefault="00EB414F" w:rsidP="00BF1E80" w:rsidR="00EB414F" w:rsidRPr="00874DE6">
      <w:pPr>
        <w:jc w:val="both"/>
      </w:pPr>
    </w:p>
    <w:p w:rsidRDefault="00EB414F" w:rsidP="0001635B" w:rsidR="00BF1E80">
      <w:pPr>
        <w:ind w:firstLine="708"/>
        <w:jc w:val="both"/>
      </w:pPr>
      <w:r w:rsidRPr="008B415B">
        <w:t xml:space="preserve">Budući da </w:t>
      </w:r>
      <w:r w:rsidR="00B12418">
        <w:t xml:space="preserve">su vjerovnici </w:t>
      </w:r>
      <w:r w:rsidR="00B12418" w:rsidRPr="00B12418">
        <w:t>Republika Hrvatska, Ministarstvo financija i VIPnet d.o.o. Zagreb</w:t>
      </w:r>
      <w:r>
        <w:t>, unutar roka od 45 dana,</w:t>
      </w:r>
      <w:r w:rsidR="00B12418">
        <w:t xml:space="preserve"> podnijeli</w:t>
      </w:r>
      <w:r w:rsidRPr="008B415B">
        <w:t xml:space="preserve"> prijedlog za otvaranje stečajnog postupka nad dužnikom, a </w:t>
      </w:r>
      <w:r w:rsidR="005E5309">
        <w:t xml:space="preserve">Republika Hrvatska </w:t>
      </w:r>
      <w:r w:rsidRPr="008B415B">
        <w:t>je sukladno odredbama čl. 114. st. 3. SZ-a oslobođen</w:t>
      </w:r>
      <w:r w:rsidR="005E5309">
        <w:t>a</w:t>
      </w:r>
      <w:r w:rsidRPr="008B415B">
        <w:t xml:space="preserve"> </w:t>
      </w:r>
      <w:r>
        <w:t xml:space="preserve">od </w:t>
      </w:r>
      <w:r w:rsidRPr="008B415B">
        <w:t xml:space="preserve">plaćanja predujma za namirenje troškova stečajnog postupka, </w:t>
      </w:r>
      <w:r w:rsidR="00BF1E80">
        <w:t xml:space="preserve">rješenjem ovog suda posl. br. </w:t>
      </w:r>
      <w:r w:rsidR="00F8105A">
        <w:t>12</w:t>
      </w:r>
      <w:r w:rsidR="00A91F7C">
        <w:t>.</w:t>
      </w:r>
      <w:r w:rsidR="00834A8F">
        <w:t xml:space="preserve"> St-</w:t>
      </w:r>
      <w:r w:rsidR="00B12418">
        <w:t>1458</w:t>
      </w:r>
      <w:r w:rsidR="00834A8F">
        <w:t>/</w:t>
      </w:r>
      <w:r w:rsidR="00F8105A">
        <w:t>201</w:t>
      </w:r>
      <w:r w:rsidR="00B12418">
        <w:t>6</w:t>
      </w:r>
      <w:r w:rsidR="00834A8F">
        <w:t xml:space="preserve"> od </w:t>
      </w:r>
      <w:r w:rsidR="00B12418">
        <w:t>28.11.</w:t>
      </w:r>
      <w:r w:rsidR="00E427B8">
        <w:t>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B12418">
        <w:t>28.11</w:t>
      </w:r>
      <w:r w:rsidR="00E427B8">
        <w:t>.2017</w:t>
      </w:r>
      <w:r>
        <w:t>. god., ovaj pr</w:t>
      </w:r>
      <w:r w:rsidR="00CD0CB8">
        <w:t>edmet je zaveden po novi poslo</w:t>
      </w:r>
      <w:r>
        <w:t xml:space="preserve">vni broj </w:t>
      </w:r>
      <w:r w:rsidRPr="00805EA6">
        <w:t>St-</w:t>
      </w:r>
      <w:r w:rsidR="00B12418">
        <w:t>12</w:t>
      </w:r>
      <w:r w:rsidR="0041632C" w:rsidRPr="00805EA6">
        <w:t>/</w:t>
      </w:r>
      <w:r w:rsidR="00805EA6">
        <w:t>20</w:t>
      </w:r>
      <w:r w:rsidR="00F8105A" w:rsidRPr="00805EA6">
        <w:t>18</w:t>
      </w:r>
      <w:r w:rsidR="00CD0CB8" w:rsidRPr="00805EA6">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B12418">
        <w:t>28.11</w:t>
      </w:r>
      <w:r w:rsidR="00E427B8">
        <w:t>.2017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w:t>
      </w:r>
      <w:r w:rsidR="00574E7E">
        <w:rPr>
          <w:szCs w:val="24"/>
        </w:rPr>
        <w:lastRenderedPageBreak/>
        <w:t xml:space="preserve">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U Splitu,</w:t>
      </w:r>
      <w:r w:rsidR="00E427B8">
        <w:rPr>
          <w:szCs w:val="24"/>
        </w:rPr>
        <w:t xml:space="preserve"> </w:t>
      </w:r>
      <w:r w:rsidR="004D2B5F">
        <w:rPr>
          <w:szCs w:val="24"/>
        </w:rPr>
        <w:t>26</w:t>
      </w:r>
      <w:r w:rsidR="00E427B8">
        <w:rPr>
          <w:szCs w:val="24"/>
        </w:rPr>
        <w:t>. srpnja</w:t>
      </w:r>
      <w:r>
        <w:rPr>
          <w:szCs w:val="24"/>
        </w:rPr>
        <w:t xml:space="preserve"> </w:t>
      </w:r>
      <w:r w:rsidR="005604F1">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 xml:space="preserve">vjerovniku </w:t>
      </w:r>
      <w:r w:rsidR="005E5309">
        <w:t xml:space="preserve">RH, Ministarstvo financija, </w:t>
      </w:r>
      <w:r w:rsidR="00EB414F">
        <w:t>po ŽDO Split</w:t>
      </w:r>
    </w:p>
    <w:p w:rsidRDefault="005E5309" w:rsidP="0064322E" w:rsidR="005E5309">
      <w:pPr>
        <w:pStyle w:val="Odlomakpopisa"/>
        <w:numPr>
          <w:ilvl w:val="0"/>
          <w:numId w:val="5"/>
        </w:numPr>
        <w:ind w:left="567"/>
      </w:pPr>
      <w:r>
        <w:t>predlagatelju VIP net d.o.o. po punomoćniku</w:t>
      </w:r>
    </w:p>
    <w:p w:rsidRDefault="0064322E" w:rsidP="00834A8F" w:rsidR="00F8105A">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F452E">
          <w:rPr>
            <w:noProof/>
          </w:rPr>
          <w:t>4</w:t>
        </w:r>
        <w:r>
          <w:fldChar w:fldCharType="end"/>
        </w:r>
      </w:sdtContent>
    </w:sdt>
    <w:r>
      <w:t>-</w:t>
    </w:r>
    <w:r>
      <w:tab/>
      <w:t xml:space="preserve">   12. St-</w:t>
    </w:r>
    <w:r w:rsidR="00B12418">
      <w:t>12</w:t>
    </w:r>
    <w:r w:rsidR="00F8105A">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54B18"/>
    <w:rsid w:val="0028268A"/>
    <w:rsid w:val="002A70CF"/>
    <w:rsid w:val="003252E8"/>
    <w:rsid w:val="00345226"/>
    <w:rsid w:val="003A2582"/>
    <w:rsid w:val="003B6696"/>
    <w:rsid w:val="003F15EC"/>
    <w:rsid w:val="0041632C"/>
    <w:rsid w:val="004745EB"/>
    <w:rsid w:val="004D2B5F"/>
    <w:rsid w:val="005604F1"/>
    <w:rsid w:val="00574E7E"/>
    <w:rsid w:val="00581DAB"/>
    <w:rsid w:val="005E5309"/>
    <w:rsid w:val="0064322E"/>
    <w:rsid w:val="006F4A44"/>
    <w:rsid w:val="00757C72"/>
    <w:rsid w:val="00805EA6"/>
    <w:rsid w:val="00834A8F"/>
    <w:rsid w:val="00864E8A"/>
    <w:rsid w:val="008E4A02"/>
    <w:rsid w:val="009B7DF4"/>
    <w:rsid w:val="00A160C7"/>
    <w:rsid w:val="00A65088"/>
    <w:rsid w:val="00A86E8D"/>
    <w:rsid w:val="00A91F7C"/>
    <w:rsid w:val="00A9627C"/>
    <w:rsid w:val="00AF452E"/>
    <w:rsid w:val="00B12418"/>
    <w:rsid w:val="00BE546C"/>
    <w:rsid w:val="00BF1E80"/>
    <w:rsid w:val="00C16A78"/>
    <w:rsid w:val="00C21DEF"/>
    <w:rsid w:val="00C82BA1"/>
    <w:rsid w:val="00CD0CB8"/>
    <w:rsid w:val="00CD2728"/>
    <w:rsid w:val="00CD4305"/>
    <w:rsid w:val="00CD43BF"/>
    <w:rsid w:val="00CF43DA"/>
    <w:rsid w:val="00E427B8"/>
    <w:rsid w:val="00EB414F"/>
    <w:rsid w:val="00EC08AB"/>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F452E"/>
    <w:rPr>
      <w:color w:val="808080"/>
      <w:bdr w:space="0" w:sz="0" w:color="auto" w:val="none"/>
      <w:shd w:fill="auto" w:color="auto" w:val="clear"/>
    </w:rPr>
  </w:style>
  <w:style w:customStyle="true" w:styleId="eSPISCCParagraphDefaultFont" w:type="character">
    <w:name w:val="eSPIS_CC_Paragraph Default Font"/>
    <w:basedOn w:val="Zadanifontodlomka"/>
    <w:rsid w:val="00AF45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452E"/>
    <w:rPr>
      <w:bdr w:space="0" w:sz="0" w:color="auto" w:val="none"/>
      <w:shd w:fill="FFFFCC" w:color="auto" w:val="clear"/>
      <w:lang w:val="hr-HR"/>
    </w:rPr>
  </w:style>
  <w:style w:customStyle="true" w:styleId="PozadinaSvijetloCrvena" w:type="character">
    <w:name w:val="Pozadina_SvijetloCrvena"/>
    <w:basedOn w:val="eSPISCCParagraphDefaultFont"/>
    <w:rsid w:val="00AF45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45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F452E"/>
    <w:rPr>
      <w:color w:val="808080"/>
      <w:bdr w:color="auto" w:space="0" w:sz="0" w:val="none"/>
      <w:shd w:color="auto" w:fill="auto" w:val="clear"/>
    </w:rPr>
  </w:style>
  <w:style w:customStyle="1" w:styleId="eSPISCCParagraphDefaultFont" w:type="character">
    <w:name w:val="eSPIS_CC_Paragraph Default Font"/>
    <w:basedOn w:val="Zadanifontodlomka"/>
    <w:rsid w:val="00AF45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452E"/>
    <w:rPr>
      <w:bdr w:color="auto" w:space="0" w:sz="0" w:val="none"/>
      <w:shd w:color="auto" w:fill="FFFFCC" w:val="clear"/>
      <w:lang w:val="hr-HR"/>
    </w:rPr>
  </w:style>
  <w:style w:customStyle="1" w:styleId="PozadinaSvijetloCrvena" w:type="character">
    <w:name w:val="Pozadina_SvijetloCrvena"/>
    <w:basedOn w:val="eSPISCCParagraphDefaultFont"/>
    <w:rsid w:val="00AF45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45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67382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St-12/2018</izvorni_sadrzaj>
    <derivirana_varijabla naziv="DomainObject.Predmet.OznakaBroj_1">St-12/2018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ŠTIT za građevinske poslove, društvo s ograničenom odgovornošću</izvorni_sadrzaj>
    <derivirana_varijabla naziv="DomainObject.Predmet.ProtustrankaFormated_1">  ŠTIT za građevinske poslove, društvo s ograničenom odgovornošću</derivirana_varijabla>
  </DomainObject.Predmet.ProtustrankaFormated>
  <DomainObject.Predmet.ProtustrankaFormatedOIB>
    <izvorni_sadrzaj>  ŠTIT za građevinske poslove, društvo s ograničenom odgovornošću, OIB 81876201141</izvorni_sadrzaj>
    <derivirana_varijabla naziv="DomainObject.Predmet.ProtustrankaFormatedOIB_1">  ŠTIT za građevinske poslove, društvo s ograničenom odgovornošću, OIB 81876201141</derivirana_varijabla>
  </DomainObject.Predmet.ProtustrankaFormatedOIB>
  <DomainObject.Predmet.ProtustrankaFormatedWithAdress>
    <izvorni_sadrzaj> ŠTIT za građevinske poslove, društvo s ograničenom odgovornošću, R.Boškovića 15, 21000 Split</izvorni_sadrzaj>
    <derivirana_varijabla naziv="DomainObject.Predmet.ProtustrankaFormatedWithAdress_1"> ŠTIT za građevinske poslove, društvo s ograničenom odgovornošću, R.Boškovića 15, 21000 Split</derivirana_varijabla>
  </DomainObject.Predmet.ProtustrankaFormatedWithAdress>
  <DomainObject.Predmet.ProtustrankaFormatedWithAdressOIB>
    <izvorni_sadrzaj> ŠTIT za građevinske poslove, društvo s ograničenom odgovornošću, OIB 81876201141, R.Boškovića 15, 21000 Split</izvorni_sadrzaj>
    <derivirana_varijabla naziv="DomainObject.Predmet.ProtustrankaFormatedWithAdressOIB_1"> ŠTIT za građevinske poslove, društvo s ograničenom odgovornošću, OIB 81876201141, R.Boškovića 15, 21000 Split</derivirana_varijabla>
  </DomainObject.Predmet.ProtustrankaFormatedWithAdressOIB>
  <DomainObject.Predmet.ProtustrankaWithAdress>
    <izvorni_sadrzaj>ŠTIT za građevinske poslove, društvo s ograničenom odgovornošću R.Boškovića 15, 21000 Split</izvorni_sadrzaj>
    <derivirana_varijabla naziv="DomainObject.Predmet.ProtustrankaWithAdress_1">ŠTIT za građevinske poslove, društvo s ograničenom odgovornošću R.Boškovića 15, 21000 Split</derivirana_varijabla>
  </DomainObject.Predmet.ProtustrankaWithAdress>
  <DomainObject.Predmet.ProtustrankaWithAdressOIB>
    <izvorni_sadrzaj>ŠTIT za građevinske poslove, društvo s ograničenom odgovornošću, OIB 81876201141, R.Boškovića 15, 21000 Split</izvorni_sadrzaj>
    <derivirana_varijabla naziv="DomainObject.Predmet.ProtustrankaWithAdressOIB_1">ŠTIT za građevinske poslove, društvo s ograničenom odgovornošću, OIB 81876201141, R.Boškovića 15, 21000 Split</derivirana_varijabla>
  </DomainObject.Predmet.ProtustrankaWithAdressOIB>
  <DomainObject.Predmet.ProtustrankaNazivFormated>
    <izvorni_sadrzaj>ŠTIT za građevinske poslove, društvo s ograničenom odgovornošću</izvorni_sadrzaj>
    <derivirana_varijabla naziv="DomainObject.Predmet.ProtustrankaNazivFormated_1">ŠTIT za građevinske poslove, društvo s ograničenom odgovornošću</derivirana_varijabla>
  </DomainObject.Predmet.ProtustrankaNazivFormated>
  <DomainObject.Predmet.ProtustrankaNazivFormatedOIB>
    <izvorni_sadrzaj>ŠTIT za građevinske poslove, društvo s ograničenom odgovornošću, OIB 81876201141</izvorni_sadrzaj>
    <derivirana_varijabla naziv="DomainObject.Predmet.ProtustrankaNazivFormatedOIB_1">ŠTIT za građevinske poslove, društvo s ograničenom odgovornošću, OIB 81876201141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VIPnet, društvo s ograničenom odgovornošću za usluge javnih telekomunikacija zastupanog po punomoćniku VESNA ALABURIĆ</izvorni_sadrzaj>
    <derivirana_varijabla naziv="DomainObject.Predmet.StrankaFormated_1">  RH, Ministarstvo financija zastupanog po punomoćniku Županijsko državno odvjetništvo; VIPnet, društvo s ograničenom odgovornošću za usluge javnih telekomunikacija zastupanog po punomoćniku VESNA ALABURIĆ</derivirana_varijabla>
  </DomainObject.Predmet.StrankaFormated>
  <DomainObject.Predmet.StrankaFormatedOIB>
    <izvorni_sadrzaj>  RH, Ministarstvo financija, OIB 18683136487 zastupanog po punomoćniku Županijsko državno odvjetništvo; VIPnet, društvo s ograničenom odgovornošću za usluge javnih telekomunikacija, OIB 29524210204 zastupanog po punomoćniku VESNA ALABURIĆ</izvorni_sadrzaj>
    <derivirana_varijabla naziv="DomainObject.Predmet.StrankaFormatedOIB_1">  RH, Ministarstvo financija, OIB 18683136487 zastupanog po punomoćniku Županijsko državno odvjetništvo; VIPnet, društvo s ograničenom odgovornošću za usluge javnih telekomunikacija, OIB 29524210204 zastupanog po punomoćniku VESNA ALABURIĆ</derivirana_varijabla>
  </DomainObject.Predmet.StrankaFormatedOIB>
  <DomainObject.Predmet.StrankaFormatedWithAdress>
    <izvorni_sadrzaj> RH, Ministarstvo financija zastupanog po punomoćniku Županijsko državno odvjetništvo; VIPnet, društvo s ograničenom odgovornošću za usluge javnih telekomunikacija, Vrtni put 1, 10000 Zagreb zastupanog po punomoćniku VESNA ALABURIĆ</izvorni_sadrzaj>
    <derivirana_varijabla naziv="DomainObject.Predmet.StrankaFormatedWithAdress_1"> RH, Ministarstvo financija zastupanog po punomoćniku Županijsko državno odvjetništvo; VIPnet, društvo s ograničenom odgovornošću za usluge javnih telekomunikacija, Vrtni put 1, 10000 Zagreb zastupanog po punomoćniku VESNA ALABURIĆ</derivirana_varijabla>
  </DomainObject.Predmet.StrankaFormatedWithAdress>
  <DomainObject.Predmet.StrankaFormatedWithAdressOIB>
    <izvorni_sadrzaj> RH, Ministarstvo financija, OIB 18683136487 zastupanog po punomoćniku Županijsko državno odvjetništvo; VIPnet, društvo s ograničenom odgovornošću za usluge javnih telekomunikacija, OIB 29524210204, Vrtni put 1, 10000 Zagreb zastupanog po punomoćniku VESNA ALABURIĆ</izvorni_sadrzaj>
    <derivirana_varijabla naziv="DomainObject.Predmet.StrankaFormatedWithAdressOIB_1"> RH, Ministarstvo financija, OIB 18683136487 zastupanog po punomoćniku Županijsko državno odvjetništvo; VIPnet, društvo s ograničenom odgovornošću za usluge javnih telekomunikacija, OIB 29524210204, Vrtni put 1, 10000 Zagreb zastupanog po punomoćniku VESNA ALABURIĆ</derivirana_varijabla>
  </DomainObject.Predmet.StrankaFormatedWithAdressOIB>
  <DomainObject.Predmet.StrankaWithAdress>
    <izvorni_sadrzaj>RH, Ministarstvo financija ,VIPnet, društvo s ograničenom odgovornošću za usluge javnih telekomunikacija Vrtni put 1,10000 Zagreb</izvorni_sadrzaj>
    <derivirana_varijabla naziv="DomainObject.Predmet.StrankaWithAdress_1">RH, Ministarstvo financija ,VIPnet, društvo s ograničenom odgovornošću za usluge javnih telekomunikacija Vrtni put 1,10000 Zagreb</derivirana_varijabla>
  </DomainObject.Predmet.StrankaWithAdress>
  <DomainObject.Predmet.StrankaWithAdressOIB>
    <izvorni_sadrzaj>RH, Ministarstvo financija, OIB 18683136487,VIPnet, društvo s ograničenom odgovornošću za usluge javnih telekomunikacija, OIB 29524210204, Vrtni put 1,10000 Zagreb</izvorni_sadrzaj>
    <derivirana_varijabla naziv="DomainObject.Predmet.StrankaWithAdressOIB_1">RH, Ministarstvo financija, OIB 18683136487,VIPnet, društvo s ograničenom odgovornošću za usluge javnih telekomunikacija, OIB 29524210204, Vrtni put 1,10000 Zagreb</derivirana_varijabla>
  </DomainObject.Predmet.StrankaWithAdressOIB>
  <DomainObject.Predmet.StrankaNazivFormated>
    <izvorni_sadrzaj>RH, Ministarstvo financija,VIPnet, društvo s ograničenom odgovornošću za usluge javnih telekomunikacija</izvorni_sadrzaj>
    <derivirana_varijabla naziv="DomainObject.Predmet.StrankaNazivFormated_1">RH, Ministarstvo financija,VIPnet, društvo s ograničenom odgovornošću za usluge javnih telekomunikacija</derivirana_varijabla>
  </DomainObject.Predmet.StrankaNazivFormated>
  <DomainObject.Predmet.StrankaNazivFormatedOIB>
    <izvorni_sadrzaj>RH, Ministarstvo financija, OIB 18683136487,VIPnet, društvo s ograničenom odgovornošću za usluge javnih telekomunikacija, OIB 29524210204</izvorni_sadrzaj>
    <derivirana_varijabla naziv="DomainObject.Predmet.StrankaNazivFormatedOIB_1">RH, Ministarstvo financija, OIB 18683136487,VIPnet,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tem>VIPnet, društvo s ograničenom odgovornošću za usluge javnih telekomunikacija zastupanog po punomoćniku VESNA ALABURIĆ</item>
    </izvorni_sadrzaj>
    <derivirana_varijabla naziv="DomainObject.Predmet.StrankaListFormated_1">
      <item>RH, Ministarstvo financija zastupanog po punomoćniku Županijsko državno odvjetništvo</item>
      <item>VIPnet, društvo s ograničenom odgovornošću za usluge javnih telekomunikacija zastupanog po punomoćniku VESNA ALABURIĆ</item>
    </derivirana_varijabla>
  </DomainObject.Predmet.StrankaListFormated>
  <DomainObject.Predmet.StrankaListFormatedOIB>
    <izvorni_sadrzaj>
      <item>RH, Ministarstvo financija, OIB 18683136487 zastupanog po punomoćniku Županijsko državno odvjetništvo</item>
      <item>VIPnet, društvo s ograničenom odgovornošću za usluge javnih telekomunikacija, OIB 29524210204 zastupanog po punomoćniku VESNA ALABURIĆ</item>
    </izvorni_sadrzaj>
    <derivirana_varijabla naziv="DomainObject.Predmet.StrankaListFormatedOIB_1">
      <item>RH, Ministarstvo financija, OIB 18683136487 zastupanog po punomoćniku Županijsko državno odvjetništvo</item>
      <item>VIPnet, društvo s ograničenom odgovornošću za usluge javnih telekomunikacija, OIB 29524210204 zastupanog po punomoćniku VESNA ALABURIĆ</item>
    </derivirana_varijabla>
  </DomainObject.Predmet.StrankaListFormatedOIB>
  <DomainObject.Predmet.StrankaListFormatedWithAdress>
    <izvorni_sadrzaj>
      <item>RH, Ministarstvo financija zastupanog po punomoćniku Županijsko državno odvjetništvo</item>
      <item>VIPnet, društvo s ograničenom odgovornošću za usluge javnih telekomunikacija, Vrtni put 1, 10000 Zagreb zastupanog po punomoćniku VESNA ALABURIĆ</item>
    </izvorni_sadrzaj>
    <derivirana_varijabla naziv="DomainObject.Predmet.StrankaListFormatedWithAdress_1">
      <item>RH, Ministarstvo financija zastupanog po punomoćniku Županijsko državno odvjetništvo</item>
      <item>VIPnet, društvo s ograničenom odgovornošću za usluge javnih telekomunikacija, Vrtni put 1, 10000 Zagreb zastupanog po punomoćniku VESNA ALABURIĆ</item>
    </derivirana_varijabla>
  </DomainObject.Predmet.StrankaListFormatedWithAdress>
  <DomainObject.Predmet.StrankaListFormatedWithAdressOIB>
    <izvorni_sadrzaj>
      <item>RH, Ministarstvo financija, OIB 18683136487 zastupanog po punomoćniku Županijsko državno odvjetništvo</item>
      <item>VIPnet, društvo s ograničenom odgovornošću za usluge javnih telekomunikacija, OIB 29524210204, Vrtni put 1, 10000 Zagreb zastupanog po punomoćniku VESNA ALABURIĆ</item>
    </izvorni_sadrzaj>
    <derivirana_varijabla naziv="DomainObject.Predmet.StrankaListFormatedWithAdressOIB_1">
      <item>RH, Ministarstvo financija, OIB 18683136487 zastupanog po punomoćniku Županijsko državno odvjetništvo</item>
      <item>VIPnet, društvo s ograničenom odgovornošću za usluge javnih telekomunikacija, OIB 29524210204, Vrtni put 1, 10000 Zagreb zastupanog po punomoćniku VESNA ALABURIĆ</item>
    </derivirana_varijabla>
  </DomainObject.Predmet.StrankaListFormatedWithAdressOIB>
  <DomainObject.Predmet.StrankaListNazivFormated>
    <izvorni_sadrzaj>
      <item>RH, Ministarstvo financija</item>
      <item>VIPnet, društvo s ograničenom odgovornošću za usluge javnih telekomunikacija</item>
    </izvorni_sadrzaj>
    <derivirana_varijabla naziv="DomainObject.Predmet.StrankaListNazivFormated_1">
      <item>RH, Ministarstvo financija</item>
      <item>VIPnet, društvo s ograničenom odgovornošću za usluge javnih telekomunikacija</item>
    </derivirana_varijabla>
  </DomainObject.Predmet.StrankaListNazivFormated>
  <DomainObject.Predmet.StrankaListNazivFormatedOIB>
    <izvorni_sadrzaj>
      <item>RH, Ministarstvo financija, OIB 18683136487</item>
      <item>VIPnet, društvo s ograničenom odgovornošću za usluge javnih telekomunikacija, OIB 29524210204</item>
    </izvorni_sadrzaj>
    <derivirana_varijabla naziv="DomainObject.Predmet.StrankaListNazivFormatedOIB_1">
      <item>RH, Ministarstvo financija, OIB 18683136487</item>
      <item>VIPnet, društvo s ograničenom odgovornošću za usluge javnih telekomunikacija, OIB 29524210204</item>
    </derivirana_varijabla>
  </DomainObject.Predmet.StrankaListNazivFormatedOIB>
  <DomainObject.Predmet.ProtuStrankaListFormated>
    <izvorni_sadrzaj>
      <item>ŠTIT za građevinske poslove, društvo s ograničenom odgovornošću</item>
    </izvorni_sadrzaj>
    <derivirana_varijabla naziv="DomainObject.Predmet.ProtuStrankaListFormated_1">
      <item>ŠTIT za građevinske poslove, društvo s ograničenom odgovornošću</item>
    </derivirana_varijabla>
  </DomainObject.Predmet.ProtuStrankaListFormated>
  <DomainObject.Predmet.ProtuStrankaListFormatedOIB>
    <izvorni_sadrzaj>
      <item>ŠTIT za građevinske poslove, društvo s ograničenom odgovornošću, OIB 81876201141</item>
    </izvorni_sadrzaj>
    <derivirana_varijabla naziv="DomainObject.Predmet.ProtuStrankaListFormatedOIB_1">
      <item>ŠTIT za građevinske poslove, društvo s ograničenom odgovornošću, OIB 81876201141</item>
    </derivirana_varijabla>
  </DomainObject.Predmet.ProtuStrankaListFormatedOIB>
  <DomainObject.Predmet.ProtuStrankaListFormatedWithAdress>
    <izvorni_sadrzaj>
      <item>ŠTIT za građevinske poslove, društvo s ograničenom odgovornošću, R.Boškovića 15, 21000 Split</item>
    </izvorni_sadrzaj>
    <derivirana_varijabla naziv="DomainObject.Predmet.ProtuStrankaListFormatedWithAdress_1">
      <item>ŠTIT za građevinske poslove, društvo s ograničenom odgovornošću, R.Boškovića 15, 21000 Split</item>
    </derivirana_varijabla>
  </DomainObject.Predmet.ProtuStrankaListFormatedWithAdress>
  <DomainObject.Predmet.ProtuStrankaListFormatedWithAdressOIB>
    <izvorni_sadrzaj>
      <item>ŠTIT za građevinske poslove, društvo s ograničenom odgovornošću, OIB 81876201141, R.Boškovića 15, 21000 Split</item>
    </izvorni_sadrzaj>
    <derivirana_varijabla naziv="DomainObject.Predmet.ProtuStrankaListFormatedWithAdressOIB_1">
      <item>ŠTIT za građevinske poslove, društvo s ograničenom odgovornošću, OIB 81876201141, R.Boškovića 15, 21000 Split</item>
    </derivirana_varijabla>
  </DomainObject.Predmet.ProtuStrankaListFormatedWithAdressOIB>
  <DomainObject.Predmet.ProtuStrankaListNazivFormated>
    <izvorni_sadrzaj>
      <item>ŠTIT za građevinske poslove, društvo s ograničenom odgovornošću</item>
    </izvorni_sadrzaj>
    <derivirana_varijabla naziv="DomainObject.Predmet.ProtuStrankaListNazivFormated_1">
      <item>ŠTIT za građevinske poslove, društvo s ograničenom odgovornošću</item>
    </derivirana_varijabla>
  </DomainObject.Predmet.ProtuStrankaListNazivFormated>
  <DomainObject.Predmet.ProtuStrankaListNazivFormatedOIB>
    <izvorni_sadrzaj>
      <item>ŠTIT za građevinske poslove, društvo s ograničenom odgovornošću, OIB 81876201141</item>
    </izvorni_sadrzaj>
    <derivirana_varijabla naziv="DomainObject.Predmet.ProtuStrankaListNazivFormatedOIB_1">
      <item>ŠTIT za građevinske poslove, društvo s ograničenom odgovornošću, OIB 81876201141</item>
    </derivirana_varijabla>
  </DomainObject.Predmet.ProtuStrankaListNazivFormatedOIB>
  <DomainObject.Predmet.OstaliListFormated>
    <izvorni_sadrzaj>
      <item>Županijsko državno odvjetništvo punomoćnik sudionika u postupku RH, Ministarstvo financija</item>
      <item>VESNA ALABURIĆ punomoćnik sudionika u postupku VIPnet, društvo s ograničenom odgovornošću za usluge javnih telekomunikacija</item>
    </izvorni_sadrzaj>
    <derivirana_varijabla naziv="DomainObject.Predmet.OstaliListFormated_1">
      <item>Županijsko državno odvjetništvo punomoćnik sudionika u postupku RH, Ministarstvo financija</item>
      <item>VESNA ALABURIĆ punomoćnik sudionika u postupku VIPnet, društvo s ograničenom odgovornošću za usluge javnih telekomunikacija</item>
    </derivirana_varijabla>
  </DomainObject.Predmet.OstaliListFormated>
  <DomainObject.Predmet.OstaliListFormatedOIB>
    <izvorni_sadrzaj>
      <item>Županijsko državno odvjetništvo, OIB 70793241859 punomoćnik sudionika u postupku RH, Ministarstvo financija</item>
      <item>VESNA ALABURIĆ, OIB 33521070651 punomoćnik sudionika u postupku VIPnet, društvo s ograničenom odgovornošću za usluge javnih telekomunikacija</item>
    </izvorni_sadrzaj>
    <derivirana_varijabla naziv="DomainObject.Predmet.OstaliListFormatedOIB_1">
      <item>Županijsko državno odvjetništvo, OIB 70793241859 punomoćnik sudionika u postupku RH, Ministarstvo financija</item>
      <item>VESNA ALABURIĆ, OIB 33521070651 punomoćnik sudionika u postupku VIPnet, društvo s ograničenom odgovornošću za usluge javnih telekomunikacija</item>
    </derivirana_varijabla>
  </DomainObject.Predmet.OstaliListFormatedOIB>
  <DomainObject.Predmet.OstaliListFormatedWithAdress>
    <izvorni_sadrzaj>
      <item>Županijsko državno odvjetništvo, Gundulićeva 29a, 21000 Split punomoćnik sudionika u postupku RH, Ministarstvo financija</item>
      <item>VESNA ALABURIĆ, Hebrangova 21, 10000 Zagreb punomoćnik sudionika u postupku VIPnet, društvo s ograničenom odgovornošću za usluge javnih telekomunikacija</item>
    </izvorni_sadrzaj>
    <derivirana_varijabla naziv="DomainObject.Predmet.OstaliListFormatedWithAdress_1">
      <item>Županijsko državno odvjetništvo, Gundulićeva 29a, 21000 Split punomoćnik sudionika u postupku RH, Ministarstvo financija</item>
      <item>VESNA ALABURIĆ, Hebrangova 21, 10000 Zagreb punomoćnik sudionika u postupku VIPnet, društvo s ograničenom odgovornošću za usluge javnih telekomunikacija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VESNA ALABURIĆ, OIB 33521070651, Hebrangova 21, 10000 Zagreb punomoćnik sudionika u postupku VIPnet, društvo s ograničenom odgovornošću za usluge javnih telekomunikacija</item>
    </izvorni_sadrzaj>
    <derivirana_varijabla naziv="DomainObject.Predmet.OstaliListFormatedWithAdressOIB_1">
      <item>Županijsko državno odvjetništvo, OIB 70793241859, Gundulićeva 29a, 21000 Split punomoćnik sudionika u postupku RH, Ministarstvo financija</item>
      <item>VESNA ALABURIĆ, OIB 33521070651, Hebrangova 21, 10000 Zagreb punomoćnik sudionika u postupku VIPnet, društvo s ograničenom odgovornošću za usluge javnih telekomunikacija</item>
    </derivirana_varijabla>
  </DomainObject.Predmet.OstaliListFormatedWithAdressOIB>
  <DomainObject.Predmet.OstaliListNazivFormated>
    <izvorni_sadrzaj>
      <item>Županijsko državno odvjetništvo</item>
      <item>VESNA ALABURIĆ</item>
    </izvorni_sadrzaj>
    <derivirana_varijabla naziv="DomainObject.Predmet.OstaliListNazivFormated_1">
      <item>Županijsko državno odvjetništvo</item>
      <item>VESNA ALABURIĆ</item>
    </derivirana_varijabla>
  </DomainObject.Predmet.OstaliListNazivFormated>
  <DomainObject.Predmet.OstaliListNazivFormatedOIB>
    <izvorni_sadrzaj>
      <item>Županijsko državno odvjetništvo, OIB 70793241859</item>
      <item>VESNA ALABURIĆ, OIB 33521070651</item>
    </izvorni_sadrzaj>
    <derivirana_varijabla naziv="DomainObject.Predmet.OstaliListNazivFormatedOIB_1">
      <item>Županijsko državno odvjetništvo, OIB 70793241859</item>
      <item>VESNA ALABURIĆ, OIB 33521070651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ŠTIT za građevinske poslove, društvo s ograničenom odgovornošću</izvorni_sadrzaj>
    <derivirana_varijabla naziv="DomainObject.Predmet.ProtustrankaIDrugi_1">ŠTIT za građevinske poslove, društvo s ograničenom odgovornošću</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ŠTIT za građevinske poslove, društvo s ograničenom odgovornošću, OIB 81876201141, R.Boškovića 15, 21000 Split</izvorni_sadrzaj>
    <derivirana_varijabla naziv="DomainObject.Predmet.ProtustrankaIDrugiAdressOIB_1">ŠTIT za građevinske poslove, društvo s ograničenom odgovornošću, OIB 81876201141, R.Boškovića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ŠTIT za građevinske poslove, društvo s ograničenom odgovornošću</item>
      <item>RH, Ministarstvo financija</item>
      <item>Županijsko državno odvjetništvo</item>
      <item>VIPnet, društvo s ograničenom odgovornošću za usluge javnih telekomunikacija</item>
      <item>VESNA ALABURIĆ</item>
    </izvorni_sadrzaj>
    <derivirana_varijabla naziv="DomainObject.Predmet.SudioniciListNaziv_1">
      <item>ŠTIT za građevinske poslove, društvo s ograničenom odgovornošću</item>
      <item>RH, Ministarstvo financija</item>
      <item>Županijsko državno odvjetništvo</item>
      <item>VIPnet, društvo s ograničenom odgovornošću za usluge javnih telekomunikacija</item>
      <item>VESNA ALABURIĆ</item>
    </derivirana_varijabla>
  </DomainObject.Predmet.SudioniciListNaziv>
  <DomainObject.Predmet.SudioniciListAdressOIB>
    <izvorni_sadrzaj>
      <item>ŠTIT za građevinske poslove, društvo s ograničenom odgovornošću, OIB 81876201141, R.Boškovića 15,21000 Split</item>
      <item>RH, Ministarstvo financija, OIB 18683136487</item>
      <item>Županijsko državno odvjetništvo, OIB 70793241859, Gundulićeva 29a,21000 Split</item>
      <item>VIPnet, društvo s ograničenom odgovornošću za usluge javnih telekomunikacija, OIB 29524210204, Vrtni put 1,10000 Zagreb</item>
      <item>VESNA ALABURIĆ, OIB 33521070651, Hebrangova 21,10000 Zagreb</item>
    </izvorni_sadrzaj>
    <derivirana_varijabla naziv="DomainObject.Predmet.SudioniciListAdressOIB_1">
      <item>ŠTIT za građevinske poslove, društvo s ograničenom odgovornošću, OIB 81876201141, R.Boškovića 15,21000 Split</item>
      <item>RH, Ministarstvo financija, OIB 18683136487</item>
      <item>Županijsko državno odvjetništvo, OIB 70793241859, Gundulićeva 29a,21000 Split</item>
      <item>VIPnet, društvo s ograničenom odgovornošću za usluge javnih telekomunikacija, OIB 29524210204, Vrtni put 1,10000 Zagreb</item>
      <item>VESNA ALABURIĆ, OIB 33521070651, Hebrangova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81876201141</item>
      <item>, OIB 18683136487</item>
      <item>, OIB 70793241859</item>
      <item>, OIB 29524210204</item>
      <item>, OIB 33521070651</item>
    </izvorni_sadrzaj>
    <derivirana_varijabla naziv="DomainObject.Predmet.SudioniciListNazivOIB_1">
      <item>, OIB 81876201141</item>
      <item>, OIB 18683136487</item>
      <item>, OIB 70793241859</item>
      <item>, OIB 29524210204</item>
      <item>, OIB 33521070651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1361</properties:Words>
  <properties:Characters>7582</properties:Characters>
  <properties:Lines>170</properties:Lines>
  <properties:Paragraphs>55</properties:Paragraphs>
  <properties:TotalTime>227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2018-07-26T07:07:00Z</cp:lastPrinted>
  <dcterms:modified xmlns:xsi="http://www.w3.org/2001/XMLSchema-instance" xsi:type="dcterms:W3CDTF">2018-07-26T07:07:00Z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