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895f" w14:paraId="567895f" w:rsidRDefault="000838C8" w:rsidR="000838C8">
      <w:pPr>
        <w15:collapsed w:val="false"/>
      </w:pPr>
      <w:bookmarkStart w:name="_GoBack" w:id="0"/>
      <w:bookmarkEnd w:id="0"/>
    </w:p>
    <w:p w:rsidRDefault="008669EA" w:rsidR="008669EA"/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A20FE4">
        <w:t>. St</w:t>
      </w:r>
      <w:r w:rsidR="00E90DBD">
        <w:t>-</w:t>
      </w:r>
      <w:proofErr w:type="spellStart"/>
      <w:r w:rsidR="00631B32">
        <w:t>8097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 da</w:t>
      </w:r>
      <w:r w:rsidR="008669EA">
        <w:t xml:space="preserve">lje: </w:t>
      </w:r>
      <w:proofErr w:type="spellStart"/>
      <w:r w:rsidR="008669EA">
        <w:t>SZ</w:t>
      </w:r>
      <w:proofErr w:type="spellEnd"/>
      <w:r w:rsidR="008669EA">
        <w:t xml:space="preserve">), dana </w:t>
      </w:r>
      <w:proofErr w:type="spellStart"/>
      <w:r w:rsidR="008669EA">
        <w:t>10</w:t>
      </w:r>
      <w:proofErr w:type="spellEnd"/>
      <w:r w:rsidR="008669EA">
        <w:t xml:space="preserve">. veljače </w:t>
      </w:r>
      <w:proofErr w:type="spellStart"/>
      <w:r w:rsidR="008669EA">
        <w:t>2016</w:t>
      </w:r>
      <w:proofErr w:type="spellEnd"/>
      <w:r w:rsidR="008669EA">
        <w:t>.</w:t>
      </w:r>
      <w:r>
        <w:t>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631B32">
      <w:r>
        <w:t>I           Za dužnika</w:t>
      </w:r>
      <w:r w:rsidR="009B33AA">
        <w:t xml:space="preserve"> </w:t>
      </w:r>
      <w:r w:rsidR="00631B32">
        <w:t xml:space="preserve">SA-NI j.d.o.o. za usluge i trgovinu,  </w:t>
      </w:r>
      <w:proofErr w:type="spellStart"/>
      <w:r w:rsidR="00631B32">
        <w:t>OIB</w:t>
      </w:r>
      <w:proofErr w:type="spellEnd"/>
      <w:r w:rsidR="00631B32">
        <w:t>:</w:t>
      </w:r>
      <w:proofErr w:type="spellStart"/>
      <w:r w:rsidR="00631B32">
        <w:t>68784495596</w:t>
      </w:r>
      <w:proofErr w:type="spellEnd"/>
      <w:r w:rsidR="00631B32">
        <w:t>.</w:t>
      </w:r>
    </w:p>
    <w:p w:rsidRDefault="00631B32" w:rsidP="00116C98" w:rsidR="00631B32"/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proofErr w:type="spellStart"/>
      <w:r w:rsidR="00631B32">
        <w:t>2.165</w:t>
      </w:r>
      <w:proofErr w:type="spellEnd"/>
      <w:r w:rsidR="00631B32">
        <w:t>,</w:t>
      </w:r>
      <w:proofErr w:type="spellStart"/>
      <w:r w:rsidR="00631B32">
        <w:t>96</w:t>
      </w:r>
      <w:proofErr w:type="spellEnd"/>
      <w:r w:rsidR="002B3560">
        <w:t xml:space="preserve"> </w:t>
      </w:r>
      <w:r>
        <w:t>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E03B5A" w:rsidP="00116C98" w:rsidR="00116C98">
      <w:pPr>
        <w:jc w:val="center"/>
      </w:pPr>
      <w:r>
        <w:t xml:space="preserve">Zagreb, </w:t>
      </w:r>
      <w:proofErr w:type="spellStart"/>
      <w:r>
        <w:t>10</w:t>
      </w:r>
      <w:proofErr w:type="spellEnd"/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6550B"/>
    <w:rsid w:val="000838C8"/>
    <w:rsid w:val="000D72A8"/>
    <w:rsid w:val="000E31B0"/>
    <w:rsid w:val="00116C98"/>
    <w:rsid w:val="00143A21"/>
    <w:rsid w:val="001C0399"/>
    <w:rsid w:val="002542BB"/>
    <w:rsid w:val="00256032"/>
    <w:rsid w:val="002B3560"/>
    <w:rsid w:val="002C45E0"/>
    <w:rsid w:val="00362F82"/>
    <w:rsid w:val="00367247"/>
    <w:rsid w:val="003E66CC"/>
    <w:rsid w:val="00426576"/>
    <w:rsid w:val="00564843"/>
    <w:rsid w:val="00631B32"/>
    <w:rsid w:val="006561EC"/>
    <w:rsid w:val="006600C8"/>
    <w:rsid w:val="007173B3"/>
    <w:rsid w:val="00750C48"/>
    <w:rsid w:val="00786371"/>
    <w:rsid w:val="00790A36"/>
    <w:rsid w:val="008669EA"/>
    <w:rsid w:val="00874080"/>
    <w:rsid w:val="008C5101"/>
    <w:rsid w:val="00907D31"/>
    <w:rsid w:val="00953C76"/>
    <w:rsid w:val="009A1F33"/>
    <w:rsid w:val="009B33AA"/>
    <w:rsid w:val="009D1770"/>
    <w:rsid w:val="009E28FB"/>
    <w:rsid w:val="00A20FE4"/>
    <w:rsid w:val="00A95D50"/>
    <w:rsid w:val="00AA4B9B"/>
    <w:rsid w:val="00C40DE3"/>
    <w:rsid w:val="00C74386"/>
    <w:rsid w:val="00D352C3"/>
    <w:rsid w:val="00DF4D27"/>
    <w:rsid w:val="00E009EB"/>
    <w:rsid w:val="00E03B5A"/>
    <w:rsid w:val="00E90DBD"/>
    <w:rsid w:val="00ED4D74"/>
    <w:rsid w:val="00F0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1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1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8097</izvorni_sadrzaj>
    <derivirana_varijabla naziv="DomainObject.Predmet.Broj_1">8097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St-8097/2015</izvorni_sadrzaj>
    <derivirana_varijabla naziv="DomainObject.Predmet.OznakaBroj_1">St-8097/2015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SA-NI j.d.o.o. zastupanog po punomoćniku Saša Nikić</izvorni_sadrzaj>
    <derivirana_varijabla naziv="DomainObject.Predmet.ProtustrankaFormated_1">  SA-NI j.d.o.o. zastupanog po punomoćniku Saša Nikić</derivirana_varijabla>
  </DomainObject.Predmet.ProtustrankaFormated>
  <DomainObject.Predmet.ProtustrankaFormatedOIB>
    <izvorni_sadrzaj>  SA-NI j.d.o.o., OIB 68784495596 zastupanog po punomoćniku Saša Nikić</izvorni_sadrzaj>
    <derivirana_varijabla naziv="DomainObject.Predmet.ProtustrankaFormatedOIB_1">  SA-NI j.d.o.o., OIB 68784495596 zastupanog po punomoćniku Saša Nikić</derivirana_varijabla>
  </DomainObject.Predmet.ProtustrankaFormatedOIB>
  <DomainObject.Predmet.ProtustrankaFormatedWithAdress>
    <izvorni_sadrzaj> SA-NI j.d.o.o., Grahovečka 4, 10360 Vuger Selo zastupanog po punomoćniku Saša Nikić</izvorni_sadrzaj>
    <derivirana_varijabla naziv="DomainObject.Predmet.ProtustrankaFormatedWithAdress_1"> SA-NI j.d.o.o., Grahovečka 4, 10360 Vuger Selo zastupanog po punomoćniku Saša Nikić</derivirana_varijabla>
  </DomainObject.Predmet.ProtustrankaFormatedWithAdress>
  <DomainObject.Predmet.ProtustrankaFormatedWithAdressOIB>
    <izvorni_sadrzaj> SA-NI j.d.o.o., OIB 68784495596, Grahovečka 4, 10360 Vuger Selo zastupanog po punomoćniku Saša Nikić</izvorni_sadrzaj>
    <derivirana_varijabla naziv="DomainObject.Predmet.ProtustrankaFormatedWithAdressOIB_1"> SA-NI j.d.o.o., OIB 68784495596, Grahovečka 4, 10360 Vuger Selo zastupanog po punomoćniku Saša Nikić</derivirana_varijabla>
  </DomainObject.Predmet.ProtustrankaFormatedWithAdressOIB>
  <DomainObject.Predmet.ProtustrankaWithAdress>
    <izvorni_sadrzaj>SA-NI j.d.o.o. Grahovečka 4, 10360 Vuger Selo</izvorni_sadrzaj>
    <derivirana_varijabla naziv="DomainObject.Predmet.ProtustrankaWithAdress_1">SA-NI j.d.o.o. Grahovečka 4, 10360 Vuger Selo</derivirana_varijabla>
  </DomainObject.Predmet.ProtustrankaWithAdress>
  <DomainObject.Predmet.ProtustrankaWithAdressOIB>
    <izvorni_sadrzaj>SA-NI j.d.o.o., OIB 68784495596, Grahovečka 4, 10360 Vuger Selo</izvorni_sadrzaj>
    <derivirana_varijabla naziv="DomainObject.Predmet.ProtustrankaWithAdressOIB_1">SA-NI j.d.o.o., OIB 68784495596, Grahovečka 4, 10360 Vuger Selo</derivirana_varijabla>
  </DomainObject.Predmet.ProtustrankaWithAdressOIB>
  <DomainObject.Predmet.ProtustrankaNazivFormated>
    <izvorni_sadrzaj>SA-NI j.d.o.o.</izvorni_sadrzaj>
    <derivirana_varijabla naziv="DomainObject.Predmet.ProtustrankaNazivFormated_1">SA-NI j.d.o.o.</derivirana_varijabla>
  </DomainObject.Predmet.ProtustrankaNazivFormated>
  <DomainObject.Predmet.ProtustrankaNazivFormatedOIB>
    <izvorni_sadrzaj>SA-NI j.d.o.o., OIB 68784495596</izvorni_sadrzaj>
    <derivirana_varijabla naziv="DomainObject.Predmet.ProtustrankaNazivFormatedOIB_1">SA-NI j.d.o.o., OIB 68784495596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SA-NI j.d.o.o. zastupanog po punomoćniku Saša Nikić</item>
    </izvorni_sadrzaj>
    <derivirana_varijabla naziv="DomainObject.Predmet.ProtuStrankaListFormated_1">
      <item>SA-NI j.d.o.o. zastupanog po punomoćniku Saša Nikić</item>
    </derivirana_varijabla>
  </DomainObject.Predmet.ProtuStrankaListFormated>
  <DomainObject.Predmet.ProtuStrankaListFormatedOIB>
    <izvorni_sadrzaj>
      <item>SA-NI j.d.o.o., OIB 68784495596 zastupanog po punomoćniku Saša Nikić</item>
    </izvorni_sadrzaj>
    <derivirana_varijabla naziv="DomainObject.Predmet.ProtuStrankaListFormatedOIB_1">
      <item>SA-NI j.d.o.o., OIB 68784495596 zastupanog po punomoćniku Saša Nikić</item>
    </derivirana_varijabla>
  </DomainObject.Predmet.ProtuStrankaListFormatedOIB>
  <DomainObject.Predmet.ProtuStrankaListFormatedWithAdress>
    <izvorni_sadrzaj>
      <item>SA-NI j.d.o.o., Grahovečka 4, 10360 Vuger Selo zastupanog po punomoćniku Saša Nikić</item>
    </izvorni_sadrzaj>
    <derivirana_varijabla naziv="DomainObject.Predmet.ProtuStrankaListFormatedWithAdress_1">
      <item>SA-NI j.d.o.o., Grahovečka 4, 10360 Vuger Selo zastupanog po punomoćniku Saša Nikić</item>
    </derivirana_varijabla>
  </DomainObject.Predmet.ProtuStrankaListFormatedWithAdress>
  <DomainObject.Predmet.ProtuStrankaListFormatedWithAdressOIB>
    <izvorni_sadrzaj>
      <item>SA-NI j.d.o.o., OIB 68784495596, Grahovečka 4, 10360 Vuger Selo zastupanog po punomoćniku Saša Nikić</item>
    </izvorni_sadrzaj>
    <derivirana_varijabla naziv="DomainObject.Predmet.ProtuStrankaListFormatedWithAdressOIB_1">
      <item>SA-NI j.d.o.o., OIB 68784495596, Grahovečka 4, 10360 Vuger Selo zastupanog po punomoćniku Saša Nikić</item>
    </derivirana_varijabla>
  </DomainObject.Predmet.ProtuStrankaListFormatedWithAdressOIB>
  <DomainObject.Predmet.ProtuStrankaListNazivFormated>
    <izvorni_sadrzaj>
      <item>SA-NI j.d.o.o.</item>
    </izvorni_sadrzaj>
    <derivirana_varijabla naziv="DomainObject.Predmet.ProtuStrankaListNazivFormated_1">
      <item>SA-NI j.d.o.o.</item>
    </derivirana_varijabla>
  </DomainObject.Predmet.ProtuStrankaListNazivFormated>
  <DomainObject.Predmet.ProtuStrankaListNazivFormatedOIB>
    <izvorni_sadrzaj>
      <item>SA-NI j.d.o.o., OIB 68784495596</item>
    </izvorni_sadrzaj>
    <derivirana_varijabla naziv="DomainObject.Predmet.ProtuStrankaListNazivFormatedOIB_1">
      <item>SA-NI j.d.o.o., OIB 68784495596</item>
    </derivirana_varijabla>
  </DomainObject.Predmet.ProtuStrankaListNazivFormatedOIB>
  <DomainObject.Predmet.OstaliListFormated>
    <izvorni_sadrzaj>
      <item>Saša Nikić punomoćnik sudionika u postupku SA-NI j.d.o.o.</item>
    </izvorni_sadrzaj>
    <derivirana_varijabla naziv="DomainObject.Predmet.OstaliListFormated_1">
      <item>Saša Nikić punomoćnik sudionika u postupku SA-NI j.d.o.o.</item>
    </derivirana_varijabla>
  </DomainObject.Predmet.OstaliListFormated>
  <DomainObject.Predmet.OstaliListFormatedOIB>
    <izvorni_sadrzaj>
      <item>Saša Nikić, OIB 29699548970 punomoćnik sudionika u postupku SA-NI j.d.o.o.</item>
    </izvorni_sadrzaj>
    <derivirana_varijabla naziv="DomainObject.Predmet.OstaliListFormatedOIB_1">
      <item>Saša Nikić, OIB 29699548970 punomoćnik sudionika u postupku SA-NI j.d.o.o.</item>
    </derivirana_varijabla>
  </DomainObject.Predmet.OstaliListFormatedOIB>
  <DomainObject.Predmet.OstaliListFormatedWithAdress>
    <izvorni_sadrzaj>
      <item>Saša Nikić, Dubrovačka 40/a, 21000 Split punomoćnik sudionika u postupku SA-NI j.d.o.o.</item>
    </izvorni_sadrzaj>
    <derivirana_varijabla naziv="DomainObject.Predmet.OstaliListFormatedWithAdress_1">
      <item>Saša Nikić, Dubrovačka 40/a, 21000 Split punomoćnik sudionika u postupku SA-NI j.d.o.o.</item>
    </derivirana_varijabla>
  </DomainObject.Predmet.OstaliListFormatedWithAdress>
  <DomainObject.Predmet.OstaliListFormatedWithAdressOIB>
    <izvorni_sadrzaj>
      <item>Saša Nikić, OIB 29699548970, Dubrovačka 40/a, 21000 Split punomoćnik sudionika u postupku SA-NI j.d.o.o.</item>
    </izvorni_sadrzaj>
    <derivirana_varijabla naziv="DomainObject.Predmet.OstaliListFormatedWithAdressOIB_1">
      <item>Saša Nikić, OIB 29699548970, Dubrovačka 40/a, 21000 Split punomoćnik sudionika u postupku SA-NI j.d.o.o.</item>
    </derivirana_varijabla>
  </DomainObject.Predmet.OstaliListFormatedWithAdressOIB>
  <DomainObject.Predmet.OstaliListNazivFormated>
    <izvorni_sadrzaj>
      <item>Saša Nikić</item>
    </izvorni_sadrzaj>
    <derivirana_varijabla naziv="DomainObject.Predmet.OstaliListNazivFormated_1">
      <item>Saša Nikić</item>
    </derivirana_varijabla>
  </DomainObject.Predmet.OstaliListNazivFormated>
  <DomainObject.Predmet.OstaliListNazivFormatedOIB>
    <izvorni_sadrzaj>
      <item>Saša Nikić, OIB 29699548970</item>
    </izvorni_sadrzaj>
    <derivirana_varijabla naziv="DomainObject.Predmet.OstaliListNazivFormatedOIB_1">
      <item>Saša Nikić, OIB 29699548970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SA-NI j.d.o.o.</izvorni_sadrzaj>
    <derivirana_varijabla naziv="DomainObject.Predmet.ProtustrankaIDrugi_1">SA-NI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SA-NI j.d.o.o., OIB 68784495596, Grahovečka 4, 10360 Vuger Selo</izvorni_sadrzaj>
    <derivirana_varijabla naziv="DomainObject.Predmet.ProtustrankaIDrugiAdressOIB_1">SA-NI j.d.o.o., OIB 68784495596, Grahovečka 4, 10360 Vuger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SA-NI j.d.o.o.</item>
      <item>Saša Nikić</item>
    </izvorni_sadrzaj>
    <derivirana_varijabla naziv="DomainObject.Predmet.SudioniciListNaziv_1">
      <item>FINA Regionalni centar Zagreb</item>
      <item>SA-NI j.d.o.o.</item>
      <item>Saša Nikić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SA-NI j.d.o.o., OIB 68784495596, Grahovečka 4,10360 Vuger Selo</item>
      <item>Saša Nikić, OIB 29699548970, Dubrovačka 40/a,21000 Split</item>
    </izvorni_sadrzaj>
    <derivirana_varijabla naziv="DomainObject.Predmet.SudioniciListAdressOIB_1">
      <item>FINA Regionalni centar Zagreb, OIB 85821130368, Trg svibanjskih žrtava 1995. 1,10000 Zagreb</item>
      <item>SA-NI j.d.o.o., OIB 68784495596, Grahovečka 4,10360 Vuger Selo</item>
      <item>Saša Nikić, OIB 29699548970, Dubrovačka 40/a,21000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68784495596</item>
      <item>, OIB 29699548970</item>
    </izvorni_sadrzaj>
    <derivirana_varijabla naziv="DomainObject.Predmet.SudioniciListNazivOIB_1">
      <item>, OIB 85821130368</item>
      <item>, OIB 68784495596</item>
      <item>, OIB 29699548970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237</properties:Words>
  <properties:Characters>1293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2016-02-10T09:55:00Z</dcterms:created>
  <dc:creator>Korisnik</dc:creator>
  <cp:lastModifiedBy>Maja Kovač</cp:lastModifiedBy>
  <cp:lastPrinted>2016-02-10T09:54:00Z</cp:lastPrinted>
  <dcterms:modified xmlns:xsi="http://www.w3.org/2001/XMLSchema-instance" xsi:type="dcterms:W3CDTF">2016-02-10T09:56:00Z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