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88ff" w14:paraId="6a388ff" w:rsidRDefault="009C0337" w:rsidP="009C033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0337" w:rsidR="00AE649C" w:rsidRPr="00B76F3C">
      <w:pPr>
        <w:pStyle w:val="NormaleSPIS"/>
        <w:spacing w:after="0"/>
      </w:pPr>
    </w:p>
    <w:p w:rsidRDefault="009C0337" w:rsidP="009C0337" w:rsidR="009C033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C0337" w:rsidP="009C0337" w:rsidR="009C033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C0337" w:rsidP="009C0337" w:rsidR="009C0337" w:rsidRPr="009C033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C0337" w:rsidP="009C0337" w:rsidR="009C0337">
      <w:pPr>
        <w:spacing w:after="0"/>
        <w:jc w:val="right"/>
      </w:pPr>
      <w:r>
        <w:t>Poslovni broj: 2 St-620/2018-4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center"/>
      </w:pPr>
      <w:r>
        <w:t>U  I M E   R E P U B L I K E   H R V A T S K E</w:t>
      </w:r>
    </w:p>
    <w:p w:rsidRDefault="009C0337" w:rsidP="009C0337" w:rsidR="009C0337">
      <w:pPr>
        <w:spacing w:after="0"/>
        <w:jc w:val="center"/>
      </w:pPr>
    </w:p>
    <w:p w:rsidRDefault="009C0337" w:rsidP="009C0337" w:rsidR="009C0337">
      <w:pPr>
        <w:spacing w:after="0"/>
        <w:jc w:val="center"/>
      </w:pPr>
      <w:r>
        <w:t xml:space="preserve"> R J E Š E N J E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BARAKA, d.o.o. trgovina i usluge, Zagreb, Heinzelova 6 A, MBS: 080301124, OIB: 49690753026, 1. kolovoza 2018.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center"/>
      </w:pPr>
      <w:r>
        <w:t>r i j e š i o   j e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  <w:rPr>
          <w:szCs w:val="20"/>
        </w:rPr>
      </w:pPr>
      <w:r>
        <w:tab/>
        <w:t>1. Otvara se stečajni postupak nad dužnikom BARAKA, d.o.o. trgovina i usluge, Zagreb, Heinzelova 6 A, MBS: 080301124, OIB: 49690753026.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  <w:rPr>
          <w:szCs w:val="20"/>
        </w:rPr>
      </w:pPr>
      <w:r>
        <w:tab/>
        <w:t>3. Zaključuje se stečajni postupak nad dužnikom BARAKA, d.o.o. trgovina i usluge, Zagreb, Heinzelova 6 A, MBS: 080301124, OIB: 49690753026.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  <w:r>
        <w:tab/>
        <w:t>4. Stečajni postupak je otvoren i zaključen s danom 1. kolovoza 2018. godine u 8,30 sati, kada je ovo rješenje objavljeno na e-oglasnoj ploči ovoga suda.</w:t>
      </w:r>
    </w:p>
    <w:p w:rsidRDefault="009C0337" w:rsidP="009C0337" w:rsidR="009C0337">
      <w:pPr>
        <w:pStyle w:val="Bezproreda"/>
        <w:spacing w:after="0"/>
        <w:jc w:val="both"/>
      </w:pPr>
    </w:p>
    <w:p w:rsidRDefault="009C0337" w:rsidP="009C0337" w:rsidR="009C033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C0337" w:rsidP="009C0337" w:rsidR="009C0337">
      <w:pPr>
        <w:spacing w:after="0"/>
        <w:jc w:val="both"/>
        <w:rPr>
          <w:rFonts w:cs="Times New Roman"/>
        </w:rPr>
      </w:pPr>
    </w:p>
    <w:p w:rsidRDefault="009C0337" w:rsidP="009C0337" w:rsidR="009C033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center"/>
      </w:pPr>
      <w:r>
        <w:t>Obrazloženje</w:t>
      </w:r>
    </w:p>
    <w:p w:rsidRDefault="009C0337" w:rsidP="009C0337" w:rsidR="009C0337">
      <w:pPr>
        <w:spacing w:after="0"/>
        <w:jc w:val="center"/>
      </w:pPr>
    </w:p>
    <w:p w:rsidRDefault="009C0337" w:rsidP="009C0337" w:rsidR="009C033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St-620/2018-2, koji je objavljen na mrežnoj stranici e-oglasna ploča Trgovačkog suda u Bjelovaru 6.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C0337" w:rsidP="009C0337" w:rsidR="009C0337">
      <w:pPr>
        <w:pStyle w:val="Bezproreda"/>
        <w:spacing w:after="0"/>
        <w:jc w:val="both"/>
      </w:pPr>
    </w:p>
    <w:p w:rsidRDefault="009C0337" w:rsidP="009C0337" w:rsidR="009C033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C0337" w:rsidP="009C0337" w:rsidR="009C0337">
      <w:pPr>
        <w:spacing w:after="0"/>
        <w:ind w:firstLine="851"/>
        <w:jc w:val="both"/>
      </w:pPr>
    </w:p>
    <w:p w:rsidRDefault="009C0337" w:rsidP="009C0337" w:rsidR="009C0337">
      <w:pPr>
        <w:spacing w:after="0"/>
        <w:jc w:val="center"/>
      </w:pPr>
      <w:r>
        <w:t>U Bjelovaru 1. kolovoza 2018.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ind w:firstLine="720" w:left="4320"/>
      </w:pPr>
      <w:r>
        <w:t>SUDSKI SAVJETNIK</w:t>
      </w:r>
    </w:p>
    <w:p w:rsidRDefault="009C0337" w:rsidP="009C0337" w:rsidR="009C0337">
      <w:pPr>
        <w:spacing w:after="0"/>
        <w:ind w:firstLine="4111"/>
      </w:pPr>
      <w:r>
        <w:tab/>
        <w:t xml:space="preserve">     MIROSLAV LOVREKOVIĆ, v.r.</w:t>
      </w:r>
    </w:p>
    <w:p w:rsidRDefault="009C0337" w:rsidP="009C0337" w:rsidR="009C03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C0337" w:rsidP="009C0337" w:rsidR="009C03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C0337" w:rsidP="009C0337" w:rsidR="009C033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9C0337">
      <w:pPr>
        <w:spacing w:after="0"/>
        <w:jc w:val="both"/>
      </w:pPr>
    </w:p>
    <w:p w:rsidRDefault="009C0337" w:rsidP="009C0337" w:rsidR="00AE649C" w:rsidRPr="009C0337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C0337" w:rsidR="00AE649C" w:rsidRPr="009C0337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6511884"/>
      <w:docPartObj>
        <w:docPartGallery w:val="Page Numbers (Top of Page)"/>
        <w:docPartUnique/>
      </w:docPartObj>
    </w:sdtPr>
    <w:sdtContent>
      <w:p w:rsidRDefault="009C0337" w:rsidP="009C0337" w:rsidR="009C033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D93">
          <w:t>2</w:t>
        </w:r>
        <w:r>
          <w:fldChar w:fldCharType="end"/>
        </w:r>
      </w:p>
    </w:sdtContent>
  </w:sdt>
  <w:p w:rsidRDefault="009C0337" w:rsidP="009C0337" w:rsidR="008333A9">
    <w:pPr>
      <w:spacing w:after="0"/>
      <w:jc w:val="right"/>
    </w:pPr>
    <w:r>
      <w:t>Poslovni broj: 2 St-620/2018-4</w:t>
    </w:r>
  </w:p>
  <w:p w:rsidRDefault="009C0337" w:rsidP="009C0337" w:rsidR="009C033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37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D9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4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99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St-620/2018-4</izvorni_sadrzaj>
    <derivirana_varijabla naziv="DomainObject.Oznaka_1">St-620/2018-4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BARAKA, d.o.o. trgovina i usluge zastupanog po punomoćniku Mato Mlađenović</izvorni_sadrzaj>
    <derivirana_varijabla naziv="DomainObject.Predmet.ProtustrankaFormated_1">  BARAKA, d.o.o. trgovina i usluge zastupanog po punomoćniku Mato Mlađenović</derivirana_varijabla>
  </DomainObject.Predmet.ProtustrankaFormated>
  <DomainObject.Predmet.ProtustrankaFormatedOIB>
    <izvorni_sadrzaj>  BARAKA, d.o.o. trgovina i usluge, OIB 49690753026 zastupanog po punomoćniku Mato Mlađenović</izvorni_sadrzaj>
    <derivirana_varijabla naziv="DomainObject.Predmet.ProtustrankaFormatedOIB_1">  BARAKA, d.o.o. trgovina i usluge, OIB 49690753026 zastupanog po punomoćniku Mato Mlađenović</derivirana_varijabla>
  </DomainObject.Predmet.ProtustrankaFormatedOIB>
  <DomainObject.Predmet.ProtustrankaFormatedWithAdress>
    <izvorni_sadrzaj> BARAKA, d.o.o. trgovina i usluge, Heinzelova 6 A, 10000 Zagreb zastupanog po punomoćniku Mato Mlađenović</izvorni_sadrzaj>
    <derivirana_varijabla naziv="DomainObject.Predmet.ProtustrankaFormatedWithAdress_1"> BARAKA, d.o.o. trgovina i usluge, Heinzelova 6 A, 10000 Zagreb zastupanog po punomoćniku Mato Mlađenović</derivirana_varijabla>
  </DomainObject.Predmet.ProtustrankaFormatedWithAdress>
  <DomainObject.Predmet.ProtustrankaFormatedWithAdressOIB>
    <izvorni_sadrzaj> BARAKA, d.o.o. trgovina i usluge, OIB 49690753026, Heinzelova 6 A, 10000 Zagreb zastupanog po punomoćniku Mato Mlađenović</izvorni_sadrzaj>
    <derivirana_varijabla naziv="DomainObject.Predmet.ProtustrankaFormatedWithAdressOIB_1"> BARAKA, d.o.o. trgovina i usluge, OIB 49690753026, Heinzelova 6 A, 10000 Zagreb zastupanog po punomoćniku Mato Mlađenović</derivirana_varijabla>
  </DomainObject.Predmet.ProtustrankaFormatedWithAdressOIB>
  <DomainObject.Predmet.ProtustrankaWithAdress>
    <izvorni_sadrzaj>BARAKA, d.o.o. trgovina i usluge Heinzelova 6 A, 10000 Zagreb</izvorni_sadrzaj>
    <derivirana_varijabla naziv="DomainObject.Predmet.ProtustrankaWithAdress_1">BARAKA, d.o.o. trgovina i usluge Heinzelova 6 A, 10000 Zagreb</derivirana_varijabla>
  </DomainObject.Predmet.ProtustrankaWithAdress>
  <DomainObject.Predmet.ProtustrankaWithAdressOIB>
    <izvorni_sadrzaj>BARAKA, d.o.o. trgovina i usluge, OIB 49690753026, Heinzelova 6 A, 10000 Zagreb</izvorni_sadrzaj>
    <derivirana_varijabla naziv="DomainObject.Predmet.ProtustrankaWithAdressOIB_1">BARAKA, d.o.o. trgovina i usluge, OIB 49690753026, Heinzelova 6 A, 10000 Zagreb</derivirana_varijabla>
  </DomainObject.Predmet.ProtustrankaWithAdressOIB>
  <DomainObject.Predmet.ProtustrankaNazivFormated>
    <izvorni_sadrzaj>BARAKA, d.o.o. trgovina i usluge</izvorni_sadrzaj>
    <derivirana_varijabla naziv="DomainObject.Predmet.ProtustrankaNazivFormated_1">BARAKA, d.o.o. trgovina i usluge</derivirana_varijabla>
  </DomainObject.Predmet.ProtustrankaNazivFormated>
  <DomainObject.Predmet.ProtustrankaNazivFormatedOIB>
    <izvorni_sadrzaj>BARAKA, d.o.o. trgovina i usluge, OIB 49690753026</izvorni_sadrzaj>
    <derivirana_varijabla naziv="DomainObject.Predmet.ProtustrankaNazivFormatedOIB_1">BARAKA, d.o.o. trgovina i usluge, OIB 49690753026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BARAKA, d.o.o. trgovina i usluge zastupanog po punomoćniku Mato Mlađenović</item>
    </izvorni_sadrzaj>
    <derivirana_varijabla naziv="DomainObject.Predmet.ProtuStrankaListFormated_1">
      <item>BARAKA, d.o.o. trgovina i usluge zastupanog po punomoćniku Mato Mlađenović</item>
    </derivirana_varijabla>
  </DomainObject.Predmet.ProtuStrankaListFormated>
  <DomainObject.Predmet.ProtuStrankaListFormatedOIB>
    <izvorni_sadrzaj>
      <item>BARAKA, d.o.o. trgovina i usluge, OIB 49690753026 zastupanog po punomoćniku Mato Mlađenović</item>
    </izvorni_sadrzaj>
    <derivirana_varijabla naziv="DomainObject.Predmet.ProtuStrankaListFormatedOIB_1">
      <item>BARAKA, d.o.o. trgovina i usluge, OIB 49690753026 zastupanog po punomoćniku Mato Mlađenović</item>
    </derivirana_varijabla>
  </DomainObject.Predmet.ProtuStrankaListFormatedOIB>
  <DomainObject.Predmet.ProtuStrankaListFormatedWithAdress>
    <izvorni_sadrzaj>
      <item>BARAKA, d.o.o. trgovina i usluge, Heinzelova 6 A, 10000 Zagreb zastupanog po punomoćniku Mato Mlađenović</item>
    </izvorni_sadrzaj>
    <derivirana_varijabla naziv="DomainObject.Predmet.ProtuStrankaListFormatedWithAdress_1">
      <item>BARAKA, d.o.o. trgovina i usluge, Heinzelova 6 A, 10000 Zagreb zastupanog po punomoćniku Mato Mlađenović</item>
    </derivirana_varijabla>
  </DomainObject.Predmet.ProtuStrankaListFormatedWithAdress>
  <DomainObject.Predmet.ProtuStrankaListFormatedWithAdressOIB>
    <izvorni_sadrzaj>
      <item>BARAKA, d.o.o. trgovina i usluge, OIB 49690753026, Heinzelova 6 A, 10000 Zagreb zastupanog po punomoćniku Mato Mlađenović</item>
    </izvorni_sadrzaj>
    <derivirana_varijabla naziv="DomainObject.Predmet.ProtuStrankaListFormatedWithAdressOIB_1">
      <item>BARAKA, d.o.o. trgovina i usluge, OIB 49690753026, Heinzelova 6 A, 10000 Zagreb zastupanog po punomoćniku Mato Mlađenović</item>
    </derivirana_varijabla>
  </DomainObject.Predmet.ProtuStrankaListFormatedWithAdressOIB>
  <DomainObject.Predmet.ProtuStrankaListNazivFormated>
    <izvorni_sadrzaj>
      <item>BARAKA, d.o.o. trgovina i usluge</item>
    </izvorni_sadrzaj>
    <derivirana_varijabla naziv="DomainObject.Predmet.ProtuStrankaListNazivFormated_1">
      <item>BARAKA, d.o.o. trgovina i usluge</item>
    </derivirana_varijabla>
  </DomainObject.Predmet.ProtuStrankaListNazivFormated>
  <DomainObject.Predmet.ProtuStrankaListNazivFormatedOIB>
    <izvorni_sadrzaj>
      <item>BARAKA, d.o.o. trgovina i usluge, OIB 49690753026</item>
    </izvorni_sadrzaj>
    <derivirana_varijabla naziv="DomainObject.Predmet.ProtuStrankaListNazivFormatedOIB_1">
      <item>BARAKA, d.o.o. trgovina i usluge, OIB 49690753026</item>
    </derivirana_varijabla>
  </DomainObject.Predmet.ProtuStrankaListNazivFormatedOIB>
  <DomainObject.Predmet.OstaliListFormated>
    <izvorni_sadrzaj>
      <item>Mato Mlađenović punomoćnik sudionika u postupku BARAKA, d.o.o. trgovina i usluge</item>
    </izvorni_sadrzaj>
    <derivirana_varijabla naziv="DomainObject.Predmet.OstaliListFormated_1">
      <item>Mato Mlađenović punomoćnik sudionika u postupku BARAKA, d.o.o. trgovina i usluge</item>
    </derivirana_varijabla>
  </DomainObject.Predmet.OstaliListFormated>
  <DomainObject.Predmet.OstaliListFormatedOIB>
    <izvorni_sadrzaj>
      <item>Mato Mlađenović, OIB 55147732502 punomoćnik sudionika u postupku BARAKA, d.o.o. trgovina i usluge</item>
    </izvorni_sadrzaj>
    <derivirana_varijabla naziv="DomainObject.Predmet.OstaliListFormatedOIB_1">
      <item>Mato Mlađenović, OIB 55147732502 punomoćnik sudionika u postupku BARAKA, d.o.o. trgovina i usluge</item>
    </derivirana_varijabla>
  </DomainObject.Predmet.OstaliListFormatedOIB>
  <DomainObject.Predmet.OstaliListFormatedWithAdress>
    <izvorni_sadrzaj>
      <item>Mato Mlađenović, Trnjanska cesta 59, 10000 Zagreb punomoćnik sudionika u postupku BARAKA, d.o.o. trgovina i usluge</item>
    </izvorni_sadrzaj>
    <derivirana_varijabla naziv="DomainObject.Predmet.OstaliListFormatedWithAdress_1">
      <item>Mato Mlađenović, Trnjanska cesta 59, 10000 Zagreb punomoćnik sudionika u postupku BARAKA, d.o.o. trgovina i usluge</item>
    </derivirana_varijabla>
  </DomainObject.Predmet.OstaliListFormatedWithAdress>
  <DomainObject.Predmet.OstaliListFormatedWithAdressOIB>
    <izvorni_sadrzaj>
      <item>Mato Mlađenović, OIB 55147732502, Trnjanska cesta 59, 10000 Zagreb punomoćnik sudionika u postupku BARAKA, d.o.o. trgovina i usluge</item>
    </izvorni_sadrzaj>
    <derivirana_varijabla naziv="DomainObject.Predmet.OstaliListFormatedWithAdressOIB_1">
      <item>Mato Mlađenović, OIB 55147732502, Trnjanska cesta 59, 10000 Zagreb punomoćnik sudionika u postupku BARAKA, d.o.o. trgovina i usluge</item>
    </derivirana_varijabla>
  </DomainObject.Predmet.OstaliListFormatedWithAdressOIB>
  <DomainObject.Predmet.OstaliListNazivFormated>
    <izvorni_sadrzaj>
      <item>Mato Mlađenović</item>
    </izvorni_sadrzaj>
    <derivirana_varijabla naziv="DomainObject.Predmet.OstaliListNazivFormated_1">
      <item>Mato Mlađenović</item>
    </derivirana_varijabla>
  </DomainObject.Predmet.OstaliListNazivFormated>
  <DomainObject.Predmet.OstaliListNazivFormatedOIB>
    <izvorni_sadrzaj>
      <item>Mato Mlađenović, OIB 55147732502</item>
    </izvorni_sadrzaj>
    <derivirana_varijabla naziv="DomainObject.Predmet.OstaliListNazivFormatedOIB_1">
      <item>Mato Mlađenović, OIB 55147732502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St-620/2018-4</izvorni_sadrzaj>
    <derivirana_varijabla naziv="DomainObject.PoslovniBrojDokumenta_1">St-620/2018-4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BARAKA, d.o.o. trgovina i usluge</izvorni_sadrzaj>
    <derivirana_varijabla naziv="DomainObject.Predmet.ProtustrankaIDrugi_1">BARAKA, d.o.o. trgovina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BARAKA, d.o.o. trgovina i usluge, OIB 49690753026, Heinzelova 6 A, 10000 Zagreb</izvorni_sadrzaj>
    <derivirana_varijabla naziv="DomainObject.Predmet.ProtustrankaIDrugiAdressOIB_1">BARAKA, d.o.o. trgovina i usluge, OIB 49690753026, Heinzelova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BARAKA, d.o.o. trgovina i usluge</item>
      <item>FINA Regionalni centar Zagreb</item>
      <item>Mato Mlađenović</item>
    </izvorni_sadrzaj>
    <derivirana_varijabla naziv="DomainObject.Predmet.SudioniciListNaziv_1">
      <item>BARAKA, d.o.o. trgovina i usluge</item>
      <item>FINA Regionalni centar Zagreb</item>
      <item>Mato Mlađenović</item>
    </derivirana_varijabla>
  </DomainObject.Predmet.SudioniciListNaziv>
  <DomainObject.Predmet.SudioniciListAdressOIB>
    <izvorni_sadrzaj>
      <item>BARAKA, d.o.o. trgovina i usluge, OIB 49690753026, Heinzelova 6 A,10000 Zagreb</item>
      <item>FINA Regionalni centar Zagreb, OIB 85821130368, Trg svibanjskih žrtava 1995. br. 1,10000 Zagreb</item>
      <item>Mato Mlađenović, OIB 55147732502, Trnjanska cesta 59,10000 Zagreb</item>
    </izvorni_sadrzaj>
    <derivirana_varijabla naziv="DomainObject.Predmet.SudioniciListAdressOIB_1">
      <item>BARAKA, d.o.o. trgovina i usluge, OIB 49690753026, Heinzelova 6 A,10000 Zagreb</item>
      <item>FINA Regionalni centar Zagreb, OIB 85821130368, Trg svibanjskih žrtava 1995. br. 1,10000 Zagreb</item>
      <item>Mato Mlađenović, OIB 55147732502,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E72E5-8AEF-4281-A46C-9F7DA7C04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3457</properties:Characters>
  <properties:Lines>92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2018-08-01T06:14:00Z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