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5056" w14:paraId="5915056" w:rsidRDefault="0069295D" w:rsidP="0069295D" w:rsidR="0069295D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9295D" w:rsidP="0069295D" w:rsidR="0069295D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69295D" w:rsidP="0069295D" w:rsidR="0069295D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9295D" w:rsidP="0069295D" w:rsidR="0069295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69295D" w:rsidP="0069295D" w:rsidR="0069295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St-4106/2015</w:t>
      </w:r>
    </w:p>
    <w:p w:rsidRDefault="0069295D" w:rsidP="0069295D" w:rsidR="0069295D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69295D" w:rsidP="0069295D" w:rsidR="0069295D">
      <w:pPr>
        <w:jc w:val="center"/>
        <w:rPr>
          <w:rFonts w:hAnsi="Times New Roman" w:ascii="Times New Roman"/>
          <w:szCs w:val="24"/>
          <w:lang w:val="hr-HR"/>
        </w:rPr>
      </w:pPr>
    </w:p>
    <w:p w:rsidRDefault="0069295D" w:rsidP="0069295D" w:rsidR="0069295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9295D" w:rsidP="0069295D" w:rsidR="0069295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9295D" w:rsidP="0069295D" w:rsidR="0069295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9295D" w:rsidP="0069295D" w:rsidR="0069295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IMM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74194411474, Zagreb, </w:t>
      </w:r>
      <w:proofErr w:type="spellStart"/>
      <w:r>
        <w:rPr>
          <w:rFonts w:hAnsi="Times New Roman" w:ascii="Times New Roman"/>
          <w:szCs w:val="24"/>
        </w:rPr>
        <w:t>Jankomir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Robni</w:t>
      </w:r>
      <w:proofErr w:type="spellEnd"/>
      <w:r>
        <w:rPr>
          <w:rFonts w:hAnsi="Times New Roman" w:ascii="Times New Roman"/>
          <w:szCs w:val="24"/>
        </w:rPr>
        <w:t xml:space="preserve"> terminal,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26.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9295D" w:rsidP="0069295D" w:rsidR="0069295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9295D" w:rsidP="0069295D" w:rsidR="0069295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9295D" w:rsidP="0069295D" w:rsidR="0069295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9295D" w:rsidP="0069295D" w:rsidR="0069295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IMM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74194411474, Zagreb, Jankomir, Robni terminal.</w:t>
      </w:r>
    </w:p>
    <w:p w:rsidRDefault="0069295D" w:rsidP="0069295D" w:rsidR="006929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9295D" w:rsidP="0069295D" w:rsidR="0069295D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veljače 2016. godine u 13 sati i 35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9295D" w:rsidP="0069295D" w:rsidR="0069295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9295D" w:rsidP="0069295D" w:rsidR="0069295D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David Jakovljević, OIB: 63014812654, iz Sesveta, </w:t>
      </w: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69295D" w:rsidP="0069295D" w:rsidR="0069295D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9295D" w:rsidP="0069295D" w:rsidR="0069295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IMM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74194411474, Zagreb, Jankomir, Robni terminal.</w:t>
      </w:r>
    </w:p>
    <w:p w:rsidRDefault="0069295D" w:rsidP="0069295D" w:rsidR="006929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9295D" w:rsidP="0069295D" w:rsidR="0069295D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69295D" w:rsidP="0069295D" w:rsidR="0069295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9295D" w:rsidP="0069295D" w:rsidR="0069295D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9295D" w:rsidP="0069295D" w:rsidR="0069295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9295D" w:rsidP="0069295D" w:rsidR="0069295D">
      <w:pPr>
        <w:jc w:val="both"/>
        <w:rPr>
          <w:rFonts w:hAnsi="Times New Roman" w:ascii="Times New Roman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22.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69295D" w:rsidP="0069295D" w:rsidR="0069295D">
      <w:pPr>
        <w:jc w:val="both"/>
        <w:rPr>
          <w:rFonts w:hAnsi="Times New Roman" w:ascii="Times New Roman"/>
        </w:rPr>
      </w:pPr>
    </w:p>
    <w:p w:rsidRDefault="0069295D" w:rsidP="0069295D" w:rsidR="0069295D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69295D" w:rsidP="0069295D" w:rsidR="0069295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9295D" w:rsidP="0069295D" w:rsidR="0069295D">
      <w:pPr>
        <w:jc w:val="both"/>
        <w:rPr>
          <w:rFonts w:hAnsi="Times New Roman" w:ascii="Times New Roman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  <w:lang w:val="hr-HR"/>
        </w:rPr>
      </w:pPr>
    </w:p>
    <w:p w:rsidRDefault="0069295D" w:rsidP="0069295D" w:rsidR="0069295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veljače 2016. godine</w:t>
      </w:r>
    </w:p>
    <w:p w:rsidRDefault="0069295D" w:rsidP="0069295D" w:rsidR="0069295D">
      <w:pPr>
        <w:jc w:val="center"/>
        <w:rPr>
          <w:rFonts w:hAnsi="Times New Roman" w:ascii="Times New Roman"/>
          <w:lang w:val="hr-HR"/>
        </w:rPr>
      </w:pPr>
    </w:p>
    <w:p w:rsidRDefault="0069295D" w:rsidP="0069295D" w:rsidR="0069295D">
      <w:pPr>
        <w:jc w:val="center"/>
        <w:rPr>
          <w:rFonts w:hAnsi="Times New Roman" w:ascii="Times New Roman"/>
          <w:lang w:val="hr-HR"/>
        </w:rPr>
      </w:pPr>
    </w:p>
    <w:p w:rsidRDefault="0069295D" w:rsidP="0069295D" w:rsidR="0069295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9295D" w:rsidP="0069295D" w:rsidR="0069295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69295D" w:rsidP="0069295D" w:rsidR="0069295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9295D" w:rsidP="0069295D" w:rsidR="0069295D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9295D" w:rsidP="0069295D" w:rsidR="0069295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</w:rPr>
      </w:pPr>
    </w:p>
    <w:p w:rsidRDefault="0069295D" w:rsidP="0069295D" w:rsidR="0069295D">
      <w:pPr>
        <w:jc w:val="both"/>
        <w:rPr>
          <w:rFonts w:hAnsi="Times New Roman" w:ascii="Times New Roman"/>
        </w:rPr>
      </w:pPr>
    </w:p>
    <w:p w:rsidRDefault="0069295D" w:rsidP="0069295D" w:rsidR="0069295D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69295D" w:rsidP="0069295D" w:rsidR="006929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69295D" w:rsidP="0069295D" w:rsidR="0069295D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69295D" w:rsidP="0069295D" w:rsidR="0069295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9295D" w:rsidP="0069295D" w:rsidR="0069295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9295D" w:rsidP="0069295D" w:rsidR="0069295D" w:rsidRPr="00D44D4F">
      <w:pPr>
        <w:jc w:val="center"/>
        <w:rPr>
          <w:sz w:val="32"/>
          <w:u w:val="single"/>
          <w:lang w:val="hr-HR"/>
        </w:rPr>
      </w:pPr>
    </w:p>
    <w:p w:rsidRDefault="0069295D" w:rsidP="0069295D" w:rsidR="0069295D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385" w:rsidR="00000000">
      <w:r>
        <w:separator/>
      </w:r>
    </w:p>
  </w:endnote>
  <w:endnote w:id="0" w:type="continuationSeparator">
    <w:p w:rsidRDefault="0000438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385" w:rsidR="00000000">
      <w:r>
        <w:separator/>
      </w:r>
    </w:p>
  </w:footnote>
  <w:footnote w:id="0" w:type="continuationSeparator">
    <w:p w:rsidRDefault="0000438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9295D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St-4106/2015</w:t>
        </w:r>
      </w:p>
    </w:sdtContent>
  </w:sdt>
  <w:p w:rsidRDefault="0069295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95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04385" w:rsidP="00840E3D" w:rsidR="00840E3D">
    <w:pPr>
      <w:pStyle w:val="Zaglavlje"/>
      <w:rPr>
        <w:lang w:val="hr-HR"/>
      </w:rPr>
    </w:pPr>
  </w:p>
  <w:p w:rsidRDefault="0069295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9295D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197"/>
    <w:rsid w:val="00004385"/>
    <w:rsid w:val="00135025"/>
    <w:rsid w:val="00181F4E"/>
    <w:rsid w:val="0069295D"/>
    <w:rsid w:val="00C95241"/>
    <w:rsid w:val="00FA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295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929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295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9295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9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95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3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295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929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295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9295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9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95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3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4106</izvorni_sadrzaj>
    <derivirana_varijabla naziv="DomainObject.Predmet.Broj_1">4106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St-4106/2015</izvorni_sadrzaj>
    <derivirana_varijabla naziv="DomainObject.Predmet.OznakaBroj_1">St-4106/2015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d.o.o. zastupanog po punomoćniku Ivan Marić</izvorni_sadrzaj>
    <derivirana_varijabla naziv="DomainObject.Predmet.ProtustrankaFormated_1">  IMM d.o.o. zastupanog po punomoćniku Ivan Marić</derivirana_varijabla>
  </DomainObject.Predmet.ProtustrankaFormated>
  <DomainObject.Predmet.ProtustrankaFormatedOIB>
    <izvorni_sadrzaj>  IMM d.o.o., OIB 74194411474 zastupanog po punomoćniku Ivan Marić</izvorni_sadrzaj>
    <derivirana_varijabla naziv="DomainObject.Predmet.ProtustrankaFormatedOIB_1">  IMM d.o.o., OIB 74194411474 zastupanog po punomoćniku Ivan Marić</derivirana_varijabla>
  </DomainObject.Predmet.ProtustrankaFormatedOIB>
  <DomainObject.Predmet.ProtustrankaFormatedWithAdress>
    <izvorni_sadrzaj> IMM d.o.o., Jankomir 25, Robni terminal, 10000 Zagreb zastupanog po punomoćniku Ivan Marić</izvorni_sadrzaj>
    <derivirana_varijabla naziv="DomainObject.Predmet.ProtustrankaFormatedWithAdress_1"> IMM d.o.o., Jankomir 25, Robni terminal, 10000 Zagreb zastupanog po punomoćniku Ivan Marić</derivirana_varijabla>
  </DomainObject.Predmet.ProtustrankaFormatedWithAdress>
  <DomainObject.Predmet.ProtustrankaFormatedWithAdressOIB>
    <izvorni_sadrzaj> IMM d.o.o., OIB 74194411474, Jankomir 25, Robni terminal, 10000 Zagreb zastupanog po punomoćniku Ivan Marić</izvorni_sadrzaj>
    <derivirana_varijabla naziv="DomainObject.Predmet.ProtustrankaFormatedWithAdressOIB_1"> IMM d.o.o., OIB 74194411474, Jankomir 25, Robni terminal, 10000 Zagreb zastupanog po punomoćniku Ivan Marić</derivirana_varijabla>
  </DomainObject.Predmet.ProtustrankaFormatedWithAdressOIB>
  <DomainObject.Predmet.ProtustrankaWithAdress>
    <izvorni_sadrzaj>IMM d.o.o. Jankomir 25, Robni terminal, 10000 Zagreb</izvorni_sadrzaj>
    <derivirana_varijabla naziv="DomainObject.Predmet.ProtustrankaWithAdress_1">IMM d.o.o. Jankomir 25, Robni terminal, 10000 Zagreb</derivirana_varijabla>
  </DomainObject.Predmet.ProtustrankaWithAdress>
  <DomainObject.Predmet.ProtustrankaWithAdressOIB>
    <izvorni_sadrzaj>IMM d.o.o., OIB 74194411474, Jankomir 25, Robni terminal, 10000 Zagreb</izvorni_sadrzaj>
    <derivirana_varijabla naziv="DomainObject.Predmet.ProtustrankaWithAdressOIB_1">IMM d.o.o., OIB 74194411474, Jankomir 25, Robni terminal, 10000 Zagreb</derivirana_varijabla>
  </DomainObject.Predmet.ProtustrankaWithAdressOIB>
  <DomainObject.Predmet.ProtustrankaNazivFormated>
    <izvorni_sadrzaj>IMM d.o.o.</izvorni_sadrzaj>
    <derivirana_varijabla naziv="DomainObject.Predmet.ProtustrankaNazivFormated_1">IMM d.o.o.</derivirana_varijabla>
  </DomainObject.Predmet.ProtustrankaNazivFormated>
  <DomainObject.Predmet.ProtustrankaNazivFormatedOIB>
    <izvorni_sadrzaj>IMM d.o.o., OIB 74194411474</izvorni_sadrzaj>
    <derivirana_varijabla naziv="DomainObject.Predmet.ProtustrankaNazivFormatedOIB_1">IMM d.o.o., OIB 74194411474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 d.o.o. zastupanog po punomoćniku Ivan Marić</item>
    </izvorni_sadrzaj>
    <derivirana_varijabla naziv="DomainObject.Predmet.ProtuStrankaListFormated_1">
      <item>IMM d.o.o. zastupanog po punomoćniku Ivan Marić</item>
    </derivirana_varijabla>
  </DomainObject.Predmet.ProtuStrankaListFormated>
  <DomainObject.Predmet.ProtuStrankaListFormatedOIB>
    <izvorni_sadrzaj>
      <item>IMM d.o.o., OIB 74194411474 zastupanog po punomoćniku Ivan Marić</item>
    </izvorni_sadrzaj>
    <derivirana_varijabla naziv="DomainObject.Predmet.ProtuStrankaListFormatedOIB_1">
      <item>IMM d.o.o., OIB 74194411474 zastupanog po punomoćniku Ivan Marić</item>
    </derivirana_varijabla>
  </DomainObject.Predmet.ProtuStrankaListFormatedOIB>
  <DomainObject.Predmet.ProtuStrankaListFormatedWithAdress>
    <izvorni_sadrzaj>
      <item>IMM d.o.o., Jankomir 25, Robni terminal, 10000 Zagreb zastupanog po punomoćniku Ivan Marić</item>
    </izvorni_sadrzaj>
    <derivirana_varijabla naziv="DomainObject.Predmet.ProtuStrankaListFormatedWithAdress_1">
      <item>IMM d.o.o., Jankomir 25, Robni terminal, 10000 Zagreb zastupanog po punomoćniku Ivan Marić</item>
    </derivirana_varijabla>
  </DomainObject.Predmet.ProtuStrankaListFormatedWithAdress>
  <DomainObject.Predmet.ProtuStrankaListFormatedWithAdressOIB>
    <izvorni_sadrzaj>
      <item>IMM d.o.o., OIB 74194411474, Jankomir 25, Robni terminal, 10000 Zagreb zastupanog po punomoćniku Ivan Marić</item>
    </izvorni_sadrzaj>
    <derivirana_varijabla naziv="DomainObject.Predmet.ProtuStrankaListFormatedWithAdressOIB_1">
      <item>IMM d.o.o., OIB 74194411474, Jankomir 25, Robni terminal, 10000 Zagreb zastupanog po punomoćniku Ivan Marić</item>
    </derivirana_varijabla>
  </DomainObject.Predmet.ProtuStrankaListFormatedWithAdressOIB>
  <DomainObject.Predmet.ProtuStrankaListNazivFormated>
    <izvorni_sadrzaj>
      <item>IMM d.o.o.</item>
    </izvorni_sadrzaj>
    <derivirana_varijabla naziv="DomainObject.Predmet.ProtuStrankaListNazivFormated_1">
      <item>IMM d.o.o.</item>
    </derivirana_varijabla>
  </DomainObject.Predmet.ProtuStrankaListNazivFormated>
  <DomainObject.Predmet.ProtuStrankaListNazivFormatedOIB>
    <izvorni_sadrzaj>
      <item>IMM d.o.o., OIB 74194411474</item>
    </izvorni_sadrzaj>
    <derivirana_varijabla naziv="DomainObject.Predmet.ProtuStrankaListNazivFormatedOIB_1">
      <item>IMM d.o.o., OIB 74194411474</item>
    </derivirana_varijabla>
  </DomainObject.Predmet.ProtuStrankaListNazivFormatedOIB>
  <DomainObject.Predmet.OstaliListFormated>
    <izvorni_sadrzaj>
      <item>Ivan Marić punomoćnik sudionika u postupku IMM d.o.o.</item>
    </izvorni_sadrzaj>
    <derivirana_varijabla naziv="DomainObject.Predmet.OstaliListFormated_1">
      <item>Ivan Marić punomoćnik sudionika u postupku IMM d.o.o.</item>
    </derivirana_varijabla>
  </DomainObject.Predmet.OstaliListFormated>
  <DomainObject.Predmet.OstaliListFormatedOIB>
    <izvorni_sadrzaj>
      <item>Ivan Marić, OIB 72970792955 punomoćnik sudionika u postupku IMM d.o.o.</item>
    </izvorni_sadrzaj>
    <derivirana_varijabla naziv="DomainObject.Predmet.OstaliListFormatedOIB_1">
      <item>Ivan Marić, OIB 72970792955 punomoćnik sudionika u postupku IMM d.o.o.</item>
    </derivirana_varijabla>
  </DomainObject.Predmet.OstaliListFormatedOIB>
  <DomainObject.Predmet.OstaliListFormatedWithAdress>
    <izvorni_sadrzaj>
      <item>Ivan Marić, Ulica Martina Pušteka 2, 10000 Zagreb punomoćnik sudionika u postupku IMM d.o.o.</item>
    </izvorni_sadrzaj>
    <derivirana_varijabla naziv="DomainObject.Predmet.OstaliListFormatedWithAdress_1">
      <item>Ivan Marić, Ulica Martina Pušteka 2, 10000 Zagreb punomoćnik sudionika u postupku IMM d.o.o.</item>
    </derivirana_varijabla>
  </DomainObject.Predmet.OstaliListFormatedWithAdress>
  <DomainObject.Predmet.OstaliListFormatedWithAdressOIB>
    <izvorni_sadrzaj>
      <item>Ivan Marić, OIB 72970792955, Ulica Martina Pušteka 2, 10000 Zagreb punomoćnik sudionika u postupku IMM d.o.o.</item>
    </izvorni_sadrzaj>
    <derivirana_varijabla naziv="DomainObject.Predmet.OstaliListFormatedWithAdressOIB_1">
      <item>Ivan Marić, OIB 72970792955, Ulica Martina Pušteka 2, 10000 Zagreb punomoćnik sudionika u postupku IMM d.o.o.</item>
    </derivirana_varijabla>
  </DomainObject.Predmet.OstaliListFormatedWithAdressOIB>
  <DomainObject.Predmet.OstaliListNazivFormated>
    <izvorni_sadrzaj>
      <item>Ivan Marić</item>
    </izvorni_sadrzaj>
    <derivirana_varijabla naziv="DomainObject.Predmet.OstaliListNazivFormated_1">
      <item>Ivan Marić</item>
    </derivirana_varijabla>
  </DomainObject.Predmet.OstaliListNazivFormated>
  <DomainObject.Predmet.OstaliListNazivFormatedOIB>
    <izvorni_sadrzaj>
      <item>Ivan Marić, OIB 72970792955</item>
    </izvorni_sadrzaj>
    <derivirana_varijabla naziv="DomainObject.Predmet.OstaliListNazivFormatedOIB_1">
      <item>Ivan Marić, OIB 72970792955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 d.o.o.</izvorni_sadrzaj>
    <derivirana_varijabla naziv="DomainObject.Predmet.ProtustrankaIDrugi_1">IMM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IMM d.o.o., OIB 74194411474, Jankomir 25, Robni terminal, 10000 Zagreb</izvorni_sadrzaj>
    <derivirana_varijabla naziv="DomainObject.Predmet.ProtustrankaIDrugiAdressOIB_1">IMM d.o.o., OIB 74194411474, Jankomir 25, Robni terminal,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IMM d.o.o.</item>
      <item>Ivan Marić</item>
    </izvorni_sadrzaj>
    <derivirana_varijabla naziv="DomainObject.Predmet.SudioniciListNaziv_1">
      <item>FINA Regionalni centar Zagreb</item>
      <item>IMM d.o.o.</item>
      <item>Ivan Marić</item>
    </derivirana_varijabla>
  </DomainObject.Predmet.SudioniciListNaziv>
  <DomainObject.Predmet.SudioniciListAdressOIB>
    <izvorni_sadrzaj>
      <item>FINA Regionalni centar Zagreb, OIB 85821130368, Trg svibanjskih žrtava  1995. 1,10000 Zagreb</item>
      <item>IMM d.o.o., OIB 74194411474, Jankomir 25, Robni terminal,10000 Zagreb</item>
      <item>Ivan Marić, OIB 72970792955, Ulica Martina Pušteka 2,10000 Zagreb</item>
    </izvorni_sadrzaj>
    <derivirana_varijabla naziv="DomainObject.Predmet.SudioniciListAdressOIB_1">
      <item>FINA Regionalni centar Zagreb, OIB 85821130368, Trg svibanjskih žrtava  1995. 1,10000 Zagreb</item>
      <item>IMM d.o.o., OIB 74194411474, Jankomir 25, Robni terminal,10000 Zagreb</item>
      <item>Ivan Marić, OIB 72970792955, Ulica Martina Pušteka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74194411474</item>
      <item>, OIB 72970792955</item>
    </izvorni_sadrzaj>
    <derivirana_varijabla naziv="DomainObject.Predmet.SudioniciListNazivOIB_1">
      <item>, OIB 85821130368</item>
      <item>, OIB 74194411474</item>
      <item>, OIB 72970792955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2023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2016-02-26T11:43:00Z</dcterms:created>
  <dc:creator>Marija Lukić</dc:creator>
  <dc:description/>
  <cp:keywords/>
  <cp:lastModifiedBy>Marija Lukić</cp:lastModifiedBy>
  <dcterms:modified xmlns:xsi="http://www.w3.org/2001/XMLSchema-instance" xsi:type="dcterms:W3CDTF">2016-02-26T11:54:00Z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