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d948" w14:paraId="916d948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E630B5">
        <w:t>4</w:t>
      </w:r>
      <w:r w:rsidR="00535AD3">
        <w:t>500</w:t>
      </w:r>
      <w:r w:rsidR="002F1438">
        <w:t>/1</w:t>
      </w:r>
      <w:r w:rsidR="00D61D0F">
        <w:t>6</w:t>
      </w:r>
      <w:r w:rsidR="000A7F45">
        <w:t>-</w:t>
      </w:r>
      <w:r w:rsidR="00CC64A0">
        <w:t>14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4B111F">
        <w:t>DOKARA d.o.o., Zagreb, Zinke Kunc 2, OIB 39255113852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FC3EA0">
        <w:t xml:space="preserve">rasprave o pretpostavkama za </w:t>
      </w:r>
      <w:r w:rsidR="00513F73">
        <w:t xml:space="preserve"> </w:t>
      </w:r>
      <w:r w:rsidR="00EB11C0">
        <w:t xml:space="preserve"> otvaranje stečajnog postupka </w:t>
      </w:r>
      <w:r>
        <w:t xml:space="preserve">određeno za dan </w:t>
      </w:r>
      <w:r w:rsidR="00E21339">
        <w:t>1</w:t>
      </w:r>
      <w:r w:rsidR="00FC3EA0">
        <w:t>4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BF2FA2">
        <w:t>1</w:t>
      </w:r>
      <w:r w:rsidR="00E1191B">
        <w:t>0</w:t>
      </w:r>
      <w:r w:rsidR="002F1438">
        <w:t>,</w:t>
      </w:r>
      <w:r w:rsidR="00337C24">
        <w:t>0</w:t>
      </w:r>
      <w:r w:rsidR="00FC3EA0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FC3EA0" w:rsidR="00BD5875">
      <w:pPr>
        <w:pStyle w:val="Odlomakpopisa"/>
        <w:ind w:left="0"/>
      </w:pPr>
      <w:r>
        <w:t xml:space="preserve">1. </w:t>
      </w:r>
      <w:r w:rsidR="00B1009F">
        <w:t xml:space="preserve"> </w:t>
      </w:r>
      <w:r w:rsidR="00BD5875">
        <w:t xml:space="preserve">dužnik </w:t>
      </w:r>
    </w:p>
    <w:p w:rsidRDefault="00FC3EA0" w:rsidP="00BD5875" w:rsidR="00BD5875">
      <w:r>
        <w:t>2</w:t>
      </w:r>
      <w:r w:rsidR="00BD5875">
        <w:t xml:space="preserve">. </w:t>
      </w:r>
      <w:r>
        <w:t xml:space="preserve"> </w:t>
      </w:r>
      <w:r w:rsidR="00BD5875">
        <w:t xml:space="preserve">zakonski zastupnik dužnika  </w:t>
      </w:r>
    </w:p>
    <w:p w:rsidRDefault="00FC3EA0" w:rsidP="00BD5875" w:rsidR="0085757B" w:rsidRPr="0053264E">
      <w:r>
        <w:t>3</w:t>
      </w:r>
      <w:r w:rsidR="00D124F5">
        <w:t xml:space="preserve">. </w:t>
      </w:r>
      <w:r w:rsidR="005C0539">
        <w:t xml:space="preserve"> </w:t>
      </w:r>
      <w:r w:rsidR="0085757B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DBD" w:rsidR="004E2DBD">
      <w:r>
        <w:separator/>
      </w:r>
    </w:p>
  </w:endnote>
  <w:endnote w:id="0" w:type="continuationSeparator">
    <w:p w:rsidRDefault="004E2DBD" w:rsidR="004E2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DBD" w:rsidR="004E2DBD">
      <w:r>
        <w:separator/>
      </w:r>
    </w:p>
  </w:footnote>
  <w:footnote w:id="0" w:type="continuationSeparator">
    <w:p w:rsidRDefault="004E2DBD" w:rsidR="004E2D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908DE"/>
    <w:rsid w:val="000A7F45"/>
    <w:rsid w:val="000B4426"/>
    <w:rsid w:val="000C106C"/>
    <w:rsid w:val="000E7C58"/>
    <w:rsid w:val="000F0A0A"/>
    <w:rsid w:val="000F0EF4"/>
    <w:rsid w:val="000F381B"/>
    <w:rsid w:val="00157F70"/>
    <w:rsid w:val="0017084D"/>
    <w:rsid w:val="001740AB"/>
    <w:rsid w:val="001775C9"/>
    <w:rsid w:val="0019063D"/>
    <w:rsid w:val="00196C52"/>
    <w:rsid w:val="001B2892"/>
    <w:rsid w:val="001B583E"/>
    <w:rsid w:val="001B7108"/>
    <w:rsid w:val="001C0D70"/>
    <w:rsid w:val="001C2045"/>
    <w:rsid w:val="001C559F"/>
    <w:rsid w:val="001F05D9"/>
    <w:rsid w:val="001F6F1D"/>
    <w:rsid w:val="00206D22"/>
    <w:rsid w:val="00217CDB"/>
    <w:rsid w:val="00235528"/>
    <w:rsid w:val="002454B3"/>
    <w:rsid w:val="002645BF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3126C7"/>
    <w:rsid w:val="00315775"/>
    <w:rsid w:val="003231FE"/>
    <w:rsid w:val="00337C24"/>
    <w:rsid w:val="00343119"/>
    <w:rsid w:val="00361012"/>
    <w:rsid w:val="003746BE"/>
    <w:rsid w:val="00375F51"/>
    <w:rsid w:val="00391C11"/>
    <w:rsid w:val="003E059C"/>
    <w:rsid w:val="003E66D2"/>
    <w:rsid w:val="003F4A53"/>
    <w:rsid w:val="003F5110"/>
    <w:rsid w:val="0042648C"/>
    <w:rsid w:val="00432ACD"/>
    <w:rsid w:val="004565E0"/>
    <w:rsid w:val="00482F92"/>
    <w:rsid w:val="004B0A0A"/>
    <w:rsid w:val="004B111F"/>
    <w:rsid w:val="004B4514"/>
    <w:rsid w:val="004B6701"/>
    <w:rsid w:val="004C5B48"/>
    <w:rsid w:val="004D27C4"/>
    <w:rsid w:val="004E2DBD"/>
    <w:rsid w:val="004E4C54"/>
    <w:rsid w:val="00511E4A"/>
    <w:rsid w:val="00513F73"/>
    <w:rsid w:val="00523BA1"/>
    <w:rsid w:val="0053264E"/>
    <w:rsid w:val="00535AD3"/>
    <w:rsid w:val="00582442"/>
    <w:rsid w:val="00586283"/>
    <w:rsid w:val="005A0F14"/>
    <w:rsid w:val="005C0539"/>
    <w:rsid w:val="005D3122"/>
    <w:rsid w:val="005D4B5D"/>
    <w:rsid w:val="005E1585"/>
    <w:rsid w:val="005E2748"/>
    <w:rsid w:val="00610C21"/>
    <w:rsid w:val="00613A29"/>
    <w:rsid w:val="00620028"/>
    <w:rsid w:val="00644641"/>
    <w:rsid w:val="00660D4D"/>
    <w:rsid w:val="00660EF1"/>
    <w:rsid w:val="00667243"/>
    <w:rsid w:val="0067351F"/>
    <w:rsid w:val="00683588"/>
    <w:rsid w:val="006B621F"/>
    <w:rsid w:val="006C719B"/>
    <w:rsid w:val="00701C98"/>
    <w:rsid w:val="007108AA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878E8"/>
    <w:rsid w:val="007B051E"/>
    <w:rsid w:val="007B0A02"/>
    <w:rsid w:val="007B1DD3"/>
    <w:rsid w:val="007D5D16"/>
    <w:rsid w:val="007E040C"/>
    <w:rsid w:val="00811FD6"/>
    <w:rsid w:val="00825A07"/>
    <w:rsid w:val="00846323"/>
    <w:rsid w:val="00851346"/>
    <w:rsid w:val="0085532B"/>
    <w:rsid w:val="0085757B"/>
    <w:rsid w:val="008611CF"/>
    <w:rsid w:val="00874E6C"/>
    <w:rsid w:val="00891042"/>
    <w:rsid w:val="008944C9"/>
    <w:rsid w:val="008C33DF"/>
    <w:rsid w:val="008D1BBD"/>
    <w:rsid w:val="008D3D0F"/>
    <w:rsid w:val="00921031"/>
    <w:rsid w:val="00941993"/>
    <w:rsid w:val="0094791B"/>
    <w:rsid w:val="00955802"/>
    <w:rsid w:val="00970B95"/>
    <w:rsid w:val="00991097"/>
    <w:rsid w:val="00993A23"/>
    <w:rsid w:val="00993E29"/>
    <w:rsid w:val="009A0E71"/>
    <w:rsid w:val="009A665E"/>
    <w:rsid w:val="009C506D"/>
    <w:rsid w:val="009C5BC5"/>
    <w:rsid w:val="009E0FFF"/>
    <w:rsid w:val="009F5E9F"/>
    <w:rsid w:val="00A058DD"/>
    <w:rsid w:val="00A17D9B"/>
    <w:rsid w:val="00A422FE"/>
    <w:rsid w:val="00A47231"/>
    <w:rsid w:val="00A51F97"/>
    <w:rsid w:val="00A675FB"/>
    <w:rsid w:val="00AD17CD"/>
    <w:rsid w:val="00AD1EB5"/>
    <w:rsid w:val="00AD21EC"/>
    <w:rsid w:val="00AD34CB"/>
    <w:rsid w:val="00AD7F90"/>
    <w:rsid w:val="00AE2532"/>
    <w:rsid w:val="00AF3E34"/>
    <w:rsid w:val="00AF7785"/>
    <w:rsid w:val="00B1009F"/>
    <w:rsid w:val="00B1068D"/>
    <w:rsid w:val="00B1314F"/>
    <w:rsid w:val="00B2232A"/>
    <w:rsid w:val="00B23927"/>
    <w:rsid w:val="00B37D42"/>
    <w:rsid w:val="00B778ED"/>
    <w:rsid w:val="00BA257E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CC64A0"/>
    <w:rsid w:val="00CE17CB"/>
    <w:rsid w:val="00CE6EAF"/>
    <w:rsid w:val="00D124F5"/>
    <w:rsid w:val="00D15253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C7E72"/>
    <w:rsid w:val="00DF1B94"/>
    <w:rsid w:val="00DF1DF7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36BA8"/>
    <w:rsid w:val="00F42B08"/>
    <w:rsid w:val="00F746A9"/>
    <w:rsid w:val="00F86FC3"/>
    <w:rsid w:val="00FB5822"/>
    <w:rsid w:val="00FC3EA0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1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1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1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1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1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1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1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1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St-4500/2016-14</izvorni_sadrzaj>
    <derivirana_varijabla naziv="DomainObject.Oznaka_1">St-4500/2016-14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4500</izvorni_sadrzaj>
    <derivirana_varijabla naziv="DomainObject.Predmet.Broj_1">4500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St-4500/2016</izvorni_sadrzaj>
    <derivirana_varijabla naziv="DomainObject.Predmet.OznakaBroj_1">St-4500/2016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DOKARA d.o.o. zastupanog po punomoćniku Pavo Crnjac</izvorni_sadrzaj>
    <derivirana_varijabla naziv="DomainObject.Predmet.ProtustrankaFormated_1">  DOKARA d.o.o. zastupanog po punomoćniku Pavo Crnjac</derivirana_varijabla>
  </DomainObject.Predmet.ProtustrankaFormated>
  <DomainObject.Predmet.ProtustrankaFormatedOIB>
    <izvorni_sadrzaj>  DOKARA d.o.o., OIB 39255113852 zastupanog po punomoćniku Pavo Crnjac</izvorni_sadrzaj>
    <derivirana_varijabla naziv="DomainObject.Predmet.ProtustrankaFormatedOIB_1">  DOKARA d.o.o., OIB 39255113852 zastupanog po punomoćniku Pavo Crnjac</derivirana_varijabla>
  </DomainObject.Predmet.ProtustrankaFormatedOIB>
  <DomainObject.Predmet.ProtustrankaFormatedWithAdress>
    <izvorni_sadrzaj> DOKARA d.o.o., Zinke Kunc 2, 10000 Zagreb zastupanog po punomoćniku Pavo Crnjac</izvorni_sadrzaj>
    <derivirana_varijabla naziv="DomainObject.Predmet.ProtustrankaFormatedWithAdress_1"> DOKARA d.o.o., Zinke Kunc 2, 10000 Zagreb zastupanog po punomoćniku Pavo Crnjac</derivirana_varijabla>
  </DomainObject.Predmet.ProtustrankaFormatedWithAdress>
  <DomainObject.Predmet.ProtustrankaFormatedWithAdressOIB>
    <izvorni_sadrzaj> DOKARA d.o.o., OIB 39255113852, Zinke Kunc 2, 10000 Zagreb zastupanog po punomoćniku Pavo Crnjac</izvorni_sadrzaj>
    <derivirana_varijabla naziv="DomainObject.Predmet.ProtustrankaFormatedWithAdressOIB_1"> DOKARA d.o.o., OIB 39255113852, Zinke Kunc 2, 10000 Zagreb zastupanog po punomoćniku Pavo Crnjac</derivirana_varijabla>
  </DomainObject.Predmet.ProtustrankaFormatedWithAdressOIB>
  <DomainObject.Predmet.ProtustrankaWithAdress>
    <izvorni_sadrzaj>DOKARA d.o.o. Zinke Kunc 2, 10000 Zagreb</izvorni_sadrzaj>
    <derivirana_varijabla naziv="DomainObject.Predmet.ProtustrankaWithAdress_1">DOKARA d.o.o. Zinke Kunc 2, 10000 Zagreb</derivirana_varijabla>
  </DomainObject.Predmet.ProtustrankaWithAdress>
  <DomainObject.Predmet.ProtustrankaWithAdressOIB>
    <izvorni_sadrzaj>DOKARA d.o.o., OIB 39255113852, Zinke Kunc 2, 10000 Zagreb</izvorni_sadrzaj>
    <derivirana_varijabla naziv="DomainObject.Predmet.ProtustrankaWithAdressOIB_1">DOKARA d.o.o., OIB 39255113852, Zinke Kunc 2, 10000 Zagreb</derivirana_varijabla>
  </DomainObject.Predmet.ProtustrankaWithAdressOIB>
  <DomainObject.Predmet.ProtustrankaNazivFormated>
    <izvorni_sadrzaj>DOKARA d.o.o.</izvorni_sadrzaj>
    <derivirana_varijabla naziv="DomainObject.Predmet.ProtustrankaNazivFormated_1">DOKARA d.o.o.</derivirana_varijabla>
  </DomainObject.Predmet.ProtustrankaNazivFormated>
  <DomainObject.Predmet.ProtustrankaNazivFormatedOIB>
    <izvorni_sadrzaj>DOKARA d.o.o., OIB 39255113852</izvorni_sadrzaj>
    <derivirana_varijabla naziv="DomainObject.Predmet.ProtustrankaNazivFormatedOIB_1">DOKARA d.o.o., OIB 39255113852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DOKARA d.o.o. zastupanog po punomoćniku Pavo Crnjac</item>
    </izvorni_sadrzaj>
    <derivirana_varijabla naziv="DomainObject.Predmet.ProtuStrankaListFormated_1">
      <item>DOKARA d.o.o. zastupanog po punomoćniku Pavo Crnjac</item>
    </derivirana_varijabla>
  </DomainObject.Predmet.ProtuStrankaListFormated>
  <DomainObject.Predmet.ProtuStrankaListFormatedOIB>
    <izvorni_sadrzaj>
      <item>DOKARA d.o.o., OIB 39255113852 zastupanog po punomoćniku Pavo Crnjac</item>
    </izvorni_sadrzaj>
    <derivirana_varijabla naziv="DomainObject.Predmet.ProtuStrankaListFormatedOIB_1">
      <item>DOKARA d.o.o., OIB 39255113852 zastupanog po punomoćniku Pavo Crnjac</item>
    </derivirana_varijabla>
  </DomainObject.Predmet.ProtuStrankaListFormatedOIB>
  <DomainObject.Predmet.ProtuStrankaListFormatedWithAdress>
    <izvorni_sadrzaj>
      <item>DOKARA d.o.o., Zinke Kunc 2, 10000 Zagreb zastupanog po punomoćniku Pavo Crnjac</item>
    </izvorni_sadrzaj>
    <derivirana_varijabla naziv="DomainObject.Predmet.ProtuStrankaListFormatedWithAdress_1">
      <item>DOKARA d.o.o., Zinke Kunc 2, 10000 Zagreb zastupanog po punomoćniku Pavo Crnjac</item>
    </derivirana_varijabla>
  </DomainObject.Predmet.ProtuStrankaListFormatedWithAdress>
  <DomainObject.Predmet.ProtuStrankaListFormatedWithAdressOIB>
    <izvorni_sadrzaj>
      <item>DOKARA d.o.o., OIB 39255113852, Zinke Kunc 2, 10000 Zagreb zastupanog po punomoćniku Pavo Crnjac</item>
    </izvorni_sadrzaj>
    <derivirana_varijabla naziv="DomainObject.Predmet.ProtuStrankaListFormatedWithAdressOIB_1">
      <item>DOKARA d.o.o., OIB 39255113852, Zinke Kunc 2, 10000 Zagreb zastupanog po punomoćniku Pavo Crnjac</item>
    </derivirana_varijabla>
  </DomainObject.Predmet.ProtuStrankaListFormatedWithAdressOIB>
  <DomainObject.Predmet.ProtuStrankaListNazivFormated>
    <izvorni_sadrzaj>
      <item>DOKARA d.o.o.</item>
    </izvorni_sadrzaj>
    <derivirana_varijabla naziv="DomainObject.Predmet.ProtuStrankaListNazivFormated_1">
      <item>DOKARA d.o.o.</item>
    </derivirana_varijabla>
  </DomainObject.Predmet.ProtuStrankaListNazivFormated>
  <DomainObject.Predmet.ProtuStrankaListNazivFormatedOIB>
    <izvorni_sadrzaj>
      <item>DOKARA d.o.o., OIB 39255113852</item>
    </izvorni_sadrzaj>
    <derivirana_varijabla naziv="DomainObject.Predmet.ProtuStrankaListNazivFormatedOIB_1">
      <item>DOKARA d.o.o., OIB 39255113852</item>
    </derivirana_varijabla>
  </DomainObject.Predmet.ProtuStrankaListNazivFormatedOIB>
  <DomainObject.Predmet.OstaliListFormated>
    <izvorni_sadrzaj>
      <item>Pavo Crnjac punomoćnik sudionika u postupku DOKARA d.o.o.</item>
    </izvorni_sadrzaj>
    <derivirana_varijabla naziv="DomainObject.Predmet.OstaliListFormated_1">
      <item>Pavo Crnjac punomoćnik sudionika u postupku DOKARA d.o.o.</item>
    </derivirana_varijabla>
  </DomainObject.Predmet.OstaliListFormated>
  <DomainObject.Predmet.OstaliListFormatedOIB>
    <izvorni_sadrzaj>
      <item>Pavo Crnjac, OIB 17724203009 punomoćnik sudionika u postupku DOKARA d.o.o.</item>
    </izvorni_sadrzaj>
    <derivirana_varijabla naziv="DomainObject.Predmet.OstaliListFormatedOIB_1">
      <item>Pavo Crnjac, OIB 17724203009 punomoćnik sudionika u postupku DOKARA d.o.o.</item>
    </derivirana_varijabla>
  </DomainObject.Predmet.OstaliListFormatedOIB>
  <DomainObject.Predmet.OstaliListFormatedWithAdress>
    <izvorni_sadrzaj>
      <item>Pavo Crnjac, Ulica Nikole Pavića 15, 10000 Zagreb punomoćnik sudionika u postupku DOKARA d.o.o.</item>
    </izvorni_sadrzaj>
    <derivirana_varijabla naziv="DomainObject.Predmet.OstaliListFormatedWithAdress_1">
      <item>Pavo Crnjac, Ulica Nikole Pavića 15, 10000 Zagreb punomoćnik sudionika u postupku DOKARA d.o.o.</item>
    </derivirana_varijabla>
  </DomainObject.Predmet.OstaliListFormatedWithAdress>
  <DomainObject.Predmet.OstaliListFormatedWithAdressOIB>
    <izvorni_sadrzaj>
      <item>Pavo Crnjac, OIB 17724203009, Ulica Nikole Pavića 15, 10000 Zagreb punomoćnik sudionika u postupku DOKARA d.o.o.</item>
    </izvorni_sadrzaj>
    <derivirana_varijabla naziv="DomainObject.Predmet.OstaliListFormatedWithAdressOIB_1">
      <item>Pavo Crnjac, OIB 17724203009, Ulica Nikole Pavića 15, 10000 Zagreb punomoćnik sudionika u postupku DOKARA d.o.o.</item>
    </derivirana_varijabla>
  </DomainObject.Predmet.OstaliListFormatedWithAdressOIB>
  <DomainObject.Predmet.OstaliListNazivFormated>
    <izvorni_sadrzaj>
      <item>Pavo Crnjac</item>
    </izvorni_sadrzaj>
    <derivirana_varijabla naziv="DomainObject.Predmet.OstaliListNazivFormated_1">
      <item>Pavo Crnjac</item>
    </derivirana_varijabla>
  </DomainObject.Predmet.OstaliListNazivFormated>
  <DomainObject.Predmet.OstaliListNazivFormatedOIB>
    <izvorni_sadrzaj>
      <item>Pavo Crnjac, OIB 17724203009</item>
    </izvorni_sadrzaj>
    <derivirana_varijabla naziv="DomainObject.Predmet.OstaliListNazivFormatedOIB_1">
      <item>Pavo Crnjac, OIB 17724203009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St-4500/2016-14</izvorni_sadrzaj>
    <derivirana_varijabla naziv="DomainObject.PoslovniBrojDokumenta_1">St-4500/2016-14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DOKARA d.o.o.</izvorni_sadrzaj>
    <derivirana_varijabla naziv="DomainObject.Predmet.ProtustrankaIDrugi_1">DOKARA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DOKARA d.o.o., OIB 39255113852, Zinke Kunc 2, 10000 Zagreb</izvorni_sadrzaj>
    <derivirana_varijabla naziv="DomainObject.Predmet.ProtustrankaIDrugiAdressOIB_1">DOKARA d.o.o., OIB 39255113852, Zinke Kunc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DOKARA d.o.o.</item>
      <item>Pavo Crnjac</item>
    </izvorni_sadrzaj>
    <derivirana_varijabla naziv="DomainObject.Predmet.SudioniciListNaziv_1">
      <item>FINA Regionalni centar Zagreb</item>
      <item>DOKARA d.o.o.</item>
      <item>Pavo Crnjac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DOKARA d.o.o., OIB 39255113852, Zinke Kunc 2,10000 Zagreb</item>
      <item>Pavo Crnjac, OIB 17724203009, Ulica Nikole Pavića 15,10000 Zagreb</item>
    </izvorni_sadrzaj>
    <derivirana_varijabla naziv="DomainObject.Predmet.SudioniciListAdressOIB_1">
      <item>FINA Regionalni centar Zagreb, OIB 85821130368, Trg svibanjskih žrtava 1995. br. 1,10000 Zagreb</item>
      <item>DOKARA d.o.o., OIB 39255113852, Zinke Kunc 2,10000 Zagreb</item>
      <item>Pavo Crnjac, OIB 17724203009, Ulica Nikole Pavića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39255113852</item>
      <item>, OIB 17724203009</item>
    </izvorni_sadrzaj>
    <derivirana_varijabla naziv="DomainObject.Predmet.SudioniciListNazivOIB_1">
      <item>, OIB 85821130368</item>
      <item>, OIB 39255113852</item>
      <item>, OIB 17724203009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9A2C6-A51F-4EBC-97A0-E4563FEA1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782</properties:Characters>
  <properties:Lines>40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2017-07-24T12:46:00Z</dcterms:created>
  <dc:creator>gboljkovac</dc:creator>
  <cp:lastModifiedBy>Marina Markić</cp:lastModifiedBy>
  <cp:lastPrinted>2017-07-24T12:45:00Z</cp:lastPrinted>
  <dcterms:modified xmlns:xsi="http://www.w3.org/2001/XMLSchema-instance" xsi:type="dcterms:W3CDTF">2017-07-25T09:58:00Z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St-4500/2016-14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