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c03e" w14:paraId="9fbc03e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SOLARIUM ŠIBENIK j.d.o.o., Braće Polić 33, Šibenik,</w:t>
      </w:r>
      <w:r w:rsidR="00AA4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110034438,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58060771503,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SOLARIUM ŠIBENIK j.d.o.o., Braće Polić 33, Šibenik,</w:t>
      </w:r>
      <w:r w:rsidR="00AA4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3C09">
        <w:rPr>
          <w:rFonts w:cs="Times New Roman" w:eastAsia="Times New Roman" w:hAnsi="Times New Roman" w:ascii="Times New Roman"/>
          <w:sz w:val="24"/>
          <w:szCs w:val="24"/>
          <w:lang w:eastAsia="hr-HR"/>
        </w:rPr>
        <w:t>MBS: 110034438,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58060771503,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14.00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proofErr w:type="spellStart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Pavla </w:t>
      </w:r>
      <w:proofErr w:type="spellStart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96068307857.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SOLARIUM ŠIBENIK j.d.o.o.,</w:t>
      </w:r>
      <w:r w:rsidR="00AA4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Polić 33, Šibenik,</w:t>
      </w:r>
      <w:r w:rsidR="00E67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110034438,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58060771503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SOLARIUM ŠIBENIK j.d.o.o., Braće Polić 33, Šibenik,</w:t>
      </w:r>
      <w:r w:rsidR="00AA4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110034438,  OIB: 58060771503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873/15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B1F3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F20CD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4D1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5E4" w:rsidP="00BD7A2F" w:rsidR="004F05E4">
      <w:pPr>
        <w:spacing w:lineRule="auto" w:line="240" w:after="0"/>
      </w:pPr>
      <w:r>
        <w:separator/>
      </w:r>
    </w:p>
  </w:endnote>
  <w:endnote w:id="0" w:type="continuationSeparator">
    <w:p w:rsidRDefault="004F05E4" w:rsidP="00BD7A2F" w:rsidR="004F05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5E4" w:rsidP="00BD7A2F" w:rsidR="004F05E4">
      <w:pPr>
        <w:spacing w:lineRule="auto" w:line="240" w:after="0"/>
      </w:pPr>
      <w:r>
        <w:separator/>
      </w:r>
    </w:p>
  </w:footnote>
  <w:footnote w:id="0" w:type="continuationSeparator">
    <w:p w:rsidRDefault="004F05E4" w:rsidP="00BD7A2F" w:rsidR="004F05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9St-873/15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252646"/>
    <w:rsid w:val="002D090A"/>
    <w:rsid w:val="0031551B"/>
    <w:rsid w:val="00476E19"/>
    <w:rsid w:val="004A7D3A"/>
    <w:rsid w:val="004D14EC"/>
    <w:rsid w:val="004F05E4"/>
    <w:rsid w:val="005D361A"/>
    <w:rsid w:val="00673C09"/>
    <w:rsid w:val="006D4CC4"/>
    <w:rsid w:val="00A20DB2"/>
    <w:rsid w:val="00A96374"/>
    <w:rsid w:val="00AA443B"/>
    <w:rsid w:val="00B8264C"/>
    <w:rsid w:val="00BB0656"/>
    <w:rsid w:val="00BD7A2F"/>
    <w:rsid w:val="00CE57F1"/>
    <w:rsid w:val="00D77B04"/>
    <w:rsid w:val="00E6743F"/>
    <w:rsid w:val="00EC7656"/>
    <w:rsid w:val="00F20CDC"/>
    <w:rsid w:val="00FB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D77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7B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7B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7B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D77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7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7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7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SOLARIUM ŠIBENIK  jednostavno društvo s ograničenom odgovornošću za trgovinu, ugostiteljstvo i turizam</izvorni_sadrzaj>
    <derivirana_varijabla naziv="DomainObject.Predmet.ProtustrankaFormated_1">  SOLARIUM ŠIBENIK  jednostavno društvo s ograničenom odgovornošću za trgovinu, ugostiteljstvo i turizam</derivirana_varijabla>
  </DomainObject.Predmet.ProtustrankaFormated>
  <DomainObject.Predmet.ProtustrankaFormatedOIB>
    <izvorni_sadrzaj>  SOLARIUM ŠIBENIK  jednostavno društvo s ograničenom odgovornošću za trgovinu, ugostiteljstvo i turizam, OIB 58060771503</izvorni_sadrzaj>
    <derivirana_varijabla naziv="DomainObject.Predmet.ProtustrankaFormatedOIB_1">  SOLARIUM ŠIBENIK  jednostavno društvo s ograničenom odgovornošću za trgovinu, ugostiteljstvo i turizam, OIB 58060771503</derivirana_varijabla>
  </DomainObject.Predmet.ProtustrankaFormatedOIB>
  <DomainObject.Predmet.ProtustrankaFormatedWithAdress>
    <izvorni_sadrzaj> SOLARIUM ŠIBENIK  jednostavno društvo s ograničenom odgovornošću za trgovinu, ugostiteljstvo i turizam, Braće Polić 33 , 22000 Šibenik</izvorni_sadrzaj>
    <derivirana_varijabla naziv="DomainObject.Predmet.ProtustrankaFormatedWithAdress_1"> SOLARIUM ŠIBENIK  jednostavno društvo s ograničenom odgovornošću za trgovinu, ugostiteljstvo i turizam, Braće Polić 33 , 22000 Šibenik</derivirana_varijabla>
  </DomainObject.Predmet.ProtustrankaFormatedWithAdress>
  <DomainObject.Predmet.ProtustrankaFormatedWithAdressOIB>
    <izvorni_sadrzaj> SOLARIUM ŠIBENIK  jednostavno društvo s ograničenom odgovornošću za trgovinu, ugostiteljstvo i turizam, OIB 58060771503, Braće Polić 33 , 22000 Šibenik</izvorni_sadrzaj>
    <derivirana_varijabla naziv="DomainObject.Predmet.ProtustrankaFormatedWithAdressOIB_1"> SOLARIUM ŠIBENIK  jednostavno društvo s ograničenom odgovornošću za trgovinu, ugostiteljstvo i turizam, OIB 58060771503, Braće Polić 33 , 22000 Šibenik</derivirana_varijabla>
  </DomainObject.Predmet.ProtustrankaFormatedWithAdressOIB>
  <DomainObject.Predmet.ProtustrankaWithAdress>
    <izvorni_sadrzaj>SOLARIUM ŠIBENIK  jednostavno društvo s ograničenom odgovornošću za trgovinu, ugostiteljstvo i turizam Braće Polić 33 , 22000 Šibenik</izvorni_sadrzaj>
    <derivirana_varijabla naziv="DomainObject.Predmet.ProtustrankaWithAdress_1">SOLARIUM ŠIBENIK  jednostavno društvo s ograničenom odgovornošću za trgovinu, ugostiteljstvo i turizam Braće Polić 33 , 22000 Šibenik</derivirana_varijabla>
  </DomainObject.Predmet.ProtustrankaWithAdress>
  <DomainObject.Predmet.ProtustrankaWithAdressOIB>
    <izvorni_sadrzaj>SOLARIUM ŠIBENIK  jednostavno društvo s ograničenom odgovornošću za trgovinu, ugostiteljstvo i turizam, OIB 58060771503, Braće Polić 33 , 22000 Šibenik</izvorni_sadrzaj>
    <derivirana_varijabla naziv="DomainObject.Predmet.ProtustrankaWithAdressOIB_1">SOLARIUM ŠIBENIK  jednostavno društvo s ograničenom odgovornošću za trgovinu, ugostiteljstvo i turizam, OIB 58060771503, Braće Polić 33 , 22000 Šibenik</derivirana_varijabla>
  </DomainObject.Predmet.ProtustrankaWithAdressOIB>
  <DomainObject.Predmet.ProtustrankaNazivFormated>
    <izvorni_sadrzaj>SOLARIUM ŠIBENIK  jednostavno društvo s ograničenom odgovornošću za trgovinu, ugostiteljstvo i turizam</izvorni_sadrzaj>
    <derivirana_varijabla naziv="DomainObject.Predmet.ProtustrankaNazivFormated_1">SOLARIUM ŠIBENIK  jednostavno društvo s ograničenom odgovornošću za trgovinu, ugostiteljstvo i turizam</derivirana_varijabla>
  </DomainObject.Predmet.ProtustrankaNazivFormated>
  <DomainObject.Predmet.ProtustrankaNazivFormatedOIB>
    <izvorni_sadrzaj>SOLARIUM ŠIBENIK  jednostavno društvo s ograničenom odgovornošću za trgovinu, ugostiteljstvo i turizam, OIB 58060771503</izvorni_sadrzaj>
    <derivirana_varijabla naziv="DomainObject.Predmet.ProtustrankaNazivFormatedOIB_1">SOLARIUM ŠIBENIK  jednostavno društvo s ograničenom odgovornošću za trgovinu, ugostiteljstvo i turizam, OIB 58060771503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SOLARIUM ŠIBENIK  jednostavno društvo s ograničenom odgovornošću za trgovinu, ugostiteljstvo i turizam</item>
    </izvorni_sadrzaj>
    <derivirana_varijabla naziv="DomainObject.Predmet.ProtuStrankaListFormated_1">
      <item>SOLARIUM ŠIBENIK  jednostavno društvo s ograničenom odgovornošću za trgovinu, ugostiteljstvo i turizam</item>
    </derivirana_varijabla>
  </DomainObject.Predmet.ProtuStrankaListFormated>
  <DomainObject.Predmet.ProtuStrankaListFormatedOIB>
    <izvorni_sadrzaj>
      <item>SOLARIUM ŠIBENIK  jednostavno društvo s ograničenom odgovornošću za trgovinu, ugostiteljstvo i turizam, OIB 58060771503</item>
    </izvorni_sadrzaj>
    <derivirana_varijabla naziv="DomainObject.Predmet.ProtuStrankaListFormatedOIB_1">
      <item>SOLARIUM ŠIBENIK  jednostavno društvo s ograničenom odgovornošću za trgovinu, ugostiteljstvo i turizam, OIB 58060771503</item>
    </derivirana_varijabla>
  </DomainObject.Predmet.ProtuStrankaListFormatedOIB>
  <DomainObject.Predmet.ProtuStrankaListFormatedWithAdress>
    <izvorni_sadrzaj>
      <item>SOLARIUM ŠIBENIK  jednostavno društvo s ograničenom odgovornošću za trgovinu, ugostiteljstvo i turizam, Braće Polić 33 , 22000 Šibenik</item>
    </izvorni_sadrzaj>
    <derivirana_varijabla naziv="DomainObject.Predmet.ProtuStrankaListFormatedWithAdress_1">
      <item>SOLARIUM ŠIBENIK  jednostavno društvo s ograničenom odgovornošću za trgovinu, ugostiteljstvo i turizam, Braće Polić 33 , 22000 Šibenik</item>
    </derivirana_varijabla>
  </DomainObject.Predmet.ProtuStrankaListFormatedWithAdress>
  <DomainObject.Predmet.ProtuStrankaListFormatedWithAdressOIB>
    <izvorni_sadrzaj>
      <item>SOLARIUM ŠIBENIK  jednostavno društvo s ograničenom odgovornošću za trgovinu, ugostiteljstvo i turizam, OIB 58060771503, Braće Polić 33 , 22000 Šibenik</item>
    </izvorni_sadrzaj>
    <derivirana_varijabla naziv="DomainObject.Predmet.ProtuStrankaListFormatedWithAdressOIB_1">
      <item>SOLARIUM ŠIBENIK  jednostavno društvo s ograničenom odgovornošću za trgovinu, ugostiteljstvo i turizam, OIB 58060771503, Braće Polić 33 , 22000 Šibenik</item>
    </derivirana_varijabla>
  </DomainObject.Predmet.ProtuStrankaListFormatedWithAdressOIB>
  <DomainObject.Predmet.ProtuStrankaListNazivFormated>
    <izvorni_sadrzaj>
      <item>SOLARIUM ŠIBENIK  jednostavno društvo s ograničenom odgovornošću za trgovinu, ugostiteljstvo i turizam</item>
    </izvorni_sadrzaj>
    <derivirana_varijabla naziv="DomainObject.Predmet.ProtuStrankaListNazivFormated_1">
      <item>SOLARIUM ŠIBENIK  jednostavno društvo s ograničenom odgovornošću za trgovinu, ugostiteljstvo i turizam</item>
    </derivirana_varijabla>
  </DomainObject.Predmet.ProtuStrankaListNazivFormated>
  <DomainObject.Predmet.ProtuStrankaListNazivFormatedOIB>
    <izvorni_sadrzaj>
      <item>SOLARIUM ŠIBENIK  jednostavno društvo s ograničenom odgovornošću za trgovinu, ugostiteljstvo i turizam, OIB 58060771503</item>
    </izvorni_sadrzaj>
    <derivirana_varijabla naziv="DomainObject.Predmet.ProtuStrankaListNazivFormatedOIB_1">
      <item>SOLARIUM ŠIBENIK  jednostavno društvo s ograničenom odgovornošću za trgovinu, ugostiteljstvo i turizam, OIB 58060771503</item>
    </derivirana_varijabla>
  </DomainObject.Predmet.ProtuStrankaListNazivFormatedOIB>
  <DomainObject.Predmet.OstaliListFormated>
    <izvorni_sadrzaj>
      <item>Siniša Kramar</item>
    </izvorni_sadrzaj>
    <derivirana_varijabla naziv="DomainObject.Predmet.OstaliListFormated_1">
      <item>Siniša Kramar</item>
    </derivirana_varijabla>
  </DomainObject.Predmet.OstaliListFormated>
  <DomainObject.Predmet.OstaliListFormatedOIB>
    <izvorni_sadrzaj>
      <item>Siniša Kramar, OIB 47186967902</item>
    </izvorni_sadrzaj>
    <derivirana_varijabla naziv="DomainObject.Predmet.OstaliListFormatedOIB_1">
      <item>Siniša Kramar, OIB 47186967902</item>
    </derivirana_varijabla>
  </DomainObject.Predmet.OstaliListFormatedOIB>
  <DomainObject.Predmet.OstaliListFormatedWithAdress>
    <izvorni_sadrzaj>
      <item>Siniša Kramar, Braće Polić 33, 22000 Šibenik</item>
    </izvorni_sadrzaj>
    <derivirana_varijabla naziv="DomainObject.Predmet.OstaliListFormatedWithAdress_1">
      <item>Siniša Kramar, Braće Polić 33, 22000 Šibenik</item>
    </derivirana_varijabla>
  </DomainObject.Predmet.OstaliListFormatedWithAdress>
  <DomainObject.Predmet.OstaliListFormatedWithAdressOIB>
    <izvorni_sadrzaj>
      <item>Siniša Kramar, OIB 47186967902, Braće Polić 33, 22000 Šibenik</item>
    </izvorni_sadrzaj>
    <derivirana_varijabla naziv="DomainObject.Predmet.OstaliListFormatedWithAdressOIB_1">
      <item>Siniša Kramar, OIB 47186967902, Braće Polić 33, 22000 Šibenik</item>
    </derivirana_varijabla>
  </DomainObject.Predmet.OstaliListFormatedWithAdressOIB>
  <DomainObject.Predmet.OstaliListNazivFormated>
    <izvorni_sadrzaj>
      <item>Siniša Kramar</item>
    </izvorni_sadrzaj>
    <derivirana_varijabla naziv="DomainObject.Predmet.OstaliListNazivFormated_1">
      <item>Siniša Kramar</item>
    </derivirana_varijabla>
  </DomainObject.Predmet.OstaliListNazivFormated>
  <DomainObject.Predmet.OstaliListNazivFormatedOIB>
    <izvorni_sadrzaj>
      <item>Siniša Kramar, OIB 47186967902</item>
    </izvorni_sadrzaj>
    <derivirana_varijabla naziv="DomainObject.Predmet.OstaliListNazivFormatedOIB_1">
      <item>Siniša Kramar, OIB 47186967902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SOLARIUM ŠIBENIK  jednostavno društvo s ograničenom odgovornošću za trgovinu, ugostiteljstvo i turizam</izvorni_sadrzaj>
    <derivirana_varijabla naziv="DomainObject.Predmet.ProtustrankaIDrugi_1">SOLARIUM ŠIBENIK  jednostavno društvo s ograničenom odgovornošću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SOLARIUM ŠIBENIK  jednostavno društvo s ograničenom odgovornošću za trgovinu, ugostiteljstvo i turizam, OIB 58060771503, Braće Polić 33 , 22000 Šibenik</izvorni_sadrzaj>
    <derivirana_varijabla naziv="DomainObject.Predmet.ProtustrankaIDrugiAdressOIB_1">SOLARIUM ŠIBENIK  jednostavno društvo s ograničenom odgovornošću za trgovinu, ugostiteljstvo i turizam, OIB 58060771503, Braće Polić 33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SOLARIUM ŠIBENIK  jednostavno društvo s ograničenom odgovornošću za trgovinu, ugostiteljstvo i turizam</item>
      <item>Siniša Kramar</item>
    </izvorni_sadrzaj>
    <derivirana_varijabla naziv="DomainObject.Predmet.SudioniciListNaziv_1">
      <item>FINA - Podružnica Šibenik</item>
      <item>SOLARIUM ŠIBENIK  jednostavno društvo s ograničenom odgovornošću za trgovinu, ugostiteljstvo i turizam</item>
      <item>Siniša Kramar</item>
    </derivirana_varijabla>
  </DomainObject.Predmet.SudioniciListNaziv>
  <DomainObject.Predmet.SudioniciListAdressOIB>
    <izvorni_sadrzaj>
      <item>FINA - Podružnica Šibenik, OIB 85821130368, Perivoj L. Marune 1,22000 Šibenik</item>
      <item>SOLARIUM ŠIBENIK  jednostavno društvo s ograničenom odgovornošću za trgovinu, ugostiteljstvo i turizam, OIB 58060771503, Braće Polić 33 ,22000 Šibenik</item>
      <item>Siniša Kramar, OIB 47186967902, Braće Polić 33,22000 Šibenik</item>
    </izvorni_sadrzaj>
    <derivirana_varijabla naziv="DomainObject.Predmet.SudioniciListAdressOIB_1">
      <item>FINA - Podružnica Šibenik, OIB 85821130368, Perivoj L. Marune 1,22000 Šibenik</item>
      <item>SOLARIUM ŠIBENIK  jednostavno društvo s ograničenom odgovornošću za trgovinu, ugostiteljstvo i turizam, OIB 58060771503, Braće Polić 33 ,22000 Šibenik</item>
      <item>Siniša Kramar, OIB 47186967902, Braće Polić 33,22000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58060771503</item>
      <item>, OIB 47186967902</item>
    </izvorni_sadrzaj>
    <derivirana_varijabla naziv="DomainObject.Predmet.SudioniciListNazivOIB_1">
      <item>, OIB 85821130368</item>
      <item>, OIB 58060771503</item>
      <item>, OIB 47186967902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2582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2016-02-23T12:46:00Z</dcterms:created>
  <dc:creator>Marina Gulin</dc:creator>
  <cp:lastModifiedBy>Marina Gulin</cp:lastModifiedBy>
  <cp:lastPrinted>2016-02-16T12:17:00Z</cp:lastPrinted>
  <dcterms:modified xmlns:xsi="http://www.w3.org/2001/XMLSchema-instance" xsi:type="dcterms:W3CDTF">2016-02-23T12:47:00Z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