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e324" w14:paraId="54ae32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66D8E">
        <w:t>1857</w:t>
      </w:r>
      <w:r w:rsidR="00843BBB">
        <w:t>/1</w:t>
      </w:r>
      <w:r w:rsidR="0084486C">
        <w:t>7</w:t>
      </w:r>
      <w:r w:rsidR="00843BBB">
        <w:t>-</w:t>
      </w:r>
      <w:r w:rsidR="00175CD1">
        <w:t>12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2522AD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66D8E" w:rsidRPr="009C6C9B">
        <w:rPr>
          <w:lang w:val="pt-BR"/>
        </w:rPr>
        <w:t>Dario Fabrični j.d.o.o., Zagreb, Dore Pejačević 6, OIB 25422371496</w:t>
      </w:r>
      <w:r w:rsidRPr="002522AD">
        <w:rPr>
          <w:lang w:val="pt-BR"/>
        </w:rPr>
        <w:t xml:space="preserve">, </w:t>
      </w:r>
      <w:r w:rsidR="00066D8E">
        <w:rPr>
          <w:lang w:val="pt-BR"/>
        </w:rPr>
        <w:t>24</w:t>
      </w:r>
      <w:r w:rsidR="00395B4F" w:rsidRPr="002522AD">
        <w:rPr>
          <w:lang w:val="pt-BR"/>
        </w:rPr>
        <w:t xml:space="preserve">. </w:t>
      </w:r>
      <w:r w:rsidR="00066D8E">
        <w:rPr>
          <w:lang w:val="pt-BR"/>
        </w:rPr>
        <w:t>kolovoza</w:t>
      </w:r>
      <w:r w:rsidR="0084486C" w:rsidRPr="002522AD">
        <w:rPr>
          <w:lang w:val="pt-BR"/>
        </w:rPr>
        <w:t xml:space="preserve"> 2018</w:t>
      </w:r>
      <w:r w:rsidRPr="002522AD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175CD1">
      <w:pPr>
        <w:ind w:firstLine="708"/>
        <w:jc w:val="both"/>
      </w:pPr>
      <w:r w:rsidRPr="00A93839">
        <w:t xml:space="preserve">I. Otvara se stečajni postupak nad dužnikom </w:t>
      </w:r>
      <w:r w:rsidR="00066D8E" w:rsidRPr="009C6C9B">
        <w:rPr>
          <w:lang w:val="pt-BR"/>
        </w:rPr>
        <w:t>Dario Fabrični j.d.o.o., Zagreb, Dore Pejačević 6, OIB 25422371496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175CD1">
        <w:t xml:space="preserve">Zagrebu </w:t>
      </w:r>
      <w:r w:rsidR="00175CD1" w:rsidRPr="00175CD1">
        <w:t>24</w:t>
      </w:r>
      <w:r w:rsidR="00395B4F" w:rsidRPr="00175CD1">
        <w:t xml:space="preserve">. </w:t>
      </w:r>
      <w:r w:rsidR="00175CD1" w:rsidRPr="00175CD1">
        <w:t>kolovoza</w:t>
      </w:r>
      <w:r w:rsidR="006E23F3" w:rsidRPr="00175CD1">
        <w:t xml:space="preserve"> 201</w:t>
      </w:r>
      <w:r w:rsidR="002522AD" w:rsidRPr="00175CD1">
        <w:t>8</w:t>
      </w:r>
      <w:r w:rsidRPr="00175CD1">
        <w:t xml:space="preserve">. u </w:t>
      </w:r>
      <w:r w:rsidR="00175CD1" w:rsidRPr="00175CD1">
        <w:t>11</w:t>
      </w:r>
      <w:r w:rsidR="00C70ACC" w:rsidRPr="00175CD1">
        <w:t>.</w:t>
      </w:r>
      <w:r w:rsidR="00175CD1" w:rsidRPr="00175CD1">
        <w:t>0</w:t>
      </w:r>
      <w:r w:rsidR="00DC7C75" w:rsidRPr="00175CD1">
        <w:t>0</w:t>
      </w:r>
      <w:r w:rsidRPr="00175CD1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175CD1">
        <w:t>Ibrahim Mehmedović, OIB: 91320064198, Rijeka, A. Starčevića 5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066D8E" w:rsidRPr="009C6C9B">
        <w:rPr>
          <w:lang w:val="pt-BR"/>
        </w:rPr>
        <w:t>Dario Fabrični j.d.o.o., Zagreb, Dore Pejačević 6, OIB 25422371496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066D8E" w:rsidRPr="009C6C9B">
        <w:rPr>
          <w:lang w:val="pt-BR"/>
        </w:rPr>
        <w:t>Dario Fabrični j.d.o.o., Zagreb, Dore Pejačević 6, OIB 25422371496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66D8E" w:rsidP="00066D8E" w:rsidR="00066D8E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9C6C9B">
        <w:t>dan 26. lipnja 2017. u Očevidniku redoslijeda osnova za plaćanje ima evidentirane neizvršene osnove za plaćanje u neprekinutom razdoblju od 120 dana, u ukupnom iznosu od 5.937,70 kn, kao i da dužnik ima 2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066D8E" w:rsidP="00066D8E" w:rsidR="00066D8E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66D8E" w:rsidP="00066D8E" w:rsidR="00066D8E">
      <w:pPr>
        <w:pStyle w:val="Tijeloteksta"/>
        <w:ind w:firstLine="708"/>
      </w:pPr>
      <w:r w:rsidRPr="00B9015B">
        <w:t xml:space="preserve">Slijedom navedenog, </w:t>
      </w:r>
      <w:r>
        <w:t>sud je 24. svibnja 2018.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066D8E" w:rsidP="00066D8E" w:rsidR="00066D8E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5. srpnja</w:t>
      </w:r>
      <w:r w:rsidRPr="00184012">
        <w:t xml:space="preserve"> 201</w:t>
      </w:r>
      <w:r>
        <w:t xml:space="preserve">8. zastupnik po zakonu dužnika naveo je </w:t>
      </w:r>
      <w:r w:rsidRPr="00DF7FAC">
        <w:t xml:space="preserve">da se ne protivi prijedlogu da se nad društvom </w:t>
      </w:r>
      <w:r w:rsidRPr="009C6C9B">
        <w:rPr>
          <w:lang w:val="pt-BR"/>
        </w:rPr>
        <w:t>Dario Fabrični j.d.o.o., Zagreb, Dore Pejačević 6, OIB 25422371496</w:t>
      </w:r>
      <w:r>
        <w:t xml:space="preserve">, otvori stečaj te izjavio da dužnik nema imovine, kako pokretnina tako ni nekretnina kao niti novčanih tražbina te da je dužnik prestao s obavljanjem djelatnosti u prosincu 2017. </w:t>
      </w:r>
    </w:p>
    <w:p w:rsidRDefault="00066D8E" w:rsidP="00066D8E" w:rsidR="00066D8E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066D8E" w:rsidP="00066D8E" w:rsidR="00066D8E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4</w:t>
      </w:r>
      <w:r w:rsidRPr="00AC7999">
        <w:t xml:space="preserve"> spisa) utvrdio da dužnik nije vlasnik nekretnina.</w:t>
      </w:r>
    </w:p>
    <w:p w:rsidRDefault="00066D8E" w:rsidP="00066D8E" w:rsidR="00066D8E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9C6C9B">
        <w:t>9. svibnja 2018. (list 10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066D8E" w:rsidP="00066D8E" w:rsidR="00066D8E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3. svibnja 2018 u Očevidniku redoslijeda osnova za plaćanje imao neizvršene osnove za plaćanje u neprekinutom razdoblju od 430 dana u ukupnom iznosu od 9.230,23 kn.</w:t>
      </w:r>
    </w:p>
    <w:p w:rsidRDefault="00066D8E" w:rsidP="00066D8E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4486C">
        <w:t>1</w:t>
      </w:r>
      <w:r w:rsidR="00066D8E">
        <w:t>7</w:t>
      </w:r>
      <w:r w:rsidR="0084486C">
        <w:t xml:space="preserve">. </w:t>
      </w:r>
      <w:r w:rsidR="00066D8E">
        <w:t>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066D8E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84486C">
        <w:t>1</w:t>
      </w:r>
      <w:r w:rsidR="00066D8E">
        <w:t>7</w:t>
      </w:r>
      <w:r w:rsidR="006E23F3" w:rsidRPr="006E23F3">
        <w:t xml:space="preserve">. </w:t>
      </w:r>
      <w:r w:rsidR="00066D8E">
        <w:t>srpnja</w:t>
      </w:r>
      <w:r w:rsidR="006E23F3" w:rsidRPr="006E23F3">
        <w:t xml:space="preserve"> 201</w:t>
      </w:r>
      <w:r w:rsidR="0084486C">
        <w:t>8</w:t>
      </w:r>
      <w:r w:rsidRPr="006E23F3">
        <w:t>. Vjerovnici nisu predujmili iznos od 2</w:t>
      </w:r>
      <w:r w:rsidR="00066D8E">
        <w:t>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4486C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</w:t>
      </w:r>
      <w:r w:rsidR="00053309" w:rsidRPr="003A7D16">
        <w:t xml:space="preserve"> i kako nije predujmljen iznos za pokriće troškova prethodnog i stečajnog postupka određen rješenjem 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2522AD">
      <w:pPr>
        <w:jc w:val="center"/>
      </w:pPr>
      <w:r w:rsidRPr="00372077">
        <w:t xml:space="preserve">U </w:t>
      </w:r>
      <w:r w:rsidR="00C12410" w:rsidRPr="002522AD">
        <w:t>Zagreb</w:t>
      </w:r>
      <w:r w:rsidR="00CA4E71" w:rsidRPr="002522AD">
        <w:t xml:space="preserve">u </w:t>
      </w:r>
      <w:r w:rsidR="00066D8E">
        <w:t>24</w:t>
      </w:r>
      <w:r w:rsidR="0084486C" w:rsidRPr="002522AD">
        <w:t xml:space="preserve">. </w:t>
      </w:r>
      <w:r w:rsidR="00066D8E">
        <w:t>kolovoza</w:t>
      </w:r>
      <w:r w:rsidR="00B6336F" w:rsidRPr="002522AD">
        <w:t xml:space="preserve"> </w:t>
      </w:r>
      <w:r w:rsidR="0084486C" w:rsidRPr="002522AD">
        <w:t>2018</w:t>
      </w:r>
      <w:r w:rsidR="00C12410" w:rsidRPr="002522AD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E7F93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4E7F93" w:rsidP="007B64C7" w:rsidR="004E7F93">
      <w:pPr>
        <w:ind w:firstLine="708" w:left="3540"/>
        <w:jc w:val="right"/>
      </w:pPr>
    </w:p>
    <w:p w:rsidRDefault="004E7F93" w:rsidP="007B64C7" w:rsidR="004E7F93">
      <w:pPr>
        <w:ind w:firstLine="708" w:left="3540"/>
        <w:jc w:val="right"/>
      </w:pPr>
      <w:r>
        <w:t>Za točnost otpravka-ovlašteni službenik:</w:t>
      </w:r>
    </w:p>
    <w:p w:rsidRDefault="004E7F93" w:rsidP="007B64C7" w:rsidR="004E7F9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E7F9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66D8E">
          <w:t>1857/17-</w:t>
        </w:r>
        <w:r w:rsidR="00175CD1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6D8E"/>
    <w:rsid w:val="00144607"/>
    <w:rsid w:val="00154D5E"/>
    <w:rsid w:val="00175CD1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E7F93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St-1857/2017</izvorni_sadrzaj>
    <derivirana_varijabla naziv="DomainObject.Predmet.OznakaBroj_1">St-1857/2017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Fabrični j.d.o.o. zastupanog po punomoćniku Dario Fabrični</izvorni_sadrzaj>
    <derivirana_varijabla naziv="DomainObject.Predmet.ProtustrankaFormated_1">  Dario Fabrični j.d.o.o. zastupanog po punomoćniku Dario Fabrični</derivirana_varijabla>
  </DomainObject.Predmet.ProtustrankaFormated>
  <DomainObject.Predmet.ProtustrankaFormatedOIB>
    <izvorni_sadrzaj>  Dario Fabrični j.d.o.o., OIB 25422371496 zastupanog po punomoćniku Dario Fabrični</izvorni_sadrzaj>
    <derivirana_varijabla naziv="DomainObject.Predmet.ProtustrankaFormatedOIB_1">  Dario Fabrični j.d.o.o., OIB 25422371496 zastupanog po punomoćniku Dario Fabrični</derivirana_varijabla>
  </DomainObject.Predmet.ProtustrankaFormatedOIB>
  <DomainObject.Predmet.ProtustrankaFormatedWithAdress>
    <izvorni_sadrzaj> Dario Fabrični j.d.o.o., Dore Pejačević 6, 10000 Zagreb zastupanog po punomoćniku Dario Fabrični</izvorni_sadrzaj>
    <derivirana_varijabla naziv="DomainObject.Predmet.ProtustrankaFormatedWithAdress_1"> Dario Fabrični j.d.o.o., Dore Pejačević 6, 10000 Zagreb zastupanog po punomoćniku Dario Fabrični</derivirana_varijabla>
  </DomainObject.Predmet.ProtustrankaFormatedWithAdress>
  <DomainObject.Predmet.ProtustrankaFormatedWithAdressOIB>
    <izvorni_sadrzaj> Dario Fabrični j.d.o.o., OIB 25422371496, Dore Pejačević 6, 10000 Zagreb zastupanog po punomoćniku Dario Fabrični</izvorni_sadrzaj>
    <derivirana_varijabla naziv="DomainObject.Predmet.ProtustrankaFormatedWithAdressOIB_1"> Dario Fabrični j.d.o.o., OIB 25422371496, Dore Pejačević 6, 10000 Zagreb zastupanog po punomoćniku Dario Fabrični</derivirana_varijabla>
  </DomainObject.Predmet.ProtustrankaFormatedWithAdressOIB>
  <DomainObject.Predmet.ProtustrankaWithAdress>
    <izvorni_sadrzaj>Dario Fabrični j.d.o.o. Dore Pejačević 6, 10000 Zagreb</izvorni_sadrzaj>
    <derivirana_varijabla naziv="DomainObject.Predmet.ProtustrankaWithAdress_1">Dario Fabrični j.d.o.o. Dore Pejačević 6, 10000 Zagreb</derivirana_varijabla>
  </DomainObject.Predmet.ProtustrankaWithAdress>
  <DomainObject.Predmet.ProtustrankaWithAdressOIB>
    <izvorni_sadrzaj>Dario Fabrični j.d.o.o., OIB 25422371496, Dore Pejačević 6, 10000 Zagreb</izvorni_sadrzaj>
    <derivirana_varijabla naziv="DomainObject.Predmet.ProtustrankaWithAdressOIB_1">Dario Fabrični j.d.o.o., OIB 25422371496, Dore Pejačević 6, 10000 Zagreb</derivirana_varijabla>
  </DomainObject.Predmet.ProtustrankaWithAdressOIB>
  <DomainObject.Predmet.ProtustrankaNazivFormated>
    <izvorni_sadrzaj>Dario Fabrični j.d.o.o.</izvorni_sadrzaj>
    <derivirana_varijabla naziv="DomainObject.Predmet.ProtustrankaNazivFormated_1">Dario Fabrični j.d.o.o.</derivirana_varijabla>
  </DomainObject.Predmet.ProtustrankaNazivFormated>
  <DomainObject.Predmet.ProtustrankaNazivFormatedOIB>
    <izvorni_sadrzaj>Dario Fabrični j.d.o.o., OIB 25422371496</izvorni_sadrzaj>
    <derivirana_varijabla naziv="DomainObject.Predmet.ProtustrankaNazivFormatedOIB_1">Dario Fabrični j.d.o.o., OIB 25422371496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Dario Fabrični j.d.o.o. zastupanog po punomoćniku Dario Fabrični</item>
    </izvorni_sadrzaj>
    <derivirana_varijabla naziv="DomainObject.Predmet.ProtuStrankaListFormated_1">
      <item>Dario Fabrični j.d.o.o. zastupanog po punomoćniku Dario Fabrični</item>
    </derivirana_varijabla>
  </DomainObject.Predmet.ProtuStrankaListFormated>
  <DomainObject.Predmet.ProtuStrankaListFormatedOIB>
    <izvorni_sadrzaj>
      <item>Dario Fabrični j.d.o.o., OIB 25422371496 zastupanog po punomoćniku Dario Fabrični</item>
    </izvorni_sadrzaj>
    <derivirana_varijabla naziv="DomainObject.Predmet.ProtuStrankaListFormatedOIB_1">
      <item>Dario Fabrični j.d.o.o., OIB 25422371496 zastupanog po punomoćniku Dario Fabrični</item>
    </derivirana_varijabla>
  </DomainObject.Predmet.ProtuStrankaListFormatedOIB>
  <DomainObject.Predmet.ProtuStrankaListFormatedWithAdress>
    <izvorni_sadrzaj>
      <item>Dario Fabrični j.d.o.o., Dore Pejačević 6, 10000 Zagreb zastupanog po punomoćniku Dario Fabrični</item>
    </izvorni_sadrzaj>
    <derivirana_varijabla naziv="DomainObject.Predmet.ProtuStrankaListFormatedWithAdress_1">
      <item>Dario Fabrični j.d.o.o., Dore Pejačević 6, 10000 Zagreb zastupanog po punomoćniku Dario Fabrični</item>
    </derivirana_varijabla>
  </DomainObject.Predmet.ProtuStrankaListFormatedWithAdress>
  <DomainObject.Predmet.ProtuStrankaListFormatedWithAdressOIB>
    <izvorni_sadrzaj>
      <item>Dario Fabrični j.d.o.o., OIB 25422371496, Dore Pejačević 6, 10000 Zagreb zastupanog po punomoćniku Dario Fabrični</item>
    </izvorni_sadrzaj>
    <derivirana_varijabla naziv="DomainObject.Predmet.ProtuStrankaListFormatedWithAdressOIB_1">
      <item>Dario Fabrični j.d.o.o., OIB 25422371496, Dore Pejačević 6, 10000 Zagreb zastupanog po punomoćniku Dario Fabrični</item>
    </derivirana_varijabla>
  </DomainObject.Predmet.ProtuStrankaListFormatedWithAdressOIB>
  <DomainObject.Predmet.ProtuStrankaListNazivFormated>
    <izvorni_sadrzaj>
      <item>Dario Fabrični j.d.o.o.</item>
    </izvorni_sadrzaj>
    <derivirana_varijabla naziv="DomainObject.Predmet.ProtuStrankaListNazivFormated_1">
      <item>Dario Fabrični j.d.o.o.</item>
    </derivirana_varijabla>
  </DomainObject.Predmet.ProtuStrankaListNazivFormated>
  <DomainObject.Predmet.ProtuStrankaListNazivFormatedOIB>
    <izvorni_sadrzaj>
      <item>Dario Fabrični j.d.o.o., OIB 25422371496</item>
    </izvorni_sadrzaj>
    <derivirana_varijabla naziv="DomainObject.Predmet.ProtuStrankaListNazivFormatedOIB_1">
      <item>Dario Fabrični j.d.o.o., OIB 25422371496</item>
    </derivirana_varijabla>
  </DomainObject.Predmet.ProtuStrankaListNazivFormatedOIB>
  <DomainObject.Predmet.OstaliListFormated>
    <izvorni_sadrzaj>
      <item>Dario Fabrični punomoćnik sudionika u postupku Dario Fabrični j.d.o.o.</item>
    </izvorni_sadrzaj>
    <derivirana_varijabla naziv="DomainObject.Predmet.OstaliListFormated_1">
      <item>Dario Fabrični punomoćnik sudionika u postupku Dario Fabrični j.d.o.o.</item>
    </derivirana_varijabla>
  </DomainObject.Predmet.OstaliListFormated>
  <DomainObject.Predmet.OstaliListFormatedOIB>
    <izvorni_sadrzaj>
      <item>Dario Fabrični, OIB 39693260935 punomoćnik sudionika u postupku Dario Fabrični j.d.o.o.</item>
    </izvorni_sadrzaj>
    <derivirana_varijabla naziv="DomainObject.Predmet.OstaliListFormatedOIB_1">
      <item>Dario Fabrični, OIB 39693260935 punomoćnik sudionika u postupku Dario Fabrični j.d.o.o.</item>
    </derivirana_varijabla>
  </DomainObject.Predmet.OstaliListFormatedOIB>
  <DomainObject.Predmet.OstaliListFormatedWithAdress>
    <izvorni_sadrzaj>
      <item>Dario Fabrični, Ulica Dore Pejačević 6, 10000 Zagreb punomoćnik sudionika u postupku Dario Fabrični j.d.o.o.</item>
    </izvorni_sadrzaj>
    <derivirana_varijabla naziv="DomainObject.Predmet.OstaliListFormatedWithAdress_1">
      <item>Dario Fabrični, Ulica Dore Pejačević 6, 10000 Zagreb punomoćnik sudionika u postupku Dario Fabrični j.d.o.o.</item>
    </derivirana_varijabla>
  </DomainObject.Predmet.OstaliListFormatedWithAdress>
  <DomainObject.Predmet.OstaliListFormatedWithAdressOIB>
    <izvorni_sadrzaj>
      <item>Dario Fabrični, OIB 39693260935, Ulica Dore Pejačević 6, 10000 Zagreb punomoćnik sudionika u postupku Dario Fabrični j.d.o.o.</item>
    </izvorni_sadrzaj>
    <derivirana_varijabla naziv="DomainObject.Predmet.OstaliListFormatedWithAdressOIB_1">
      <item>Dario Fabrični, OIB 39693260935, Ulica Dore Pejačević 6, 10000 Zagreb punomoćnik sudionika u postupku Dario Fabrični j.d.o.o.</item>
    </derivirana_varijabla>
  </DomainObject.Predmet.OstaliListFormatedWithAdressOIB>
  <DomainObject.Predmet.OstaliListNazivFormated>
    <izvorni_sadrzaj>
      <item>Dario Fabrični</item>
    </izvorni_sadrzaj>
    <derivirana_varijabla naziv="DomainObject.Predmet.OstaliListNazivFormated_1">
      <item>Dario Fabrični</item>
    </derivirana_varijabla>
  </DomainObject.Predmet.OstaliListNazivFormated>
  <DomainObject.Predmet.OstaliListNazivFormatedOIB>
    <izvorni_sadrzaj>
      <item>Dario Fabrični, OIB 39693260935</item>
    </izvorni_sadrzaj>
    <derivirana_varijabla naziv="DomainObject.Predmet.OstaliListNazivFormatedOIB_1">
      <item>Dario Fabrični, OIB 39693260935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Dario Fabrični j.d.o.o.</izvorni_sadrzaj>
    <derivirana_varijabla naziv="DomainObject.Predmet.ProtustrankaIDrugi_1">Dario Fabrični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Dario Fabrični j.d.o.o., OIB 25422371496, Dore Pejačević 6, 10000 Zagreb</izvorni_sadrzaj>
    <derivirana_varijabla naziv="DomainObject.Predmet.ProtustrankaIDrugiAdressOIB_1">Dario Fabrični j.d.o.o., OIB 25422371496, Dore Pejačević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Fabrični j.d.o.o.</item>
      <item>FINA Regionalni centar Zagreb</item>
      <item>Dario Fabrični</item>
      <item>VJEROVNICI</item>
    </izvorni_sadrzaj>
    <derivirana_varijabla naziv="DomainObject.Predmet.SudioniciListNaziv_1">
      <item>Dario Fabrični j.d.o.o.</item>
      <item>FINA Regionalni centar Zagreb</item>
      <item>Dario Fabrični</item>
      <item>VJEROVNICI</item>
    </derivirana_varijabla>
  </DomainObject.Predmet.SudioniciListNaziv>
  <DomainObject.Predmet.SudioniciListAdressOIB>
    <izvorni_sadrzaj>
      <item>Dario Fabrični j.d.o.o., OIB 25422371496, Dore Pejačević 6,10000 Zagreb</item>
      <item>FINA Regionalni centar Zagreb, OIB 85821130368, Trg svibanjskih žrtava 1995. 1,10000 Zagreb</item>
      <item>Dario Fabrični, OIB 39693260935, Ulica Dore Pejačević 6,10000 Zagreb</item>
      <item>VJEROVNICI</item>
    </izvorni_sadrzaj>
    <derivirana_varijabla naziv="DomainObject.Predmet.SudioniciListAdressOIB_1">
      <item>Dario Fabrični j.d.o.o., OIB 25422371496, Dore Pejačević 6,10000 Zagreb</item>
      <item>FINA Regionalni centar Zagreb, OIB 85821130368, Trg svibanjskih žrtava 1995. 1,10000 Zagreb</item>
      <item>Dario Fabrični, OIB 39693260935, Ulica Dore Pejačević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25422371496</item>
      <item>, OIB 85821130368</item>
      <item>, OIB 39693260935</item>
      <item>, OIB null</item>
    </izvorni_sadrzaj>
    <derivirana_varijabla naziv="DomainObject.Predmet.SudioniciListNazivOIB_1">
      <item>, OIB 25422371496</item>
      <item>, OIB 85821130368</item>
      <item>, OIB 39693260935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80C91-3B87-46F8-83BB-F06916308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5761</properties:Characters>
  <properties:Lines>113</properties:Lines>
  <properties:Paragraphs>36</properties:Paragraphs>
  <properties:TotalTime>409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2018-08-24T08:45:00Z</cp:lastPrinted>
  <dcterms:modified xmlns:xsi="http://www.w3.org/2001/XMLSchema-instance" xsi:type="dcterms:W3CDTF">2018-08-24T08:45:00Z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 .p.čl.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