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d819" w14:paraId="1b1d819" w:rsidRDefault="00AE649C" w:rsidP="00FA5B5E" w:rsidR="00AE649C" w:rsidRPr="00B76F3C">
      <w:pPr>
        <w:pStyle w:val="Naslov3"/>
        <w15:collapsed w:val="false"/>
      </w:pPr>
    </w:p>
    <w:p w:rsidRDefault="007B0F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B0F0D" w:rsidP="007B0F0D" w:rsidR="007B0F0D">
      <w:pPr>
        <w:jc w:val="right"/>
        <w:rPr>
          <w:b/>
        </w:rPr>
      </w:pPr>
    </w:p>
    <w:p w:rsidRDefault="007B0F0D" w:rsidP="007B0F0D" w:rsidR="007B0F0D">
      <w:pPr>
        <w:jc w:val="right"/>
        <w:rPr>
          <w:b/>
        </w:rPr>
      </w:pPr>
      <w:r>
        <w:rPr>
          <w:b/>
        </w:rPr>
        <w:t>3 St-497/2015-11</w:t>
      </w:r>
    </w:p>
    <w:p w:rsidRDefault="007B0F0D" w:rsidP="007B0F0D" w:rsidR="007B0F0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B0F0D" w:rsidP="007B0F0D" w:rsidR="007B0F0D" w:rsidRPr="007B0F0D">
      <w:pPr>
        <w:jc w:val="center"/>
        <w:rPr>
          <w:b/>
        </w:rPr>
      </w:pPr>
      <w:r>
        <w:rPr>
          <w:b/>
        </w:rPr>
        <w:t>R J E Š E N J E</w:t>
      </w:r>
    </w:p>
    <w:p w:rsidRDefault="007B0F0D" w:rsidP="007B0F0D" w:rsidR="007B0F0D" w:rsidRPr="007B0F0D">
      <w:pPr>
        <w:ind w:firstLine="708"/>
        <w:jc w:val="both"/>
      </w:pPr>
      <w:r>
        <w:t xml:space="preserve">TRGOVAČKI SUD U BJELOVARU, OIB 07942269267, po stečajnom sucu Sanjani Zorinc odlučujući po prijedlogu predlagatelja radnika Biserka Brlića iz </w:t>
      </w:r>
      <w:proofErr w:type="spellStart"/>
      <w:r>
        <w:t>Turanovca</w:t>
      </w:r>
      <w:proofErr w:type="spellEnd"/>
      <w:r>
        <w:t xml:space="preserve">, </w:t>
      </w:r>
      <w:proofErr w:type="spellStart"/>
      <w:r>
        <w:t>Turanovac</w:t>
      </w:r>
      <w:proofErr w:type="spellEnd"/>
      <w:r>
        <w:t xml:space="preserve"> 8, OIB 72984661064, za otvaranje stečajnog postupka nad dužnikom BRLIĆ d.o.o. </w:t>
      </w:r>
      <w:proofErr w:type="spellStart"/>
      <w:r>
        <w:t>Turanovac</w:t>
      </w:r>
      <w:proofErr w:type="spellEnd"/>
      <w:r>
        <w:t xml:space="preserve">, </w:t>
      </w:r>
      <w:proofErr w:type="spellStart"/>
      <w:r>
        <w:t>Turanovac</w:t>
      </w:r>
      <w:proofErr w:type="spellEnd"/>
      <w:r>
        <w:t xml:space="preserve"> 8,  OIB 41173420129, MBS 010045711,  dana 13. travnja 2016. godine </w:t>
      </w:r>
    </w:p>
    <w:p w:rsidRDefault="007B0F0D" w:rsidP="007B0F0D" w:rsidR="007B0F0D">
      <w:pPr>
        <w:jc w:val="center"/>
        <w:rPr>
          <w:b/>
        </w:rPr>
      </w:pPr>
      <w:r>
        <w:rPr>
          <w:b/>
        </w:rPr>
        <w:t>r i j e š i o  j e</w:t>
      </w:r>
    </w:p>
    <w:p w:rsidRDefault="007B0F0D" w:rsidP="007B0F0D" w:rsidR="007B0F0D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7B0F0D" w:rsidP="007B0F0D" w:rsidR="007B0F0D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7B0F0D" w:rsidP="007B0F0D" w:rsidR="007B0F0D">
      <w:pPr>
        <w:jc w:val="center"/>
      </w:pPr>
      <w:r>
        <w:rPr>
          <w:b/>
        </w:rPr>
        <w:t>Obrazloženje</w:t>
      </w:r>
    </w:p>
    <w:p w:rsidRDefault="007B0F0D" w:rsidP="007B0F0D" w:rsidR="007B0F0D">
      <w:pPr>
        <w:jc w:val="both"/>
      </w:pPr>
      <w:r>
        <w:tab/>
        <w:t xml:space="preserve">Budući da iz navoda direktora stečajnog dužnika na ročištu održanom dana 13. travnja 2016. godine, proizlazi da imovina dužnika koja bi ušla u stečajnu  masu nije dovoljna ni za namirenje troškova tog postupka, odnosno da dužnik nema nikakve imovine, temeljem čl. 132. st. 1. i  2. Stečajnog zakona ("Narodne novine" br. 71/15) riješeno je kao u izreci. </w:t>
      </w:r>
    </w:p>
    <w:p w:rsidRDefault="007B0F0D" w:rsidP="007B0F0D" w:rsidR="007B0F0D" w:rsidRPr="007B0F0D">
      <w:pPr>
        <w:jc w:val="center"/>
      </w:pPr>
      <w:r>
        <w:t xml:space="preserve">U Bjelovaru, 13. travnja 2016. godine </w:t>
      </w:r>
    </w:p>
    <w:p w:rsidRDefault="007B0F0D" w:rsidP="007B0F0D" w:rsidR="007B0F0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7B0F0D" w:rsidP="007B0F0D" w:rsidR="007B0F0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7B0F0D" w:rsidP="007B0F0D" w:rsidR="007B0F0D">
      <w:pPr>
        <w:jc w:val="both"/>
      </w:pPr>
      <w:bookmarkStart w:name="_GoBack" w:id="0"/>
      <w:bookmarkEnd w:id="0"/>
    </w:p>
    <w:p w:rsidRDefault="007B0F0D" w:rsidP="007B0F0D" w:rsidR="007B0F0D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7B0F0D" w:rsidP="007B0F0D" w:rsidR="007B0F0D">
      <w:pPr>
        <w:jc w:val="both"/>
      </w:pPr>
      <w:proofErr w:type="spellStart"/>
      <w:r>
        <w:t>Rj</w:t>
      </w:r>
      <w:proofErr w:type="spellEnd"/>
      <w:r>
        <w:t>.</w:t>
      </w:r>
    </w:p>
    <w:p w:rsidRDefault="007B0F0D" w:rsidP="007B0F0D" w:rsidR="007B0F0D">
      <w:pPr>
        <w:jc w:val="both"/>
      </w:pPr>
      <w:r>
        <w:t>Dna: e-oglasna ploča</w:t>
      </w:r>
    </w:p>
    <w:p w:rsidRDefault="007B0F0D" w:rsidP="007B0F0D" w:rsidR="007B0F0D">
      <w:pPr>
        <w:jc w:val="both"/>
      </w:pPr>
      <w:proofErr w:type="spellStart"/>
      <w:r>
        <w:t>Bj</w:t>
      </w:r>
      <w:proofErr w:type="spellEnd"/>
      <w:r>
        <w:t>. 13.4.2016.</w:t>
      </w:r>
    </w:p>
    <w:p w:rsidRDefault="00EA1C6D" w:rsidP="007B0F0D" w:rsidR="00DA0242">
      <w:pPr>
        <w:pStyle w:val="SudSjedite"/>
      </w:pPr>
      <w:r>
        <w:tab/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F0D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738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St-497/2015-11</izvorni_sadrzaj>
    <derivirana_varijabla naziv="DomainObject.Oznaka_1">St-497/2015-11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BRLIĆ društvo s ograničenom odgovornošću za proizvodnju, trgovinu i usluge, Turanovac</izvorni_sadrzaj>
    <derivirana_varijabla naziv="DomainObject.Predmet.ProtustrankaFormated_1">  BRLIĆ društvo s ograničenom odgovornošću za proizvodnju, trgovinu i usluge, Turanovac</derivirana_varijabla>
  </DomainObject.Predmet.ProtustrankaFormated>
  <DomainObject.Predmet.ProtustrankaFormatedOIB>
    <izvorni_sadrzaj>  BRLIĆ društvo s ograničenom odgovornošću za proizvodnju, trgovinu i usluge, Turanovac, OIB 41173420129</izvorni_sadrzaj>
    <derivirana_varijabla naziv="DomainObject.Predmet.ProtustrankaFormatedOIB_1">  BRLIĆ društvo s ograničenom odgovornošću za proizvodnju, trgovinu i usluge, Turanovac, OIB 41173420129</derivirana_varijabla>
  </DomainObject.Predmet.ProtustrankaFormatedOIB>
  <DomainObject.Predmet.ProtustrankaFormatedWithAdress>
    <izvorni_sadrzaj> BRLIĆ društvo s ograničenom odgovornošću za proizvodnju, trgovinu i usluge, Turanovac, Turanovac 8, 33406 Turanovac</izvorni_sadrzaj>
    <derivirana_varijabla naziv="DomainObject.Predmet.ProtustrankaFormatedWithAdress_1"> BRLIĆ društvo s ograničenom odgovornošću za proizvodnju, trgovinu i usluge, Turanovac, Turanovac 8, 33406 Turanovac</derivirana_varijabla>
  </DomainObject.Predmet.ProtustrankaFormatedWithAdress>
  <DomainObject.Predmet.ProtustrankaFormatedWithAdressOIB>
    <izvorni_sadrzaj> BRLIĆ društvo s ograničenom odgovornošću za proizvodnju, trgovinu i usluge, Turanovac, OIB 41173420129, Turanovac 8, 33406 Turanovac</izvorni_sadrzaj>
    <derivirana_varijabla naziv="DomainObject.Predmet.ProtustrankaFormatedWithAdressOIB_1"> BRLIĆ društvo s ograničenom odgovornošću za proizvodnju, trgovinu i usluge, Turanovac, OIB 41173420129, Turanovac 8, 33406 Turanovac</derivirana_varijabla>
  </DomainObject.Predmet.ProtustrankaFormatedWithAdressOIB>
  <DomainObject.Predmet.ProtustrankaWithAdress>
    <izvorni_sadrzaj>BRLIĆ društvo s ograničenom odgovornošću za proizvodnju, trgovinu i usluge, Turanovac Turanovac 8, 33406 Turanovac</izvorni_sadrzaj>
    <derivirana_varijabla naziv="DomainObject.Predmet.ProtustrankaWithAdress_1">BRLIĆ društvo s ograničenom odgovornošću za proizvodnju, trgovinu i usluge, Turanovac Turanovac 8, 33406 Turanovac</derivirana_varijabla>
  </DomainObject.Predmet.ProtustrankaWithAdress>
  <DomainObject.Predmet.ProtustrankaWithAdressOIB>
    <izvorni_sadrzaj>BRLIĆ društvo s ograničenom odgovornošću za proizvodnju, trgovinu i usluge, Turanovac, OIB 41173420129, Turanovac 8, 33406 Turanovac</izvorni_sadrzaj>
    <derivirana_varijabla naziv="DomainObject.Predmet.ProtustrankaWithAdressOIB_1">BRLIĆ društvo s ograničenom odgovornošću za proizvodnju, trgovinu i usluge, Turanovac, OIB 41173420129, Turanovac 8, 33406 Turanovac</derivirana_varijabla>
  </DomainObject.Predmet.ProtustrankaWithAdressOIB>
  <DomainObject.Predmet.ProtustrankaNazivFormated>
    <izvorni_sadrzaj>BRLIĆ društvo s ograničenom odgovornošću za proizvodnju, trgovinu i usluge, Turanovac</izvorni_sadrzaj>
    <derivirana_varijabla naziv="DomainObject.Predmet.ProtustrankaNazivFormated_1">BRLIĆ društvo s ograničenom odgovornošću za proizvodnju, trgovinu i usluge, Turanovac</derivirana_varijabla>
  </DomainObject.Predmet.ProtustrankaNazivFormated>
  <DomainObject.Predmet.ProtustrankaNazivFormatedOIB>
    <izvorni_sadrzaj>BRLIĆ društvo s ograničenom odgovornošću za proizvodnju, trgovinu i usluge, Turanovac, OIB 41173420129</izvorni_sadrzaj>
    <derivirana_varijabla naziv="DomainObject.Predmet.ProtustrankaNazivFormatedOIB_1">BRLIĆ društvo s ograničenom odgovornošću za proizvodnju, trgovinu i usluge, Turanovac, OIB 41173420129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Biserko Brlić; FINANCIJSKA AGENCIJA, RC ZAGREB, Podružnica Bjelovar</izvorni_sadrzaj>
    <derivirana_varijabla naziv="DomainObject.Predmet.StrankaFormated_1">  Biserko Brlić; FINANCIJSKA AGENCIJA, RC ZAGREB, Podružnica Bjelovar</derivirana_varijabla>
  </DomainObject.Predmet.StrankaFormated>
  <DomainObject.Predmet.StrankaFormatedOIB>
    <izvorni_sadrzaj>  Biserko Brlić, OIB 72984661064; FINANCIJSKA AGENCIJA, RC ZAGREB, Podružnica Bjelovar, OIB 85821130368</izvorni_sadrzaj>
    <derivirana_varijabla naziv="DomainObject.Predmet.StrankaFormatedOIB_1">  Biserko Brlić, OIB 72984661064; FINANCIJSKA AGENCIJA, RC ZAGREB, Podružnica Bjelovar, OIB 85821130368</derivirana_varijabla>
  </DomainObject.Predmet.StrankaFormatedOIB>
  <DomainObject.Predmet.StrankaFormatedWithAdress>
    <izvorni_sadrzaj> Biserko Brlić, Turanovac 8, 33406 Turanovac; FINANCIJSKA AGENCIJA, RC ZAGREB, Podružnica Bjelovar, F. Supila 4, 43000 Bjelovar</izvorni_sadrzaj>
    <derivirana_varijabla naziv="DomainObject.Predmet.StrankaFormatedWithAdress_1"> Biserko Brlić, Turanovac 8, 33406 Turanovac; FINANCIJSKA AGENCIJA, RC ZAGREB, Podružnica Bjelovar, F. Supila 4, 43000 Bjelovar</derivirana_varijabla>
  </DomainObject.Predmet.StrankaFormatedWithAdress>
  <DomainObject.Predmet.StrankaFormatedWithAdressOIB>
    <izvorni_sadrzaj> Biserko Brlić, OIB 72984661064, Turanovac 8, 33406 Turanovac; FINANCIJSKA AGENCIJA, RC ZAGREB, Podružnica Bjelovar, OIB 85821130368, F. Supila 4, 43000 Bjelovar</izvorni_sadrzaj>
    <derivirana_varijabla naziv="DomainObject.Predmet.StrankaFormatedWithAdressOIB_1"> Biserko Brlić, OIB 72984661064, Turanovac 8, 33406 Turanovac; FINANCIJSKA AGENCIJA, RC ZAGREB, Podružnica Bjelovar, OIB 85821130368, F. Supila 4, 43000 Bjelovar</derivirana_varijabla>
  </DomainObject.Predmet.StrankaFormatedWithAdressOIB>
  <DomainObject.Predmet.StrankaWithAdress>
    <izvorni_sadrzaj>Biserko Brlić Turanovac 8,33406 Turanovac,FINANCIJSKA AGENCIJA, RC ZAGREB, Podružnica Bjelovar F. Supila 4,43000 Bjelovar</izvorni_sadrzaj>
    <derivirana_varijabla naziv="DomainObject.Predmet.StrankaWithAdress_1">Biserko Brlić Turanovac 8,33406 Turanovac,FINANCIJSKA AGENCIJA, RC ZAGREB, Podružnica Bjelovar F. Supila 4,43000 Bjelovar</derivirana_varijabla>
  </DomainObject.Predmet.StrankaWithAdress>
  <DomainObject.Predmet.StrankaWithAdressOIB>
    <izvorni_sadrzaj>Biserko Brlić, OIB 72984661064, Turanovac 8,33406 Turanovac,FINANCIJSKA AGENCIJA, RC ZAGREB, Podružnica Bjelovar, OIB 85821130368, F. Supila 4,43000 Bjelovar</izvorni_sadrzaj>
    <derivirana_varijabla naziv="DomainObject.Predmet.StrankaWithAdressOIB_1">Biserko Brlić, OIB 72984661064, Turanovac 8,33406 Turanovac,FINANCIJSKA AGENCIJA, RC ZAGREB, Podružnica Bjelovar, OIB 85821130368, F. Supila 4,43000 Bjelovar</derivirana_varijabla>
  </DomainObject.Predmet.StrankaWithAdressOIB>
  <DomainObject.Predmet.StrankaNazivFormated>
    <izvorni_sadrzaj>Biserko Brlić,FINANCIJSKA AGENCIJA, RC ZAGREB, Podružnica Bjelovar</izvorni_sadrzaj>
    <derivirana_varijabla naziv="DomainObject.Predmet.StrankaNazivFormated_1">Biserko Brlić,FINANCIJSKA AGENCIJA, RC ZAGREB, Podružnica Bjelovar</derivirana_varijabla>
  </DomainObject.Predmet.StrankaNazivFormated>
  <DomainObject.Predmet.StrankaNazivFormatedOIB>
    <izvorni_sadrzaj>Biserko Brlić, OIB 72984661064,FINANCIJSKA AGENCIJA, RC ZAGREB, Podružnica Bjelovar, OIB 85821130368</izvorni_sadrzaj>
    <derivirana_varijabla naziv="DomainObject.Predmet.StrankaNazivFormatedOIB_1">Biserko Brlić, OIB 72984661064,FINANCIJSKA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Biserko Brlić</item>
      <item>FINANCIJSKA AGENCIJA, RC ZAGREB, Podružnica Bjelovar</item>
    </izvorni_sadrzaj>
    <derivirana_varijabla naziv="DomainObject.Predmet.StrankaListFormated_1">
      <item>Biserko Brlić</item>
      <item>FINANCIJSKA AGENCIJA, RC ZAGREB, Podružnica Bjelovar</item>
    </derivirana_varijabla>
  </DomainObject.Predmet.StrankaListFormated>
  <DomainObject.Predmet.StrankaListFormatedOIB>
    <izvorni_sadrzaj>
      <item>Biserko Brlić, OIB 72984661064</item>
      <item>FINANCIJSKA AGENCIJA, RC ZAGREB, Podružnica Bjelovar, OIB 85821130368</item>
    </izvorni_sadrzaj>
    <derivirana_varijabla naziv="DomainObject.Predmet.StrankaListFormatedOIB_1">
      <item>Biserko Brlić, OIB 72984661064</item>
      <item>FINANCIJSKA AGENCIJA, RC ZAGREB, Podružnica Bjelovar, OIB 85821130368</item>
    </derivirana_varijabla>
  </DomainObject.Predmet.StrankaListFormatedOIB>
  <DomainObject.Predmet.StrankaListFormatedWithAdress>
    <izvorni_sadrzaj>
      <item>Biserko Brlić, Turanovac 8, 33406 Turanovac</item>
      <item>FINANCIJSKA AGENCIJA, RC ZAGREB, Podružnica Bjelovar, F. Supila 4, 43000 Bjelovar</item>
    </izvorni_sadrzaj>
    <derivirana_varijabla naziv="DomainObject.Predmet.StrankaListFormatedWithAdress_1">
      <item>Biserko Brlić, Turanovac 8, 33406 Turanovac</item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Biserko Brlić, OIB 72984661064, Turanovac 8, 33406 Turanovac</item>
      <item>FINANCIJSKA AGENCIJA, RC ZAGREB, Podružnica Bjelovar, OIB 85821130368, F. Supila 4, 43000 Bjelovar</item>
    </izvorni_sadrzaj>
    <derivirana_varijabla naziv="DomainObject.Predmet.StrankaListFormatedWithAdressOIB_1">
      <item>Biserko Brlić, OIB 72984661064, Turanovac 8, 33406 Turanovac</item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Biserko Brlić</item>
      <item>FINANCIJSKA AGENCIJA, RC ZAGREB, Podružnica Bjelovar</item>
    </izvorni_sadrzaj>
    <derivirana_varijabla naziv="DomainObject.Predmet.StrankaListNazivFormated_1">
      <item>Biserko Brlić</item>
      <item>FINANCIJSKA AGENCIJA, RC ZAGREB, Podružnica Bjelovar</item>
    </derivirana_varijabla>
  </DomainObject.Predmet.StrankaListNazivFormated>
  <DomainObject.Predmet.StrankaListNazivFormatedOIB>
    <izvorni_sadrzaj>
      <item>Biserko Brlić, OIB 72984661064</item>
      <item>FINANCIJSKA AGENCIJA, RC ZAGREB, Podružnica Bjelovar, OIB 85821130368</item>
    </izvorni_sadrzaj>
    <derivirana_varijabla naziv="DomainObject.Predmet.StrankaListNazivFormatedOIB_1">
      <item>Biserko Brlić, OIB 72984661064</item>
      <item>FINANCIJSKA AGENCIJA, RC ZAGREB, Podružnica Bjelovar, OIB 85821130368</item>
    </derivirana_varijabla>
  </DomainObject.Predmet.StrankaListNazivFormatedOIB>
  <DomainObject.Predmet.ProtuStrankaListFormated>
    <izvorni_sadrzaj>
      <item>BRLIĆ društvo s ograničenom odgovornošću za proizvodnju, trgovinu i usluge, Turanovac</item>
    </izvorni_sadrzaj>
    <derivirana_varijabla naziv="DomainObject.Predmet.ProtuStrankaListFormated_1">
      <item>BRLIĆ društvo s ograničenom odgovornošću za proizvodnju, trgovinu i usluge, Turanovac</item>
    </derivirana_varijabla>
  </DomainObject.Predmet.ProtuStrankaListFormated>
  <DomainObject.Predmet.ProtuStrankaListFormatedOIB>
    <izvorni_sadrzaj>
      <item>BRLIĆ društvo s ograničenom odgovornošću za proizvodnju, trgovinu i usluge, Turanovac, OIB 41173420129</item>
    </izvorni_sadrzaj>
    <derivirana_varijabla naziv="DomainObject.Predmet.ProtuStrankaListFormatedOIB_1">
      <item>BRLIĆ društvo s ograničenom odgovornošću za proizvodnju, trgovinu i usluge, Turanovac, OIB 41173420129</item>
    </derivirana_varijabla>
  </DomainObject.Predmet.ProtuStrankaListFormatedOIB>
  <DomainObject.Predmet.ProtuStrankaListFormatedWithAdress>
    <izvorni_sadrzaj>
      <item>BRLIĆ društvo s ograničenom odgovornošću za proizvodnju, trgovinu i usluge, Turanovac, Turanovac 8, 33406 Turanovac</item>
    </izvorni_sadrzaj>
    <derivirana_varijabla naziv="DomainObject.Predmet.ProtuStrankaListFormatedWithAdress_1">
      <item>BRLIĆ društvo s ograničenom odgovornošću za proizvodnju, trgovinu i usluge, Turanovac, Turanovac 8, 33406 Turanovac</item>
    </derivirana_varijabla>
  </DomainObject.Predmet.ProtuStrankaListFormatedWithAdress>
  <DomainObject.Predmet.ProtuStrankaListFormatedWithAdressOIB>
    <izvorni_sadrzaj>
      <item>BRLIĆ društvo s ograničenom odgovornošću za proizvodnju, trgovinu i usluge, Turanovac, OIB 41173420129, Turanovac 8, 33406 Turanovac</item>
    </izvorni_sadrzaj>
    <derivirana_varijabla naziv="DomainObject.Predmet.ProtuStrankaListFormatedWithAdressOIB_1">
      <item>BRLIĆ društvo s ograničenom odgovornošću za proizvodnju, trgovinu i usluge, Turanovac, OIB 41173420129, Turanovac 8, 33406 Turanovac</item>
    </derivirana_varijabla>
  </DomainObject.Predmet.ProtuStrankaListFormatedWithAdressOIB>
  <DomainObject.Predmet.ProtuStrankaListNazivFormated>
    <izvorni_sadrzaj>
      <item>BRLIĆ društvo s ograničenom odgovornošću za proizvodnju, trgovinu i usluge, Turanovac</item>
    </izvorni_sadrzaj>
    <derivirana_varijabla naziv="DomainObject.Predmet.ProtuStrankaListNazivFormated_1">
      <item>BRLIĆ društvo s ograničenom odgovornošću za proizvodnju, trgovinu i usluge, Turanovac</item>
    </derivirana_varijabla>
  </DomainObject.Predmet.ProtuStrankaListNazivFormated>
  <DomainObject.Predmet.ProtuStrankaListNazivFormatedOIB>
    <izvorni_sadrzaj>
      <item>BRLIĆ društvo s ograničenom odgovornošću za proizvodnju, trgovinu i usluge, Turanovac, OIB 41173420129</item>
    </izvorni_sadrzaj>
    <derivirana_varijabla naziv="DomainObject.Predmet.ProtuStrankaListNazivFormatedOIB_1">
      <item>BRLIĆ društvo s ograničenom odgovornošću za proizvodnju, trgovinu i usluge, Turanovac, OIB 41173420129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St-497/2015-11</izvorni_sadrzaj>
    <derivirana_varijabla naziv="DomainObject.PoslovniBrojDokumenta_1">St-497/2015-11</derivirana_varijabla>
  </DomainObject.PoslovniBrojDokumenta>
  <DomainObject.Predmet.StrankaIDrugi>
    <izvorni_sadrzaj>Biserko Brlić i dr.</izvorni_sadrzaj>
    <derivirana_varijabla naziv="DomainObject.Predmet.StrankaIDrugi_1">Biserko Brlić i dr.</derivirana_varijabla>
  </DomainObject.Predmet.StrankaIDrugi>
  <DomainObject.Predmet.ProtustrankaIDrugi>
    <izvorni_sadrzaj>BRLIĆ društvo s ograničenom odgovornošću za proizvodnju, trgovinu i usluge, Turanovac</izvorni_sadrzaj>
    <derivirana_varijabla naziv="DomainObject.Predmet.ProtustrankaIDrugi_1">BRLIĆ društvo s ograničenom odgovornošću za proizvodnju, trgovinu i usluge, Turanovac</derivirana_varijabla>
  </DomainObject.Predmet.ProtustrankaIDrugi>
  <DomainObject.Predmet.StrankaIDrugiAdressOIB>
    <izvorni_sadrzaj>Biserko Brlić, OIB 72984661064, Turanovac 8, 33406 Turanovac i dr.</izvorni_sadrzaj>
    <derivirana_varijabla naziv="DomainObject.Predmet.StrankaIDrugiAdressOIB_1">Biserko Brlić, OIB 72984661064, Turanovac 8, 33406 Turanovac i dr.</derivirana_varijabla>
  </DomainObject.Predmet.StrankaIDrugiAdressOIB>
  <DomainObject.Predmet.ProtustrankaIDrugiAdressOIB>
    <izvorni_sadrzaj>BRLIĆ društvo s ograničenom odgovornošću za proizvodnju, trgovinu i usluge, Turanovac, OIB 41173420129, Turanovac 8, 33406 Turanovac</izvorni_sadrzaj>
    <derivirana_varijabla naziv="DomainObject.Predmet.ProtustrankaIDrugiAdressOIB_1">BRLIĆ društvo s ograničenom odgovornošću za proizvodnju, trgovinu i usluge, Turanovac, OIB 41173420129, Turanovac 8, 33406 Turanovac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Biserko Brlić</item>
      <item>BRLIĆ društvo s ograničenom odgovornošću za proizvodnju, trgovinu i usluge, Turanovac</item>
      <item>FINANCIJSKA AGENCIJA, RC ZAGREB, Podružnica Bjelovar</item>
    </izvorni_sadrzaj>
    <derivirana_varijabla naziv="DomainObject.Predmet.SudioniciListNaziv_1">
      <item>Biserko Brlić</item>
      <item>BRLIĆ društvo s ograničenom odgovornošću za proizvodnju, trgovinu i usluge, Turanovac</item>
      <item>FINANCIJSKA AGENCIJA, RC ZAGREB, Podružnica Bjelovar</item>
    </derivirana_varijabla>
  </DomainObject.Predmet.SudioniciListNaziv>
  <DomainObject.Predmet.SudioniciListAdressOIB>
    <izvorni_sadrzaj>
      <item>Biserko Brlić, OIB 72984661064, Turanovac 8,33406 Turanovac</item>
      <item>BRLIĆ društvo s ograničenom odgovornošću za proizvodnju, trgovinu i usluge, Turanovac, OIB 41173420129, Turanovac 8,33406 Turanovac</item>
      <item>FINANCIJSKA AGENCIJA, RC ZAGREB, Podružnica Bjelovar, OIB 85821130368, F. Supila 4,43000 Bjelovar</item>
    </izvorni_sadrzaj>
    <derivirana_varijabla naziv="DomainObject.Predmet.SudioniciListAdressOIB_1">
      <item>Biserko Brlić, OIB 72984661064, Turanovac 8,33406 Turanovac</item>
      <item>BRLIĆ društvo s ograničenom odgovornošću za proizvodnju, trgovinu i usluge, Turanovac, OIB 41173420129, Turanovac 8,33406 Turanovac</item>
      <item>FINANCIJSKA AGENCIJA,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39541-3CFA-4994-BBB4-5D4855AED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1083</properties:Characters>
  <properties:Lines>31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2016-04-13T08:15:00Z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St-497/2015-11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