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85d7" w14:paraId="14285d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73AF0">
        <w:rPr>
          <w:rStyle w:val="Naglaeno"/>
          <w:b w:val="false"/>
        </w:rPr>
        <w:t>1089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C73AF0">
        <w:t>ALIJUS USLUGE j.d.o.o. za ugostiteljstvo, Zagreb, Ul. D.Domjanića 17, MBS: 080973710, OIB: 16408532978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C73AF0">
        <w:t>ALIJUS USLUGE j.d.o.o. za ugostiteljstvo, Zagreb, Ul. D.Domjanića 17, MBS: 080973710, OIB: 16408532978</w:t>
      </w:r>
      <w:r w:rsidRPr="00542288">
        <w:t xml:space="preserve">, iznosi </w:t>
      </w:r>
      <w:r w:rsidR="00C73AF0">
        <w:t>20.842,20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C73AF0">
        <w:t>Kadri Ali, OIB: 73770946771, Zagreb, Ul. D. Domjanića 17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73AF0">
        <w:t>1089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C2084"/>
    <w:rsid w:val="00BC2B27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3AF0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1E1E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St-1089/2017</izvorni_sadrzaj>
    <derivirana_varijabla naziv="DomainObject.Predmet.OznakaBroj_1">St-1089/2017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ALIJUS USLUGE jednostavno društvo s ograničenom odgovornošću za ugostiteljstvo</izvorni_sadrzaj>
    <derivirana_varijabla naziv="DomainObject.Predmet.ProtustrankaFormated_1">  ALIJUS USLUGE jednostavno društvo s ograničenom odgovornošću za ugostiteljstvo</derivirana_varijabla>
  </DomainObject.Predmet.ProtustrankaFormated>
  <DomainObject.Predmet.ProtustrankaFormatedOIB>
    <izvorni_sadrzaj>  ALIJUS USLUGE jednostavno društvo s ograničenom odgovornošću za ugostiteljstvo, OIB 16408532978</izvorni_sadrzaj>
    <derivirana_varijabla naziv="DomainObject.Predmet.ProtustrankaFormatedOIB_1">  ALIJUS USLUGE jednostavno društvo s ograničenom odgovornošću za ugostiteljstvo, OIB 16408532978</derivirana_varijabla>
  </DomainObject.Predmet.ProtustrankaFormatedOIB>
  <DomainObject.Predmet.ProtustrankaFormatedWithAdress>
    <izvorni_sadrzaj> ALIJUS USLUGE jednostavno društvo s ograničenom odgovornošću za ugostiteljstvo, Ulica Dragutina Domjanića 17, 10000 Zagreb</izvorni_sadrzaj>
    <derivirana_varijabla naziv="DomainObject.Predmet.ProtustrankaFormatedWithAdress_1"> ALIJUS USLUGE jednostavno društvo s ograničenom odgovornošću za ugostiteljstvo, Ulica Dragutina Domjanića 17, 10000 Zagreb</derivirana_varijabla>
  </DomainObject.Predmet.ProtustrankaFormatedWithAdress>
  <DomainObject.Predmet.ProtustrankaFormatedWithAdressOIB>
    <izvorni_sadrzaj> ALIJUS USLUGE jednostavno društvo s ograničenom odgovornošću za ugostiteljstvo, OIB 16408532978, Ulica Dragutina Domjanića 17, 10000 Zagreb</izvorni_sadrzaj>
    <derivirana_varijabla naziv="DomainObject.Predmet.ProtustrankaFormatedWithAdressOIB_1"> ALIJUS USLUGE jednostavno društvo s ograničenom odgovornošću za ugostiteljstvo, OIB 16408532978, Ulica Dragutina Domjanića 17, 10000 Zagreb</derivirana_varijabla>
  </DomainObject.Predmet.ProtustrankaFormatedWithAdressOIB>
  <DomainObject.Predmet.ProtustrankaWithAdress>
    <izvorni_sadrzaj>ALIJUS USLUGE jednostavno društvo s ograničenom odgovornošću za ugostiteljstvo Ulica Dragutina Domjanića 17, 10000 Zagreb</izvorni_sadrzaj>
    <derivirana_varijabla naziv="DomainObject.Predmet.ProtustrankaWithAdress_1">ALIJUS USLUGE jednostavno društvo s ograničenom odgovornošću za ugostiteljstvo Ulica Dragutina Domjanića 17, 10000 Zagreb</derivirana_varijabla>
  </DomainObject.Predmet.ProtustrankaWithAdress>
  <DomainObject.Predmet.ProtustrankaWithAdressOIB>
    <izvorni_sadrzaj>ALIJUS USLUGE jednostavno društvo s ograničenom odgovornošću za ugostiteljstvo, OIB 16408532978, Ulica Dragutina Domjanića 17, 10000 Zagreb</izvorni_sadrzaj>
    <derivirana_varijabla naziv="DomainObject.Predmet.ProtustrankaWithAdressOIB_1">ALIJUS USLUGE jednostavno društvo s ograničenom odgovornošću za ugostiteljstvo, OIB 16408532978, Ulica Dragutina Domjanića 17, 10000 Zagreb</derivirana_varijabla>
  </DomainObject.Predmet.ProtustrankaWithAdressOIB>
  <DomainObject.Predmet.ProtustrankaNazivFormated>
    <izvorni_sadrzaj>ALIJUS USLUGE jednostavno društvo s ograničenom odgovornošću za ugostiteljstvo</izvorni_sadrzaj>
    <derivirana_varijabla naziv="DomainObject.Predmet.ProtustrankaNazivFormated_1">ALIJUS USLUGE jednostavno društvo s ograničenom odgovornošću za ugostiteljstvo</derivirana_varijabla>
  </DomainObject.Predmet.ProtustrankaNazivFormated>
  <DomainObject.Predmet.ProtustrankaNazivFormatedOIB>
    <izvorni_sadrzaj>ALIJUS USLUGE jednostavno društvo s ograničenom odgovornošću za ugostiteljstvo, OIB 16408532978</izvorni_sadrzaj>
    <derivirana_varijabla naziv="DomainObject.Predmet.ProtustrankaNazivFormatedOIB_1">ALIJUS USLUGE jednostavno društvo s ograničenom odgovornošću za ugostiteljstvo, OIB 16408532978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ALIJUS USLUGE jednostavno društvo s ograničenom odgovornošću za ugostiteljstvo</item>
    </izvorni_sadrzaj>
    <derivirana_varijabla naziv="DomainObject.Predmet.ProtuStrankaListFormated_1">
      <item>ALIJUS USLUGE jednostavno društvo s ograničenom odgovornošću za ugostiteljstvo</item>
    </derivirana_varijabla>
  </DomainObject.Predmet.ProtuStrankaListFormated>
  <DomainObject.Predmet.ProtuStrankaListFormatedOIB>
    <izvorni_sadrzaj>
      <item>ALIJUS USLUGE jednostavno društvo s ograničenom odgovornošću za ugostiteljstvo, OIB 16408532978</item>
    </izvorni_sadrzaj>
    <derivirana_varijabla naziv="DomainObject.Predmet.ProtuStrankaListFormatedOIB_1">
      <item>ALIJUS USLUGE jednostavno društvo s ograničenom odgovornošću za ugostiteljstvo, OIB 16408532978</item>
    </derivirana_varijabla>
  </DomainObject.Predmet.ProtuStrankaListFormatedOIB>
  <DomainObject.Predmet.ProtuStrankaListFormatedWithAdress>
    <izvorni_sadrzaj>
      <item>ALIJUS USLUGE jednostavno društvo s ograničenom odgovornošću za ugostiteljstvo, Ulica Dragutina Domjanića 17, 10000 Zagreb</item>
    </izvorni_sadrzaj>
    <derivirana_varijabla naziv="DomainObject.Predmet.ProtuStrankaListFormatedWithAdress_1">
      <item>ALIJUS USLUGE jednostavno društvo s ograničenom odgovornošću za ugostiteljstvo, Ulica Dragutina Domjanića 17, 10000 Zagreb</item>
    </derivirana_varijabla>
  </DomainObject.Predmet.ProtuStrankaListFormatedWithAdress>
  <DomainObject.Predmet.ProtuStrankaListFormatedWithAdressOIB>
    <izvorni_sadrzaj>
      <item>ALIJUS USLUGE jednostavno društvo s ograničenom odgovornošću za ugostiteljstvo, OIB 16408532978, Ulica Dragutina Domjanića 17, 10000 Zagreb</item>
    </izvorni_sadrzaj>
    <derivirana_varijabla naziv="DomainObject.Predmet.ProtuStrankaListFormatedWithAdressOIB_1">
      <item>ALIJUS USLUGE jednostavno društvo s ograničenom odgovornošću za ugostiteljstvo, OIB 16408532978, Ulica Dragutina Domjanića 17, 10000 Zagreb</item>
    </derivirana_varijabla>
  </DomainObject.Predmet.ProtuStrankaListFormatedWithAdressOIB>
  <DomainObject.Predmet.ProtuStrankaListNazivFormated>
    <izvorni_sadrzaj>
      <item>ALIJUS USLUGE jednostavno društvo s ograničenom odgovornošću za ugostiteljstvo</item>
    </izvorni_sadrzaj>
    <derivirana_varijabla naziv="DomainObject.Predmet.ProtuStrankaListNazivFormated_1">
      <item>ALIJUS USLUGE jednostavno društvo s ograničenom odgovornošću za ugostiteljstvo</item>
    </derivirana_varijabla>
  </DomainObject.Predmet.ProtuStrankaListNazivFormated>
  <DomainObject.Predmet.ProtuStrankaListNazivFormatedOIB>
    <izvorni_sadrzaj>
      <item>ALIJUS USLUGE jednostavno društvo s ograničenom odgovornošću za ugostiteljstvo, OIB 16408532978</item>
    </izvorni_sadrzaj>
    <derivirana_varijabla naziv="DomainObject.Predmet.ProtuStrankaListNazivFormatedOIB_1">
      <item>ALIJUS USLUGE jednostavno društvo s ograničenom odgovornošću za ugostiteljstvo, OIB 16408532978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ALIJUS USLUGE jednostavno društvo s ograničenom odgovornošću za ugostiteljstvo</izvorni_sadrzaj>
    <derivirana_varijabla naziv="DomainObject.Predmet.ProtustrankaIDrugi_1">ALIJUS USLUGE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ALIJUS USLUGE jednostavno društvo s ograničenom odgovornošću za ugostiteljstvo, OIB 16408532978, Ulica Dragutina Domjanića 17, 10000 Zagreb</izvorni_sadrzaj>
    <derivirana_varijabla naziv="DomainObject.Predmet.ProtustrankaIDrugiAdressOIB_1">ALIJUS USLUGE jednostavno društvo s ograničenom odgovornošću za ugostiteljstvo, OIB 16408532978, Ulica Dragutina Domjanića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ALIJUS USLUGE jednostavno društvo s ograničenom odgovornošću za ugostiteljstvo</item>
      <item>FINA Regionalni centar Zagreb</item>
    </izvorni_sadrzaj>
    <derivirana_varijabla naziv="DomainObject.Predmet.SudioniciListNaziv_1">
      <item>ALIJUS USLUGE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ALIJUS USLUGE jednostavno društvo s ograničenom odgovornošću za ugostiteljstvo, OIB 16408532978, Ulica Dragutina Domjanića 17,10000 Zagreb</item>
      <item>FINA Regionalni centar Zagreb, OIB 85821130368, Trg svibanjskih žrtava 1995. br. 1,10000 Zagreb</item>
    </izvorni_sadrzaj>
    <derivirana_varijabla naziv="DomainObject.Predmet.SudioniciListAdressOIB_1">
      <item>ALIJUS USLUGE jednostavno društvo s ograničenom odgovornošću za ugostiteljstvo, OIB 16408532978, Ulica Dragutina Domjanića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16408532978</item>
    </izvorni_sadrzaj>
    <derivirana_varijabla naziv="DomainObject.Predmet.SudioniciListNazivOIB_1">
      <item>, OIB 85821130368</item>
      <item>, OIB 16408532978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69F1F-FB76-485B-B767-C23065DA3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1978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2017-08-14T07:18:00Z</dcterms:created>
  <dc:creator>Korisnik</dc:creator>
  <cp:lastModifiedBy>Žana Bem</cp:lastModifiedBy>
  <cp:lastPrinted>2017-08-14T07:14:00Z</cp:lastPrinted>
  <dcterms:modified xmlns:xsi="http://www.w3.org/2001/XMLSchema-instance" xsi:type="dcterms:W3CDTF">2017-08-14T07:18:00Z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