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9f8b" w14:paraId="a3a9f8b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 xml:space="preserve">sudskoj savjetnici Kristini </w:t>
      </w:r>
      <w:proofErr w:type="spellStart"/>
      <w:r w:rsidR="002042EA"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AD27E3" w:rsidRPr="00AD27E3">
        <w:rPr>
          <w:rFonts w:cs="Times New Roman" w:eastAsia="Times New Roman"/>
          <w:szCs w:val="24"/>
          <w:lang w:eastAsia="hr-HR"/>
        </w:rPr>
        <w:t>BIO ENERGIJA d.o.o.</w:t>
      </w:r>
      <w:r>
        <w:rPr>
          <w:szCs w:val="24"/>
        </w:rPr>
        <w:t xml:space="preserve">, </w:t>
      </w:r>
      <w:r w:rsidR="00AD27E3" w:rsidRPr="00AD27E3">
        <w:rPr>
          <w:szCs w:val="24"/>
        </w:rPr>
        <w:t>Umag</w:t>
      </w:r>
      <w:r w:rsidR="003C6DCE">
        <w:rPr>
          <w:szCs w:val="24"/>
        </w:rPr>
        <w:t xml:space="preserve">, </w:t>
      </w:r>
      <w:proofErr w:type="spellStart"/>
      <w:r w:rsidR="00AD27E3" w:rsidRPr="00AD27E3">
        <w:rPr>
          <w:szCs w:val="24"/>
        </w:rPr>
        <w:t>Đuba</w:t>
      </w:r>
      <w:proofErr w:type="spellEnd"/>
      <w:r w:rsidR="00AD27E3" w:rsidRPr="00AD27E3">
        <w:rPr>
          <w:szCs w:val="24"/>
        </w:rPr>
        <w:t xml:space="preserve"> 27 B</w:t>
      </w:r>
      <w:r>
        <w:rPr>
          <w:szCs w:val="24"/>
        </w:rPr>
        <w:t xml:space="preserve">, OIB </w:t>
      </w:r>
      <w:r w:rsidR="00AD27E3" w:rsidRPr="00AD27E3">
        <w:rPr>
          <w:szCs w:val="24"/>
        </w:rPr>
        <w:t>94817127607</w:t>
      </w:r>
      <w:r>
        <w:rPr>
          <w:szCs w:val="24"/>
        </w:rPr>
        <w:t xml:space="preserve">, MBS </w:t>
      </w:r>
      <w:r w:rsidR="00AD27E3" w:rsidRPr="00AD27E3">
        <w:rPr>
          <w:szCs w:val="24"/>
        </w:rPr>
        <w:t>130020198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FE0612">
        <w:rPr>
          <w:rFonts w:cs="Times New Roman" w:eastAsia="Times New Roman"/>
          <w:szCs w:val="24"/>
          <w:lang w:eastAsia="hr-HR"/>
        </w:rPr>
        <w:t>14. 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D27E3" w:rsidRPr="00AD27E3">
        <w:rPr>
          <w:rFonts w:cs="Times New Roman" w:eastAsia="Times New Roman"/>
          <w:szCs w:val="24"/>
          <w:lang w:eastAsia="hr-HR"/>
        </w:rPr>
        <w:t>BIO ENERGIJA d.o.o.</w:t>
      </w:r>
      <w:r w:rsidR="00AD27E3">
        <w:rPr>
          <w:szCs w:val="24"/>
        </w:rPr>
        <w:t xml:space="preserve">, </w:t>
      </w:r>
      <w:r w:rsidR="00AD27E3" w:rsidRPr="00AD27E3">
        <w:rPr>
          <w:szCs w:val="24"/>
        </w:rPr>
        <w:t>Umag</w:t>
      </w:r>
      <w:r w:rsidR="00AD27E3">
        <w:rPr>
          <w:szCs w:val="24"/>
        </w:rPr>
        <w:t xml:space="preserve">, </w:t>
      </w:r>
      <w:proofErr w:type="spellStart"/>
      <w:r w:rsidR="00AD27E3" w:rsidRPr="00AD27E3">
        <w:rPr>
          <w:szCs w:val="24"/>
        </w:rPr>
        <w:t>Đuba</w:t>
      </w:r>
      <w:proofErr w:type="spellEnd"/>
      <w:r w:rsidR="00AD27E3" w:rsidRPr="00AD27E3">
        <w:rPr>
          <w:szCs w:val="24"/>
        </w:rPr>
        <w:t xml:space="preserve"> 27 B</w:t>
      </w:r>
      <w:r w:rsidR="00AD27E3">
        <w:rPr>
          <w:szCs w:val="24"/>
        </w:rPr>
        <w:t xml:space="preserve">, OIB </w:t>
      </w:r>
      <w:r w:rsidR="00AD27E3" w:rsidRPr="00AD27E3">
        <w:rPr>
          <w:szCs w:val="24"/>
        </w:rPr>
        <w:t>94817127607</w:t>
      </w:r>
      <w:r w:rsidR="00AD27E3">
        <w:rPr>
          <w:szCs w:val="24"/>
        </w:rPr>
        <w:t xml:space="preserve">, MBS </w:t>
      </w:r>
      <w:r w:rsidR="00AD27E3" w:rsidRPr="00AD27E3">
        <w:rPr>
          <w:szCs w:val="24"/>
        </w:rPr>
        <w:t>130020198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AD27E3">
        <w:rPr>
          <w:rFonts w:cs="Times New Roman" w:eastAsia="Times New Roman"/>
          <w:szCs w:val="24"/>
          <w:lang w:eastAsia="hr-HR"/>
        </w:rPr>
        <w:t>2. 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AD27E3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D27E3">
        <w:rPr>
          <w:szCs w:val="24"/>
        </w:rPr>
        <w:t>2. 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AD27E3">
        <w:rPr>
          <w:szCs w:val="24"/>
        </w:rPr>
        <w:t>5.422,00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AD27E3">
        <w:rPr>
          <w:rFonts w:cs="Times New Roman" w:eastAsia="Times New Roman"/>
          <w:szCs w:val="24"/>
          <w:lang w:eastAsia="hr-HR"/>
        </w:rPr>
        <w:t>73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AD27E3">
        <w:rPr>
          <w:rFonts w:cs="Times New Roman" w:eastAsia="Times New Roman"/>
          <w:szCs w:val="24"/>
          <w:lang w:eastAsia="hr-HR"/>
        </w:rPr>
        <w:t>73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E0612">
        <w:rPr>
          <w:szCs w:val="24"/>
        </w:rPr>
        <w:t>14. 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34F" w:rsidP="00F7534F" w:rsidR="00F7534F">
      <w:r>
        <w:separator/>
      </w:r>
    </w:p>
  </w:endnote>
  <w:endnote w:id="0" w:type="continuationSeparator">
    <w:p w:rsidRDefault="00F7534F" w:rsidP="00F7534F" w:rsidR="00F7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34F" w:rsidP="00F7534F" w:rsidR="00F7534F">
      <w:r>
        <w:separator/>
      </w:r>
    </w:p>
  </w:footnote>
  <w:footnote w:id="0" w:type="continuationSeparator">
    <w:p w:rsidRDefault="00F7534F" w:rsidP="00F7534F" w:rsidR="00F7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AD27E3">
      <w:t>73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42CE4"/>
    <w:rsid w:val="00044EE5"/>
    <w:rsid w:val="000D2A0C"/>
    <w:rsid w:val="00150DE9"/>
    <w:rsid w:val="001E4BBB"/>
    <w:rsid w:val="002042EA"/>
    <w:rsid w:val="002B314D"/>
    <w:rsid w:val="00323A2F"/>
    <w:rsid w:val="003C6DCE"/>
    <w:rsid w:val="004A5FA0"/>
    <w:rsid w:val="004D3499"/>
    <w:rsid w:val="00554834"/>
    <w:rsid w:val="005B0D83"/>
    <w:rsid w:val="005E7B36"/>
    <w:rsid w:val="00691A34"/>
    <w:rsid w:val="006E7CDE"/>
    <w:rsid w:val="0073670E"/>
    <w:rsid w:val="0086578A"/>
    <w:rsid w:val="00960E3E"/>
    <w:rsid w:val="009676C7"/>
    <w:rsid w:val="00A81C62"/>
    <w:rsid w:val="00AD27E3"/>
    <w:rsid w:val="00AE1905"/>
    <w:rsid w:val="00BA2EBB"/>
    <w:rsid w:val="00BE0A01"/>
    <w:rsid w:val="00C21F2F"/>
    <w:rsid w:val="00C56EB7"/>
    <w:rsid w:val="00D35762"/>
    <w:rsid w:val="00E0329B"/>
    <w:rsid w:val="00E47590"/>
    <w:rsid w:val="00F7534F"/>
    <w:rsid w:val="00F809D1"/>
    <w:rsid w:val="00FE061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4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B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BB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B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B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4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B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BB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B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B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St-73/2018</izvorni_sadrzaj>
    <derivirana_varijabla naziv="DomainObject.Predmet.OznakaBroj_1">St-73/2018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ENERGIJA d.o.o. UMAG</izvorni_sadrzaj>
    <derivirana_varijabla naziv="DomainObject.Predmet.ProtustrankaFormated_1">  BIO ENERGIJA d.o.o. UMAG</derivirana_varijabla>
  </DomainObject.Predmet.ProtustrankaFormated>
  <DomainObject.Predmet.ProtustrankaFormatedOIB>
    <izvorni_sadrzaj>  BIO ENERGIJA d.o.o. UMAG, OIB 94817127607</izvorni_sadrzaj>
    <derivirana_varijabla naziv="DomainObject.Predmet.ProtustrankaFormatedOIB_1">  BIO ENERGIJA d.o.o. UMAG, OIB 94817127607</derivirana_varijabla>
  </DomainObject.Predmet.ProtustrankaFormatedOIB>
  <DomainObject.Predmet.ProtustrankaFormatedWithAdress>
    <izvorni_sadrzaj> BIO ENERGIJA d.o.o. UMAG, Đuba 27 b, 52470 Umag</izvorni_sadrzaj>
    <derivirana_varijabla naziv="DomainObject.Predmet.ProtustrankaFormatedWithAdress_1"> BIO ENERGIJA d.o.o. UMAG, Đuba 27 b, 52470 Umag</derivirana_varijabla>
  </DomainObject.Predmet.ProtustrankaFormatedWithAdress>
  <DomainObject.Predmet.ProtustrankaFormatedWithAdressOIB>
    <izvorni_sadrzaj> BIO ENERGIJA d.o.o. UMAG, OIB 94817127607, Đuba 27 b, 52470 Umag</izvorni_sadrzaj>
    <derivirana_varijabla naziv="DomainObject.Predmet.ProtustrankaFormatedWithAdressOIB_1"> BIO ENERGIJA d.o.o. UMAG, OIB 94817127607, Đuba 27 b, 52470 Umag</derivirana_varijabla>
  </DomainObject.Predmet.ProtustrankaFormatedWithAdressOIB>
  <DomainObject.Predmet.ProtustrankaWithAdress>
    <izvorni_sadrzaj>BIO ENERGIJA d.o.o. UMAG Đuba 27 b, 52470 Umag</izvorni_sadrzaj>
    <derivirana_varijabla naziv="DomainObject.Predmet.ProtustrankaWithAdress_1">BIO ENERGIJA d.o.o. UMAG Đuba 27 b, 52470 Umag</derivirana_varijabla>
  </DomainObject.Predmet.ProtustrankaWithAdress>
  <DomainObject.Predmet.ProtustrankaWithAdressOIB>
    <izvorni_sadrzaj>BIO ENERGIJA d.o.o. UMAG, OIB 94817127607, Đuba 27 b, 52470 Umag</izvorni_sadrzaj>
    <derivirana_varijabla naziv="DomainObject.Predmet.ProtustrankaWithAdressOIB_1">BIO ENERGIJA d.o.o. UMAG, OIB 94817127607, Đuba 27 b, 52470 Umag</derivirana_varijabla>
  </DomainObject.Predmet.ProtustrankaWithAdressOIB>
  <DomainObject.Predmet.ProtustrankaNazivFormated>
    <izvorni_sadrzaj>BIO ENERGIJA d.o.o. UMAG</izvorni_sadrzaj>
    <derivirana_varijabla naziv="DomainObject.Predmet.ProtustrankaNazivFormated_1">BIO ENERGIJA d.o.o. UMAG</derivirana_varijabla>
  </DomainObject.Predmet.ProtustrankaNazivFormated>
  <DomainObject.Predmet.ProtustrankaNazivFormatedOIB>
    <izvorni_sadrzaj>BIO ENERGIJA d.o.o. UMAG, OIB 94817127607</izvorni_sadrzaj>
    <derivirana_varijabla naziv="DomainObject.Predmet.ProtustrankaNazivFormatedOIB_1">BIO ENERGIJA d.o.o. UMAG, OIB 94817127607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5422.00</izvorni_sadrzaj>
    <derivirana_varijabla naziv="DomainObject.Predmet.TrenutnaVrijednost_1">5422.00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BIO ENERGIJA d.o.o. UMAG</item>
    </izvorni_sadrzaj>
    <derivirana_varijabla naziv="DomainObject.Predmet.ProtuStrankaListFormated_1">
      <item>BIO ENERGIJA d.o.o. UMAG</item>
    </derivirana_varijabla>
  </DomainObject.Predmet.ProtuStrankaListFormated>
  <DomainObject.Predmet.ProtuStrankaListFormatedOIB>
    <izvorni_sadrzaj>
      <item>BIO ENERGIJA d.o.o. UMAG, OIB 94817127607</item>
    </izvorni_sadrzaj>
    <derivirana_varijabla naziv="DomainObject.Predmet.ProtuStrankaListFormatedOIB_1">
      <item>BIO ENERGIJA d.o.o. UMAG, OIB 94817127607</item>
    </derivirana_varijabla>
  </DomainObject.Predmet.ProtuStrankaListFormatedOIB>
  <DomainObject.Predmet.ProtuStrankaListFormatedWithAdress>
    <izvorni_sadrzaj>
      <item>BIO ENERGIJA d.o.o. UMAG, Đuba 27 b, 52470 Umag</item>
    </izvorni_sadrzaj>
    <derivirana_varijabla naziv="DomainObject.Predmet.ProtuStrankaListFormatedWithAdress_1">
      <item>BIO ENERGIJA d.o.o. UMAG, Đuba 27 b, 52470 Umag</item>
    </derivirana_varijabla>
  </DomainObject.Predmet.ProtuStrankaListFormatedWithAdress>
  <DomainObject.Predmet.ProtuStrankaListFormatedWithAdressOIB>
    <izvorni_sadrzaj>
      <item>BIO ENERGIJA d.o.o. UMAG, OIB 94817127607, Đuba 27 b, 52470 Umag</item>
    </izvorni_sadrzaj>
    <derivirana_varijabla naziv="DomainObject.Predmet.ProtuStrankaListFormatedWithAdressOIB_1">
      <item>BIO ENERGIJA d.o.o. UMAG, OIB 94817127607, Đuba 27 b, 52470 Umag</item>
    </derivirana_varijabla>
  </DomainObject.Predmet.ProtuStrankaListFormatedWithAdressOIB>
  <DomainObject.Predmet.ProtuStrankaListNazivFormated>
    <izvorni_sadrzaj>
      <item>BIO ENERGIJA d.o.o. UMAG</item>
    </izvorni_sadrzaj>
    <derivirana_varijabla naziv="DomainObject.Predmet.ProtuStrankaListNazivFormated_1">
      <item>BIO ENERGIJA d.o.o. UMAG</item>
    </derivirana_varijabla>
  </DomainObject.Predmet.ProtuStrankaListNazivFormated>
  <DomainObject.Predmet.ProtuStrankaListNazivFormatedOIB>
    <izvorni_sadrzaj>
      <item>BIO ENERGIJA d.o.o. UMAG, OIB 94817127607</item>
    </izvorni_sadrzaj>
    <derivirana_varijabla naziv="DomainObject.Predmet.ProtuStrankaListNazivFormatedOIB_1">
      <item>BIO ENERGIJA d.o.o. UMAG, OIB 94817127607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BIO ENERGIJA d.o.o. UMAG</izvorni_sadrzaj>
    <derivirana_varijabla naziv="DomainObject.Predmet.ProtustrankaIDrugi_1">BIO ENERGIJA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BIO ENERGIJA d.o.o. UMAG, OIB 94817127607, Đuba 27 b, 52470 Umag</izvorni_sadrzaj>
    <derivirana_varijabla naziv="DomainObject.Predmet.ProtustrankaIDrugiAdressOIB_1">BIO ENERGIJA d.o.o. UMAG, OIB 94817127607, Đuba 27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BIO ENERGIJA d.o.o. UMAG</item>
    </izvorni_sadrzaj>
    <derivirana_varijabla naziv="DomainObject.Predmet.SudioniciListNaziv_1">
      <item>FINANCIJSKA AGENCIJA, RC RIJEKA, PODRUŽNICA PULA, PULA</item>
      <item>BIO ENERGIJA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BIO ENERGIJA d.o.o. UMAG, OIB 94817127607, Đuba 27 b,52470 Umag</item>
    </izvorni_sadrzaj>
    <derivirana_varijabla naziv="DomainObject.Predmet.SudioniciListAdressOIB_1">
      <item>FINANCIJSKA AGENCIJA, RC RIJEKA, PODRUŽNICA PULA, PULA, OIB 85821130368, F. Kurelca 8,51000 Rijeka</item>
      <item>BIO ENERGIJA d.o.o. UMAG, OIB 94817127607, Đuba 27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94817127607</item>
    </izvorni_sadrzaj>
    <derivirana_varijabla naziv="DomainObject.Predmet.SudioniciListNazivOIB_1">
      <item>, OIB 85821130368</item>
      <item>, OIB 94817127607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480</properties:Words>
  <properties:Characters>2649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2018-03-14T09:29:00Z</dcterms:created>
  <dc:creator>Mihaela Kaligari</dc:creator>
  <cp:lastModifiedBy>Kristina Pauletić</cp:lastModifiedBy>
  <cp:lastPrinted>2018-03-14T09:28:00Z</cp:lastPrinted>
  <dcterms:modified xmlns:xsi="http://www.w3.org/2001/XMLSchema-instance" xsi:type="dcterms:W3CDTF">2018-03-14T11:31:00Z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73-18 BIO ENERGIJA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