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40da" w14:paraId="1aa40da" w:rsidRDefault="00AE649C" w:rsidP="00333326" w:rsidR="00AE649C" w:rsidRPr="00B76F3C">
      <w:pPr>
        <w:pStyle w:val="Bezproreda"/>
        <w15:collapsed w:val="false"/>
      </w:pPr>
    </w:p>
    <w:p w:rsidRDefault="003333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3326" w:rsidP="00333326" w:rsidR="00333326">
      <w:pPr>
        <w:pStyle w:val="Bezproreda"/>
        <w:ind w:firstLine="708" w:left="5664"/>
      </w:pPr>
      <w:r>
        <w:t xml:space="preserve">  1 St-578/2016-5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  <w:jc w:val="center"/>
      </w:pPr>
      <w:r>
        <w:t>R E P U B L I K A       H R V A T S K A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  <w:jc w:val="center"/>
      </w:pPr>
      <w:r>
        <w:t>R J E Š E N J E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TRGOVAČKI SUD U BJELOVARU, po  sucu Branki Pleskalt,  u predmetu predlagatelja FINA RC ZAGREB, Podružnica Bjelovar,  protiv dužnika INSTALACIJSKI CENTAR PTIČAR d.o.o. za proizvodnju, trgovinu i usluge Veliko </w:t>
      </w:r>
      <w:proofErr w:type="spellStart"/>
      <w:r>
        <w:t>Vukovje</w:t>
      </w:r>
      <w:proofErr w:type="spellEnd"/>
      <w:r>
        <w:t xml:space="preserve"> 8, OIB: 07763378972, dana 12. kolovoza  2016. godine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  <w:jc w:val="center"/>
      </w:pPr>
      <w:r>
        <w:t>r i j e š i o     j e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INSTALACIJSKI CENTAR PTIČAR d.o.o. za proizvodnju, trgovinu i usluge Veliko </w:t>
      </w:r>
      <w:proofErr w:type="spellStart"/>
      <w:r>
        <w:t>Vukovje</w:t>
      </w:r>
      <w:proofErr w:type="spellEnd"/>
      <w:r>
        <w:t xml:space="preserve"> 8, OIB: 07763378972.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  <w:jc w:val="center"/>
      </w:pPr>
      <w:r>
        <w:t>21. rujna  2016. godine u 9,00 sati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  <w:numPr>
          <w:ilvl w:val="0"/>
          <w:numId w:val="47"/>
        </w:numPr>
        <w:spacing w:after="0"/>
      </w:pPr>
      <w:r>
        <w:t>predlagatelj</w:t>
      </w:r>
    </w:p>
    <w:p w:rsidRDefault="00333326" w:rsidP="00333326" w:rsidR="00333326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dužnika Ivan Ptičar iz Velikog </w:t>
      </w:r>
      <w:proofErr w:type="spellStart"/>
      <w:r>
        <w:t>Vukovja</w:t>
      </w:r>
      <w:proofErr w:type="spellEnd"/>
      <w:r>
        <w:t xml:space="preserve"> 8.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III Poziva se zastupnik po Zakonu dužnika Ivan Ptičar iz Velikog </w:t>
      </w:r>
      <w:proofErr w:type="spellStart"/>
      <w:r>
        <w:t>Vukovja</w:t>
      </w:r>
      <w:proofErr w:type="spellEnd"/>
      <w:r>
        <w:t xml:space="preserve">,  da u roku od 8 dana dostavi na spis ovjerovljeni popis imovine i obveza stečajnog dužnika. 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  <w:jc w:val="center"/>
      </w:pPr>
      <w:r>
        <w:t>Obrazloženje</w:t>
      </w:r>
    </w:p>
    <w:p w:rsidRDefault="00333326" w:rsidP="00333326" w:rsidR="00333326">
      <w:pPr>
        <w:pStyle w:val="Bezproreda"/>
      </w:pPr>
    </w:p>
    <w:p w:rsidRDefault="00333326" w:rsidP="00333326" w:rsidR="00333326">
      <w:r>
        <w:lastRenderedPageBreak/>
        <w:t xml:space="preserve">Predlagatelj FINA RC Zagreb, Podružnica Bjelovar   je   dana 11. svibnja  2016. godine   podnijela je   prijedlog za otvaranje stečajnog postupka nad  dužnikom  INSTALACIJSKI CENTAR PTIČAR d.o.o. za proizvodnju, trgovinu i usluge Veliko </w:t>
      </w:r>
      <w:proofErr w:type="spellStart"/>
      <w:r>
        <w:t>Vukovje</w:t>
      </w:r>
      <w:proofErr w:type="spellEnd"/>
      <w:r>
        <w:t xml:space="preserve"> 8, OIB: 07763378972.</w:t>
      </w:r>
    </w:p>
    <w:p w:rsidRDefault="00333326" w:rsidP="00333326" w:rsidR="00333326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33326" w:rsidP="00333326" w:rsidR="00333326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INSTALACIJSKI CENTAR PTIČAR d.o.o. za proizvodnju, trgovinu i usluge Veliko </w:t>
      </w:r>
      <w:proofErr w:type="spellStart"/>
      <w:r>
        <w:t>Vukovje</w:t>
      </w:r>
      <w:proofErr w:type="spellEnd"/>
      <w:r>
        <w:t xml:space="preserve"> 8, OIB: 07763378972, a u skladu s  odredbom članka 115. Stečajnog zakona. 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>Temeljem iznijetog riješeno je kao u izreci.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Bjelovar,   12. kolovoza  2016.   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 U D A C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</w:p>
    <w:p w:rsidRDefault="00333326" w:rsidP="00333326" w:rsidR="0033332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33326" w:rsidP="00333326" w:rsidR="00333326">
      <w:pPr>
        <w:pStyle w:val="Bezproreda"/>
      </w:pPr>
      <w:r>
        <w:t>Dna: predlagatelja</w:t>
      </w:r>
    </w:p>
    <w:p w:rsidRDefault="00333326" w:rsidP="00333326" w:rsidR="00333326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333326" w:rsidP="00333326" w:rsidR="00333326">
      <w:pPr>
        <w:pStyle w:val="Bezproreda"/>
      </w:pPr>
      <w:r>
        <w:t xml:space="preserve">        kal. ročište</w:t>
      </w:r>
    </w:p>
    <w:p w:rsidRDefault="00333326" w:rsidP="00333326" w:rsidR="00333326">
      <w:pPr>
        <w:pStyle w:val="Bezproreda"/>
      </w:pPr>
      <w:r>
        <w:t xml:space="preserve">Bjelovar, 12. 08. 2016.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326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30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St-578/2016-5</izvorni_sadrzaj>
    <derivirana_varijabla naziv="DomainObject.Oznaka_1">St-578/2016-5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INSTALACIJSKI CENTAR PTIČAR društvo s ograničenom odgovornošću za proizvodnju, trgovinu i usluge</izvorni_sadrzaj>
    <derivirana_varijabla naziv="DomainObject.Predmet.ProtustrankaFormated_1">  INSTALACIJSKI CENTAR PTIČAR društvo s ograničenom odgovornošću za proizvodnju, trgovinu i usluge</derivirana_varijabla>
  </DomainObject.Predmet.ProtustrankaFormated>
  <DomainObject.Predmet.ProtustrankaFormatedOIB>
    <izvorni_sadrzaj>  INSTALACIJSKI CENTAR PTIČAR društvo s ograničenom odgovornošću za proizvodnju, trgovinu i usluge, OIB 07763378972</izvorni_sadrzaj>
    <derivirana_varijabla naziv="DomainObject.Predmet.ProtustrankaFormatedOIB_1">  INSTALACIJSKI CENTAR PTIČAR društvo s ograničenom odgovornošću za proizvodnju, trgovinu i usluge, OIB 07763378972</derivirana_varijabla>
  </DomainObject.Predmet.ProtustrankaFormatedOIB>
  <DomainObject.Predmet.ProtustrankaFormatedWithAdress>
    <izvorni_sadrzaj> INSTALACIJSKI CENTAR PTIČAR društvo s ograničenom odgovornošću za proizvodnju, trgovinu i usluge, Veliko Vukovje 8, 43280 Veliko Vukovje</izvorni_sadrzaj>
    <derivirana_varijabla naziv="DomainObject.Predmet.ProtustrankaFormatedWithAdress_1"> INSTALACIJSKI CENTAR PTIČAR društvo s ograničenom odgovornošću za proizvodnju, trgovinu i usluge, Veliko Vukovje 8, 43280 Veliko Vukovje</derivirana_varijabla>
  </DomainObject.Predmet.ProtustrankaFormatedWithAdress>
  <DomainObject.Predmet.ProtustrankaFormatedWithAdressOIB>
    <izvorni_sadrzaj> INSTALACIJSKI CENTAR PTIČAR društvo s ograničenom odgovornošću za proizvodnju, trgovinu i usluge, OIB 07763378972, Veliko Vukovje 8, 43280 Veliko Vukovje</izvorni_sadrzaj>
    <derivirana_varijabla naziv="DomainObject.Predmet.ProtustrankaFormatedWithAdressOIB_1"> INSTALACIJSKI CENTAR PTIČAR društvo s ograničenom odgovornošću za proizvodnju, trgovinu i usluge, OIB 07763378972, Veliko Vukovje 8, 43280 Veliko Vukovje</derivirana_varijabla>
  </DomainObject.Predmet.ProtustrankaFormatedWithAdressOIB>
  <DomainObject.Predmet.ProtustrankaWithAdress>
    <izvorni_sadrzaj>INSTALACIJSKI CENTAR PTIČAR društvo s ograničenom odgovornošću za proizvodnju, trgovinu i usluge Veliko Vukovje 8, 43280 Veliko Vukovje</izvorni_sadrzaj>
    <derivirana_varijabla naziv="DomainObject.Predmet.ProtustrankaWithAdress_1">INSTALACIJSKI CENTAR PTIČAR društvo s ograničenom odgovornošću za proizvodnju, trgovinu i usluge Veliko Vukovje 8, 43280 Veliko Vukovje</derivirana_varijabla>
  </DomainObject.Predmet.ProtustrankaWithAdress>
  <DomainObject.Predmet.ProtustrankaWithAdressOIB>
    <izvorni_sadrzaj>INSTALACIJSKI CENTAR PTIČAR društvo s ograničenom odgovornošću za proizvodnju, trgovinu i usluge, OIB 07763378972, Veliko Vukovje 8, 43280 Veliko Vukovje</izvorni_sadrzaj>
    <derivirana_varijabla naziv="DomainObject.Predmet.ProtustrankaWithAdressOIB_1">INSTALACIJSKI CENTAR PTIČAR društvo s ograničenom odgovornošću za proizvodnju, trgovinu i usluge, OIB 07763378972, Veliko Vukovje 8, 43280 Veliko Vukovje</derivirana_varijabla>
  </DomainObject.Predmet.ProtustrankaWithAdressOIB>
  <DomainObject.Predmet.ProtustrankaNazivFormated>
    <izvorni_sadrzaj>INSTALACIJSKI CENTAR PTIČAR društvo s ograničenom odgovornošću za proizvodnju, trgovinu i usluge</izvorni_sadrzaj>
    <derivirana_varijabla naziv="DomainObject.Predmet.ProtustrankaNazivFormated_1">INSTALACIJSKI CENTAR PTIČAR društvo s ograničenom odgovornošću za proizvodnju, trgovinu i usluge</derivirana_varijabla>
  </DomainObject.Predmet.ProtustrankaNazivFormated>
  <DomainObject.Predmet.ProtustrankaNazivFormatedOIB>
    <izvorni_sadrzaj>INSTALACIJSKI CENTAR PTIČAR društvo s ograničenom odgovornošću za proizvodnju, trgovinu i usluge, OIB 07763378972</izvorni_sadrzaj>
    <derivirana_varijabla naziv="DomainObject.Predmet.ProtustrankaNazivFormatedOIB_1">INSTALACIJSKI CENTAR PTIČAR društvo s ograničenom odgovornošću za proizvodnju, trgovinu i usluge, OIB 07763378972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INSTALACIJSKI CENTAR PTIČAR društvo s ograničenom odgovornošću za proizvodnju, trgovinu i usluge</item>
    </izvorni_sadrzaj>
    <derivirana_varijabla naziv="DomainObject.Predmet.ProtuStrankaListFormated_1">
      <item>INSTALACIJSKI CENTAR PTIČAR društvo s ograničenom odgovornošću za proizvodnju, trgovinu i usluge</item>
    </derivirana_varijabla>
  </DomainObject.Predmet.ProtuStrankaListFormated>
  <DomainObject.Predmet.ProtuStrankaListFormatedOIB>
    <izvorni_sadrzaj>
      <item>INSTALACIJSKI CENTAR PTIČAR društvo s ograničenom odgovornošću za proizvodnju, trgovinu i usluge, OIB 07763378972</item>
    </izvorni_sadrzaj>
    <derivirana_varijabla naziv="DomainObject.Predmet.ProtuStrankaListFormatedOIB_1">
      <item>INSTALACIJSKI CENTAR PTIČAR društvo s ograničenom odgovornošću za proizvodnju, trgovinu i usluge, OIB 07763378972</item>
    </derivirana_varijabla>
  </DomainObject.Predmet.ProtuStrankaListFormatedOIB>
  <DomainObject.Predmet.ProtuStrankaListFormatedWithAdress>
    <izvorni_sadrzaj>
      <item>INSTALACIJSKI CENTAR PTIČAR društvo s ograničenom odgovornošću za proizvodnju, trgovinu i usluge, Veliko Vukovje 8, 43280 Veliko Vukovje</item>
    </izvorni_sadrzaj>
    <derivirana_varijabla naziv="DomainObject.Predmet.ProtuStrankaListFormatedWithAdress_1">
      <item>INSTALACIJSKI CENTAR PTIČAR društvo s ograničenom odgovornošću za proizvodnju, trgovinu i usluge, Veliko Vukovje 8, 43280 Veliko Vukovje</item>
    </derivirana_varijabla>
  </DomainObject.Predmet.ProtuStrankaListFormatedWithAdress>
  <DomainObject.Predmet.ProtuStrankaListFormatedWithAdressOIB>
    <izvorni_sadrzaj>
      <item>INSTALACIJSKI CENTAR PTIČAR društvo s ograničenom odgovornošću za proizvodnju, trgovinu i usluge, OIB 07763378972, Veliko Vukovje 8, 43280 Veliko Vukovje</item>
    </izvorni_sadrzaj>
    <derivirana_varijabla naziv="DomainObject.Predmet.ProtuStrankaListFormatedWithAdressOIB_1">
      <item>INSTALACIJSKI CENTAR PTIČAR društvo s ograničenom odgovornošću za proizvodnju, trgovinu i usluge, OIB 07763378972, Veliko Vukovje 8, 43280 Veliko Vukovje</item>
    </derivirana_varijabla>
  </DomainObject.Predmet.ProtuStrankaListFormatedWithAdressOIB>
  <DomainObject.Predmet.ProtuStrankaListNazivFormated>
    <izvorni_sadrzaj>
      <item>INSTALACIJSKI CENTAR PTIČAR društvo s ograničenom odgovornošću za proizvodnju, trgovinu i usluge</item>
    </izvorni_sadrzaj>
    <derivirana_varijabla naziv="DomainObject.Predmet.ProtuStrankaListNazivFormated_1">
      <item>INSTALACIJSKI CENTAR PTIČAR društvo s ograničenom odgovornošću za proizvodnju, trgovinu i usluge</item>
    </derivirana_varijabla>
  </DomainObject.Predmet.ProtuStrankaListNazivFormated>
  <DomainObject.Predmet.ProtuStrankaListNazivFormatedOIB>
    <izvorni_sadrzaj>
      <item>INSTALACIJSKI CENTAR PTIČAR društvo s ograničenom odgovornošću za proizvodnju, trgovinu i usluge, OIB 07763378972</item>
    </izvorni_sadrzaj>
    <derivirana_varijabla naziv="DomainObject.Predmet.ProtuStrankaListNazivFormatedOIB_1">
      <item>INSTALACIJSKI CENTAR PTIČAR društvo s ograničenom odgovornošću za proizvodnju, trgovinu i usluge, OIB 07763378972</item>
    </derivirana_varijabla>
  </DomainObject.Predmet.ProtuStrankaListNazivFormatedOIB>
  <DomainObject.Predmet.OstaliListFormated>
    <izvorni_sadrzaj>
      <item>Ivan Ptičar</item>
    </izvorni_sadrzaj>
    <derivirana_varijabla naziv="DomainObject.Predmet.OstaliListFormated_1">
      <item>Ivan Ptičar</item>
    </derivirana_varijabla>
  </DomainObject.Predmet.OstaliListFormated>
  <DomainObject.Predmet.OstaliListFormatedOIB>
    <izvorni_sadrzaj>
      <item>Ivan Ptičar</item>
    </izvorni_sadrzaj>
    <derivirana_varijabla naziv="DomainObject.Predmet.OstaliListFormatedOIB_1">
      <item>Ivan Ptičar</item>
    </derivirana_varijabla>
  </DomainObject.Predmet.OstaliListFormatedOIB>
  <DomainObject.Predmet.OstaliListFormatedWithAdress>
    <izvorni_sadrzaj>
      <item>Ivan Ptičar, kbr. 8., 43280 Veliko Vukovje</item>
    </izvorni_sadrzaj>
    <derivirana_varijabla naziv="DomainObject.Predmet.OstaliListFormatedWithAdress_1">
      <item>Ivan Ptičar, kbr. 8., 43280 Veliko Vukovje</item>
    </derivirana_varijabla>
  </DomainObject.Predmet.OstaliListFormatedWithAdress>
  <DomainObject.Predmet.OstaliListFormatedWithAdressOIB>
    <izvorni_sadrzaj>
      <item>Ivan Ptičar, kbr. 8., 43280 Veliko Vukovje</item>
    </izvorni_sadrzaj>
    <derivirana_varijabla naziv="DomainObject.Predmet.OstaliListFormatedWithAdressOIB_1">
      <item>Ivan Ptičar, kbr. 8., 43280 Veliko Vukovje</item>
    </derivirana_varijabla>
  </DomainObject.Predmet.OstaliListFormatedWithAdressOIB>
  <DomainObject.Predmet.OstaliListNazivFormated>
    <izvorni_sadrzaj>
      <item>Ivan Ptičar</item>
    </izvorni_sadrzaj>
    <derivirana_varijabla naziv="DomainObject.Predmet.OstaliListNazivFormated_1">
      <item>Ivan Ptičar</item>
    </derivirana_varijabla>
  </DomainObject.Predmet.OstaliListNazivFormated>
  <DomainObject.Predmet.OstaliListNazivFormatedOIB>
    <izvorni_sadrzaj>
      <item>Ivan Ptičar</item>
    </izvorni_sadrzaj>
    <derivirana_varijabla naziv="DomainObject.Predmet.OstaliListNazivFormatedOIB_1">
      <item>Ivan Ptičar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St-578/2016-5</izvorni_sadrzaj>
    <derivirana_varijabla naziv="DomainObject.PoslovniBrojDokumenta_1">St-578/2016-5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INSTALACIJSKI CENTAR PTIČAR društvo s ograničenom odgovornošću za proizvodnju, trgovinu i usluge</izvorni_sadrzaj>
    <derivirana_varijabla naziv="DomainObject.Predmet.ProtustrankaIDrugi_1">INSTALACIJSKI CENTAR PTIČAR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INSTALACIJSKI CENTAR PTIČAR društvo s ograničenom odgovornošću za proizvodnju, trgovinu i usluge, OIB 07763378972, Veliko Vukovje 8, 43280 Veliko Vukovje</izvorni_sadrzaj>
    <derivirana_varijabla naziv="DomainObject.Predmet.ProtustrankaIDrugiAdressOIB_1">INSTALACIJSKI CENTAR PTIČAR društvo s ograničenom odgovornošću za proizvodnju, trgovinu i usluge, OIB 07763378972, Veliko Vukovje 8,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INSTALACIJSKI CENTAR PTIČAR društvo s ograničenom odgovornošću za proizvodnju, trgovinu i usluge</item>
      <item>Ivan Ptičar</item>
    </izvorni_sadrzaj>
    <derivirana_varijabla naziv="DomainObject.Predmet.SudioniciListNaziv_1">
      <item>FINA, RC ZAGREB, Podružnica Bjelovar</item>
      <item>INSTALACIJSKI CENTAR PTIČAR društvo s ograničenom odgovornošću za proizvodnju, trgovinu i usluge</item>
      <item>Ivan Ptičar</item>
    </derivirana_varijabla>
  </DomainObject.Predmet.SudioniciListNaziv>
  <DomainObject.Predmet.SudioniciListAdressOIB>
    <izvorni_sadrzaj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  <item>Ivan Ptičar, kbr. 8.,43280 Veliko Vukovje</item>
    </izvorni_sadrzaj>
    <derivirana_varijabla naziv="DomainObject.Predmet.SudioniciListAdressOIB_1"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  <item>Ivan Ptičar, kbr. 8.,43280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E92AC-6289-4FD4-862C-FCDE58C53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2193</properties:Characters>
  <properties:Lines>84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2016-08-12T09:53:00Z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St-578/2016-5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