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5f49" w14:paraId="4c15f49" w:rsidRDefault="005A25E6" w:rsidP="005A25E6" w:rsidR="005A25E6" w:rsidRPr="0054250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4250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542505">
      <w:pPr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542505">
      <w:pPr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542505">
      <w:pPr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542505">
      <w:pPr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</w:r>
      <w:r w:rsidRPr="00542505">
        <w:rPr>
          <w:rFonts w:hAnsi="Times New Roman" w:ascii="Times New Roman"/>
          <w:szCs w:val="24"/>
          <w:lang w:val="hr-HR"/>
        </w:rPr>
        <w:tab/>
        <w:t>56. St-</w:t>
      </w:r>
      <w:r w:rsidR="00987353" w:rsidRPr="00542505">
        <w:rPr>
          <w:rFonts w:hAnsi="Times New Roman" w:ascii="Times New Roman"/>
          <w:szCs w:val="24"/>
          <w:lang w:val="hr-HR"/>
        </w:rPr>
        <w:t>271</w:t>
      </w:r>
      <w:r w:rsidR="00542505" w:rsidRPr="00542505">
        <w:rPr>
          <w:rFonts w:hAnsi="Times New Roman" w:ascii="Times New Roman"/>
          <w:szCs w:val="24"/>
          <w:lang w:val="hr-HR"/>
        </w:rPr>
        <w:t>4</w:t>
      </w:r>
      <w:r w:rsidR="00987353" w:rsidRPr="00542505">
        <w:rPr>
          <w:rFonts w:hAnsi="Times New Roman" w:ascii="Times New Roman"/>
          <w:szCs w:val="24"/>
          <w:lang w:val="hr-HR"/>
        </w:rPr>
        <w:t>/2017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542505" w:rsidRPr="00542505">
        <w:rPr>
          <w:rFonts w:hAnsi="Times New Roman" w:ascii="Times New Roman"/>
          <w:szCs w:val="24"/>
          <w:lang w:val="hr-HR"/>
        </w:rPr>
        <w:t>Tart-Trade Art j.d.o.o. za usluge, Sisak, Rimska 2,  OIB: 77692467508</w:t>
      </w:r>
      <w:r w:rsidR="00AB15C1" w:rsidRPr="00542505">
        <w:rPr>
          <w:rFonts w:hAnsi="Times New Roman" w:ascii="Times New Roman"/>
          <w:szCs w:val="24"/>
          <w:lang w:val="hr-HR"/>
        </w:rPr>
        <w:t>, dana 5</w:t>
      </w:r>
      <w:r w:rsidRPr="00542505">
        <w:rPr>
          <w:rFonts w:hAnsi="Times New Roman" w:ascii="Times New Roman"/>
          <w:szCs w:val="24"/>
          <w:lang w:val="hr-HR"/>
        </w:rPr>
        <w:t xml:space="preserve">. </w:t>
      </w:r>
      <w:r w:rsidR="00AB15C1" w:rsidRPr="00542505">
        <w:rPr>
          <w:rFonts w:hAnsi="Times New Roman" w:ascii="Times New Roman"/>
          <w:szCs w:val="24"/>
          <w:lang w:val="hr-HR"/>
        </w:rPr>
        <w:t>ožujka</w:t>
      </w:r>
      <w:r w:rsidRPr="00542505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42505">
        <w:rPr>
          <w:rFonts w:hAnsi="Times New Roman" w:ascii="Times New Roman"/>
          <w:szCs w:val="24"/>
        </w:rPr>
        <w:t xml:space="preserve">Otvara se stečajni postupak nad dužnikom </w:t>
      </w:r>
      <w:r w:rsidR="00542505" w:rsidRPr="00542505">
        <w:rPr>
          <w:rFonts w:hAnsi="Times New Roman" w:ascii="Times New Roman"/>
          <w:szCs w:val="24"/>
        </w:rPr>
        <w:t>Tart-Trade Art j.d.o.o. za usluge, Sisak, Rimska 2,  OIB: 77692467508</w:t>
      </w:r>
      <w:r w:rsidRPr="00542505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542505">
      <w:pPr>
        <w:pStyle w:val="BodyText21"/>
        <w:ind w:firstLine="709" w:left="0"/>
        <w:rPr>
          <w:rFonts w:hAnsi="Times New Roman" w:ascii="Times New Roman"/>
          <w:szCs w:val="24"/>
        </w:rPr>
      </w:pPr>
      <w:r w:rsidRPr="00542505">
        <w:rPr>
          <w:rFonts w:hAnsi="Times New Roman" w:ascii="Times New Roman"/>
          <w:szCs w:val="24"/>
        </w:rPr>
        <w:t>Steč</w:t>
      </w:r>
      <w:r w:rsidR="00AB15C1" w:rsidRPr="00542505">
        <w:rPr>
          <w:rFonts w:hAnsi="Times New Roman" w:ascii="Times New Roman"/>
          <w:szCs w:val="24"/>
        </w:rPr>
        <w:t>ajni postupak otvoren je dana 5</w:t>
      </w:r>
      <w:r w:rsidRPr="00542505">
        <w:rPr>
          <w:rFonts w:hAnsi="Times New Roman" w:ascii="Times New Roman"/>
          <w:szCs w:val="24"/>
        </w:rPr>
        <w:t xml:space="preserve">. </w:t>
      </w:r>
      <w:r w:rsidR="00987353" w:rsidRPr="00542505">
        <w:rPr>
          <w:rFonts w:hAnsi="Times New Roman" w:ascii="Times New Roman"/>
          <w:szCs w:val="24"/>
        </w:rPr>
        <w:t>ožujka 2018. u 14</w:t>
      </w:r>
      <w:r w:rsidR="00542505" w:rsidRPr="00542505">
        <w:rPr>
          <w:rFonts w:hAnsi="Times New Roman" w:ascii="Times New Roman"/>
          <w:szCs w:val="24"/>
        </w:rPr>
        <w:t xml:space="preserve"> sati i 1</w:t>
      </w:r>
      <w:r w:rsidRPr="00542505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54250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54250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542505">
        <w:rPr>
          <w:rFonts w:hAnsi="Times New Roman" w:ascii="Times New Roman"/>
          <w:szCs w:val="24"/>
        </w:rPr>
        <w:t>Za stečajnog upravitelja imenuje se</w:t>
      </w:r>
      <w:r w:rsidR="00AB15C1" w:rsidRPr="00542505">
        <w:rPr>
          <w:rFonts w:hAnsi="Times New Roman" w:ascii="Times New Roman"/>
          <w:szCs w:val="24"/>
        </w:rPr>
        <w:t xml:space="preserve"> </w:t>
      </w:r>
      <w:r w:rsidR="00B95A48">
        <w:rPr>
          <w:rFonts w:hAnsi="Times New Roman" w:ascii="Times New Roman"/>
          <w:szCs w:val="24"/>
        </w:rPr>
        <w:t>Mladen Novaković, Pula, Štinjan, Baližerka 44, OIB: 28857584241</w:t>
      </w:r>
      <w:r w:rsidRPr="00542505">
        <w:rPr>
          <w:rFonts w:hAnsi="Times New Roman" w:ascii="Times New Roman"/>
          <w:szCs w:val="24"/>
        </w:rPr>
        <w:t>.</w:t>
      </w:r>
    </w:p>
    <w:p w:rsidRDefault="005A25E6" w:rsidP="005A25E6" w:rsidR="005A25E6" w:rsidRPr="0054250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54250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42505" w:rsidRPr="00542505">
        <w:rPr>
          <w:rFonts w:hAnsi="Times New Roman" w:ascii="Times New Roman"/>
          <w:szCs w:val="24"/>
          <w:lang w:val="hr-HR"/>
        </w:rPr>
        <w:t>Tart-Trade Art j.d.o.o. za usluge, Sisak, Rimska 2,  OIB: 77692467508</w:t>
      </w:r>
      <w:r w:rsidRPr="00542505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D6591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542505">
        <w:rPr>
          <w:rFonts w:hAnsi="Times New Roman" w:ascii="Times New Roman"/>
          <w:szCs w:val="24"/>
          <w:lang w:val="hr-HR"/>
        </w:rPr>
        <w:t>16. siječnja</w:t>
      </w:r>
      <w:r w:rsidR="005A25E6" w:rsidRPr="00542505">
        <w:rPr>
          <w:rFonts w:hAnsi="Times New Roman" w:ascii="Times New Roman"/>
          <w:szCs w:val="24"/>
          <w:lang w:val="hr-HR"/>
        </w:rPr>
        <w:t xml:space="preserve"> 201</w:t>
      </w:r>
      <w:r w:rsidR="00987353" w:rsidRPr="00542505">
        <w:rPr>
          <w:rFonts w:hAnsi="Times New Roman" w:ascii="Times New Roman"/>
          <w:szCs w:val="24"/>
          <w:lang w:val="hr-HR"/>
        </w:rPr>
        <w:t>8</w:t>
      </w:r>
      <w:r w:rsidR="005A25E6" w:rsidRPr="0054250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542505">
        <w:rPr>
          <w:rFonts w:hAnsi="Times New Roman" w:ascii="Times New Roman"/>
          <w:szCs w:val="24"/>
          <w:lang w:val="hr-HR"/>
        </w:rPr>
        <w:t>16. siječnja</w:t>
      </w:r>
      <w:r w:rsidR="005A25E6" w:rsidRPr="00542505">
        <w:rPr>
          <w:rFonts w:hAnsi="Times New Roman" w:ascii="Times New Roman"/>
          <w:szCs w:val="24"/>
          <w:lang w:val="hr-HR"/>
        </w:rPr>
        <w:t xml:space="preserve"> 201</w:t>
      </w:r>
      <w:r w:rsidR="00987353" w:rsidRPr="00542505">
        <w:rPr>
          <w:rFonts w:hAnsi="Times New Roman" w:ascii="Times New Roman"/>
          <w:szCs w:val="24"/>
          <w:lang w:val="hr-HR"/>
        </w:rPr>
        <w:t>8</w:t>
      </w:r>
      <w:r w:rsidR="005A25E6" w:rsidRPr="00542505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542505">
        <w:rPr>
          <w:rFonts w:hAnsi="Times New Roman" w:ascii="Times New Roman"/>
          <w:szCs w:val="24"/>
          <w:lang w:val="hr-HR"/>
        </w:rPr>
        <w:t>5. ožujka</w:t>
      </w:r>
      <w:r w:rsidRPr="00542505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B643C7" w:rsidR="005A25E6" w:rsidRPr="00B643C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      </w:t>
      </w:r>
      <w:r w:rsidRPr="00B643C7">
        <w:rPr>
          <w:rFonts w:hAnsi="Times New Roman" w:ascii="Times New Roman"/>
          <w:szCs w:val="24"/>
          <w:lang w:val="hr-HR"/>
        </w:rPr>
        <w:t>SUDAC:</w:t>
      </w:r>
    </w:p>
    <w:p w:rsidRDefault="005A25E6" w:rsidP="00B643C7" w:rsidR="00B643C7" w:rsidRPr="00B643C7">
      <w:pPr>
        <w:jc w:val="right"/>
        <w:rPr>
          <w:rFonts w:hAnsi="Times New Roman" w:ascii="Times New Roman"/>
        </w:rPr>
      </w:pPr>
      <w:r w:rsidRPr="00B643C7">
        <w:rPr>
          <w:rFonts w:hAnsi="Times New Roman" w:ascii="Times New Roman"/>
          <w:szCs w:val="24"/>
          <w:lang w:val="hr-HR"/>
        </w:rPr>
        <w:t>Vjekoslav Zaninović</w:t>
      </w:r>
      <w:r w:rsidR="00B643C7" w:rsidRPr="00B643C7">
        <w:rPr>
          <w:rFonts w:hAnsi="Times New Roman" w:ascii="Times New Roman"/>
          <w:szCs w:val="24"/>
          <w:lang w:val="hr-HR"/>
        </w:rPr>
        <w:t xml:space="preserve">, </w:t>
      </w:r>
      <w:r w:rsidR="00B643C7" w:rsidRPr="00B643C7">
        <w:rPr>
          <w:rFonts w:hAnsi="Times New Roman" w:ascii="Times New Roman"/>
        </w:rPr>
        <w:t>v.r.</w:t>
      </w:r>
    </w:p>
    <w:p w:rsidRDefault="00B643C7" w:rsidP="00B643C7" w:rsidR="00B643C7" w:rsidRPr="00B643C7">
      <w:pPr>
        <w:jc w:val="right"/>
        <w:rPr>
          <w:rFonts w:hAnsi="Times New Roman" w:ascii="Times New Roman"/>
        </w:rPr>
      </w:pPr>
    </w:p>
    <w:p w:rsidRDefault="00B643C7" w:rsidP="00B643C7" w:rsidR="00B643C7" w:rsidRPr="00B643C7">
      <w:pPr>
        <w:jc w:val="right"/>
        <w:rPr>
          <w:rFonts w:hAnsi="Times New Roman" w:ascii="Times New Roman"/>
        </w:rPr>
      </w:pPr>
      <w:r w:rsidRPr="00B643C7">
        <w:rPr>
          <w:rFonts w:hAnsi="Times New Roman" w:ascii="Times New Roman"/>
        </w:rPr>
        <w:t>Za točnost otpravka</w:t>
      </w:r>
    </w:p>
    <w:p w:rsidRDefault="00B643C7" w:rsidP="00B643C7" w:rsidR="00B643C7" w:rsidRPr="00B643C7">
      <w:pPr>
        <w:jc w:val="right"/>
        <w:rPr>
          <w:rFonts w:hAnsi="Times New Roman" w:ascii="Times New Roman"/>
        </w:rPr>
      </w:pPr>
      <w:r w:rsidRPr="00B643C7">
        <w:rPr>
          <w:rFonts w:hAnsi="Times New Roman" w:ascii="Times New Roman"/>
        </w:rPr>
        <w:t>ovlašteni službenik</w:t>
      </w:r>
    </w:p>
    <w:p w:rsidRDefault="00B643C7" w:rsidP="00B643C7" w:rsidR="005A25E6" w:rsidRPr="00B643C7">
      <w:pPr>
        <w:jc w:val="right"/>
        <w:rPr>
          <w:rFonts w:hAnsi="Times New Roman" w:ascii="Times New Roman"/>
          <w:szCs w:val="24"/>
          <w:lang w:val="hr-HR"/>
        </w:rPr>
      </w:pPr>
      <w:r w:rsidRPr="00B643C7">
        <w:rPr>
          <w:rFonts w:hAnsi="Times New Roman" w:ascii="Times New Roman"/>
        </w:rPr>
        <w:t>Ksenija Nol</w:t>
      </w:r>
    </w:p>
    <w:p w:rsidRDefault="005A25E6" w:rsidP="005A25E6" w:rsidR="005A25E6" w:rsidRPr="005425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  <w:r w:rsidRPr="0054250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5425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54250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542505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54250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43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87353">
      <w:rPr>
        <w:rFonts w:hAnsi="Times New Roman" w:ascii="Times New Roman"/>
        <w:lang w:val="hr-HR"/>
      </w:rPr>
      <w:t>271</w:t>
    </w:r>
    <w:r w:rsidR="00542505">
      <w:rPr>
        <w:rFonts w:hAnsi="Times New Roman" w:ascii="Times New Roman"/>
        <w:lang w:val="hr-HR"/>
      </w:rPr>
      <w:t>4</w:t>
    </w:r>
    <w:r w:rsidR="00987353">
      <w:rPr>
        <w:rFonts w:hAnsi="Times New Roman" w:ascii="Times New Roman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C25BF"/>
    <w:rsid w:val="002E0D6B"/>
    <w:rsid w:val="003F72EE"/>
    <w:rsid w:val="0042162E"/>
    <w:rsid w:val="00481ADF"/>
    <w:rsid w:val="004D2646"/>
    <w:rsid w:val="00532B71"/>
    <w:rsid w:val="00542505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87353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643C7"/>
    <w:rsid w:val="00B95A48"/>
    <w:rsid w:val="00BA5129"/>
    <w:rsid w:val="00C57CAF"/>
    <w:rsid w:val="00CB1B4C"/>
    <w:rsid w:val="00CF2939"/>
    <w:rsid w:val="00D37322"/>
    <w:rsid w:val="00D44D4F"/>
    <w:rsid w:val="00D65916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11321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3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4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3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St-2714/2017</izvorni_sadrzaj>
    <derivirana_varijabla naziv="DomainObject.Predmet.OznakaBroj_1">St-2714/2017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Tart-Trade Art j.d.o.o. za usluge zastupanog po punomoćniku Iva Stefanovski Horvatić</izvorni_sadrzaj>
    <derivirana_varijabla naziv="DomainObject.Predmet.ProtustrankaFormated_1">  Tart-Trade Art j.d.o.o. za usluge zastupanog po punomoćniku Iva Stefanovski Horvatić</derivirana_varijabla>
  </DomainObject.Predmet.ProtustrankaFormated>
  <DomainObject.Predmet.ProtustrankaFormatedOIB>
    <izvorni_sadrzaj>  Tart-Trade Art j.d.o.o. za usluge, OIB 77692467508 zastupanog po punomoćniku Iva Stefanovski Horvatić</izvorni_sadrzaj>
    <derivirana_varijabla naziv="DomainObject.Predmet.ProtustrankaFormatedOIB_1">  Tart-Trade Art j.d.o.o. za usluge, OIB 77692467508 zastupanog po punomoćniku Iva Stefanovski Horvatić</derivirana_varijabla>
  </DomainObject.Predmet.ProtustrankaFormatedOIB>
  <DomainObject.Predmet.ProtustrankaFormatedWithAdress>
    <izvorni_sadrzaj> Tart-Trade Art j.d.o.o. za usluge, Rimska 2, 44000 Sisak zastupanog po punomoćniku Iva Stefanovski Horvatić</izvorni_sadrzaj>
    <derivirana_varijabla naziv="DomainObject.Predmet.ProtustrankaFormatedWithAdress_1"> Tart-Trade Art j.d.o.o. za usluge, Rimska 2, 44000 Sisak zastupanog po punomoćniku Iva Stefanovski Horvatić</derivirana_varijabla>
  </DomainObject.Predmet.ProtustrankaFormatedWithAdress>
  <DomainObject.Predmet.ProtustrankaFormatedWithAdressOIB>
    <izvorni_sadrzaj> Tart-Trade Art j.d.o.o. za usluge, OIB 77692467508, Rimska 2, 44000 Sisak zastupanog po punomoćniku Iva Stefanovski Horvatić</izvorni_sadrzaj>
    <derivirana_varijabla naziv="DomainObject.Predmet.ProtustrankaFormatedWithAdressOIB_1"> Tart-Trade Art j.d.o.o. za usluge, OIB 77692467508, Rimska 2, 44000 Sisak zastupanog po punomoćniku Iva Stefanovski Horvatić</derivirana_varijabla>
  </DomainObject.Predmet.ProtustrankaFormatedWithAdressOIB>
  <DomainObject.Predmet.ProtustrankaWithAdress>
    <izvorni_sadrzaj>Tart-Trade Art j.d.o.o. za usluge Rimska 2, 44000 Sisak</izvorni_sadrzaj>
    <derivirana_varijabla naziv="DomainObject.Predmet.ProtustrankaWithAdress_1">Tart-Trade Art j.d.o.o. za usluge Rimska 2, 44000 Sisak</derivirana_varijabla>
  </DomainObject.Predmet.ProtustrankaWithAdress>
  <DomainObject.Predmet.ProtustrankaWithAdressOIB>
    <izvorni_sadrzaj>Tart-Trade Art j.d.o.o. za usluge, OIB 77692467508, Rimska 2, 44000 Sisak</izvorni_sadrzaj>
    <derivirana_varijabla naziv="DomainObject.Predmet.ProtustrankaWithAdressOIB_1">Tart-Trade Art j.d.o.o. za usluge, OIB 77692467508, Rimska 2, 44000 Sisak</derivirana_varijabla>
  </DomainObject.Predmet.ProtustrankaWithAdressOIB>
  <DomainObject.Predmet.ProtustrankaNazivFormated>
    <izvorni_sadrzaj>Tart-Trade Art j.d.o.o. za usluge</izvorni_sadrzaj>
    <derivirana_varijabla naziv="DomainObject.Predmet.ProtustrankaNazivFormated_1">Tart-Trade Art j.d.o.o. za usluge</derivirana_varijabla>
  </DomainObject.Predmet.ProtustrankaNazivFormated>
  <DomainObject.Predmet.ProtustrankaNazivFormatedOIB>
    <izvorni_sadrzaj>Tart-Trade Art j.d.o.o. za usluge, OIB 77692467508</izvorni_sadrzaj>
    <derivirana_varijabla naziv="DomainObject.Predmet.ProtustrankaNazivFormatedOIB_1">Tart-Trade Art j.d.o.o. za usluge, OIB 77692467508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Tart-Trade Art j.d.o.o. za usluge zastupanog po punomoćniku Iva Stefanovski Horvatić</item>
    </izvorni_sadrzaj>
    <derivirana_varijabla naziv="DomainObject.Predmet.ProtuStrankaListFormated_1">
      <item>Tart-Trade Art j.d.o.o. za usluge zastupanog po punomoćniku Iva Stefanovski Horvatić</item>
    </derivirana_varijabla>
  </DomainObject.Predmet.ProtuStrankaListFormated>
  <DomainObject.Predmet.ProtuStrankaListFormatedOIB>
    <izvorni_sadrzaj>
      <item>Tart-Trade Art j.d.o.o. za usluge, OIB 77692467508 zastupanog po punomoćniku Iva Stefanovski Horvatić</item>
    </izvorni_sadrzaj>
    <derivirana_varijabla naziv="DomainObject.Predmet.ProtuStrankaListFormatedOIB_1">
      <item>Tart-Trade Art j.d.o.o. za usluge, OIB 77692467508 zastupanog po punomoćniku Iva Stefanovski Horvatić</item>
    </derivirana_varijabla>
  </DomainObject.Predmet.ProtuStrankaListFormatedOIB>
  <DomainObject.Predmet.ProtuStrankaListFormatedWithAdress>
    <izvorni_sadrzaj>
      <item>Tart-Trade Art j.d.o.o. za usluge, Rimska 2, 44000 Sisak zastupanog po punomoćniku Iva Stefanovski Horvatić</item>
    </izvorni_sadrzaj>
    <derivirana_varijabla naziv="DomainObject.Predmet.ProtuStrankaListFormatedWithAdress_1">
      <item>Tart-Trade Art j.d.o.o. za usluge, Rimska 2, 44000 Sisak zastupanog po punomoćniku Iva Stefanovski Horvatić</item>
    </derivirana_varijabla>
  </DomainObject.Predmet.ProtuStrankaListFormatedWithAdress>
  <DomainObject.Predmet.ProtuStrankaListFormatedWithAdressOIB>
    <izvorni_sadrzaj>
      <item>Tart-Trade Art j.d.o.o. za usluge, OIB 77692467508, Rimska 2, 44000 Sisak zastupanog po punomoćniku Iva Stefanovski Horvatić</item>
    </izvorni_sadrzaj>
    <derivirana_varijabla naziv="DomainObject.Predmet.ProtuStrankaListFormatedWithAdressOIB_1">
      <item>Tart-Trade Art j.d.o.o. za usluge, OIB 77692467508, Rimska 2, 44000 Sisak zastupanog po punomoćniku Iva Stefanovski Horvatić</item>
    </derivirana_varijabla>
  </DomainObject.Predmet.ProtuStrankaListFormatedWithAdressOIB>
  <DomainObject.Predmet.ProtuStrankaListNazivFormated>
    <izvorni_sadrzaj>
      <item>Tart-Trade Art j.d.o.o. za usluge</item>
    </izvorni_sadrzaj>
    <derivirana_varijabla naziv="DomainObject.Predmet.ProtuStrankaListNazivFormated_1">
      <item>Tart-Trade Art j.d.o.o. za usluge</item>
    </derivirana_varijabla>
  </DomainObject.Predmet.ProtuStrankaListNazivFormated>
  <DomainObject.Predmet.ProtuStrankaListNazivFormatedOIB>
    <izvorni_sadrzaj>
      <item>Tart-Trade Art j.d.o.o. za usluge, OIB 77692467508</item>
    </izvorni_sadrzaj>
    <derivirana_varijabla naziv="DomainObject.Predmet.ProtuStrankaListNazivFormatedOIB_1">
      <item>Tart-Trade Art j.d.o.o. za usluge, OIB 77692467508</item>
    </derivirana_varijabla>
  </DomainObject.Predmet.ProtuStrankaListNazivFormatedOIB>
  <DomainObject.Predmet.OstaliListFormated>
    <izvorni_sadrzaj>
      <item>Iva Stefanovski Horvatić punomoćnik sudionika u postupku Tart-Trade Art j.d.o.o. za usluge</item>
    </izvorni_sadrzaj>
    <derivirana_varijabla naziv="DomainObject.Predmet.OstaliListFormated_1">
      <item>Iva Stefanovski Horvatić punomoćnik sudionika u postupku Tart-Trade Art j.d.o.o. za usluge</item>
    </derivirana_varijabla>
  </DomainObject.Predmet.OstaliListFormated>
  <DomainObject.Predmet.OstaliListFormatedOIB>
    <izvorni_sadrzaj>
      <item>Iva Stefanovski Horvatić, OIB 94601121656 punomoćnik sudionika u postupku Tart-Trade Art j.d.o.o. za usluge</item>
    </izvorni_sadrzaj>
    <derivirana_varijabla naziv="DomainObject.Predmet.OstaliListFormatedOIB_1">
      <item>Iva Stefanovski Horvatić, OIB 94601121656 punomoćnik sudionika u postupku Tart-Trade Art j.d.o.o. za usluge</item>
    </derivirana_varijabla>
  </DomainObject.Predmet.OstaliListFormatedOIB>
  <DomainObject.Predmet.OstaliListFormatedWithAdress>
    <izvorni_sadrzaj>
      <item>Iva Stefanovski Horvatić, Ulica Jurja Križanića 10, 44000 Sisak punomoćnik sudionika u postupku Tart-Trade Art j.d.o.o. za usluge</item>
    </izvorni_sadrzaj>
    <derivirana_varijabla naziv="DomainObject.Predmet.OstaliListFormatedWithAdress_1">
      <item>Iva Stefanovski Horvatić, Ulica Jurja Križanića 10, 44000 Sisak punomoćnik sudionika u postupku Tart-Trade Art j.d.o.o. za usluge</item>
    </derivirana_varijabla>
  </DomainObject.Predmet.OstaliListFormatedWithAdress>
  <DomainObject.Predmet.OstaliListFormatedWithAdressOIB>
    <izvorni_sadrzaj>
      <item>Iva Stefanovski Horvatić, OIB 94601121656, Ulica Jurja Križanića 10, 44000 Sisak punomoćnik sudionika u postupku Tart-Trade Art j.d.o.o. za usluge</item>
    </izvorni_sadrzaj>
    <derivirana_varijabla naziv="DomainObject.Predmet.OstaliListFormatedWithAdressOIB_1">
      <item>Iva Stefanovski Horvatić, OIB 94601121656, Ulica Jurja Križanića 10, 44000 Sisak punomoćnik sudionika u postupku Tart-Trade Art j.d.o.o. za usluge</item>
    </derivirana_varijabla>
  </DomainObject.Predmet.OstaliListFormatedWithAdressOIB>
  <DomainObject.Predmet.OstaliListNazivFormated>
    <izvorni_sadrzaj>
      <item>Iva Stefanovski Horvatić</item>
    </izvorni_sadrzaj>
    <derivirana_varijabla naziv="DomainObject.Predmet.OstaliListNazivFormated_1">
      <item>Iva Stefanovski Horvatić</item>
    </derivirana_varijabla>
  </DomainObject.Predmet.OstaliListNazivFormated>
  <DomainObject.Predmet.OstaliListNazivFormatedOIB>
    <izvorni_sadrzaj>
      <item>Iva Stefanovski Horvatić, OIB 94601121656</item>
    </izvorni_sadrzaj>
    <derivirana_varijabla naziv="DomainObject.Predmet.OstaliListNazivFormatedOIB_1">
      <item>Iva Stefanovski Horvatić, OIB 94601121656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Tart-Trade Art j.d.o.o. za usluge</izvorni_sadrzaj>
    <derivirana_varijabla naziv="DomainObject.Predmet.ProtustrankaIDrugi_1">Tart-Trade Art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Tart-Trade Art j.d.o.o. za usluge, OIB 77692467508, Rimska 2, 44000 Sisak</izvorni_sadrzaj>
    <derivirana_varijabla naziv="DomainObject.Predmet.ProtustrankaIDrugiAdressOIB_1">Tart-Trade Art j.d.o.o. za usluge, OIB 77692467508, Rimska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Tart-Trade Art j.d.o.o. za usluge</item>
      <item>Iva Stefanovski Horvatić</item>
    </izvorni_sadrzaj>
    <derivirana_varijabla naziv="DomainObject.Predmet.SudioniciListNaziv_1">
      <item>FINA Regionalni centar Zagreb</item>
      <item>Tart-Trade Art j.d.o.o. za usluge</item>
      <item>Iva Stefanovski Horvatić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Tart-Trade Art j.d.o.o. za usluge, OIB 77692467508, Rimska 2,44000 Sisak</item>
      <item>Iva Stefanovski Horvatić, OIB 94601121656, Ulica Jurja Križanića 10,44000 Sisak</item>
    </izvorni_sadrzaj>
    <derivirana_varijabla naziv="DomainObject.Predmet.SudioniciListAdressOIB_1">
      <item>FINA Regionalni centar Zagreb, OIB 85821130368, Trg svibanjskih žrtava 1995. br. 1,10000 Zagreb</item>
      <item>Tart-Trade Art j.d.o.o. za usluge, OIB 77692467508, Rimska 2,44000 Sisak</item>
      <item>Iva Stefanovski Horvatić, OIB 94601121656, Ulica Jurja Križanića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77692467508</item>
      <item>, OIB 94601121656</item>
    </izvorni_sadrzaj>
    <derivirana_varijabla naziv="DomainObject.Predmet.SudioniciListNazivOIB_1">
      <item>, OIB 85821130368</item>
      <item>, OIB 77692467508</item>
      <item>, OIB 94601121656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1974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2018-03-05T10:43:00Z</dcterms:created>
  <dc:creator>Sudsko vijeæe</dc:creator>
  <cp:lastModifiedBy>Ksenija Nol</cp:lastModifiedBy>
  <cp:lastPrinted>2018-03-05T12:51:00Z</cp:lastPrinted>
  <dcterms:modified xmlns:xsi="http://www.w3.org/2001/XMLSchema-instance" xsi:type="dcterms:W3CDTF">2018-03-05T12:51:00Z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(St-2714-17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