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0d45b" w14:paraId="370d45b" w:rsidRDefault="00CC1DE7" w:rsidR="00CC1DE7" w:rsidRPr="00BA6770">
      <w:pPr>
        <w15:collapsed w:val="false"/>
      </w:pPr>
      <w:bookmarkStart w:name="_GoBack" w:id="0"/>
      <w:bookmarkEnd w:id="0"/>
      <w:r w:rsidRPr="00BA6770">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CC1DE7" w:rsidP="002D60CE" w:rsidR="00CC1DE7" w:rsidRPr="00BA6770">
      <w:pPr>
        <w:jc w:val="both"/>
      </w:pPr>
    </w:p>
    <w:p w:rsidRDefault="002D60CE" w:rsidP="002D60CE" w:rsidR="002D60CE" w:rsidRPr="00BA6770">
      <w:pPr>
        <w:jc w:val="both"/>
      </w:pPr>
      <w:r w:rsidRPr="00BA6770">
        <w:t>REPUBLIKA HRVATSKA</w:t>
      </w:r>
    </w:p>
    <w:p w:rsidRDefault="002D60CE" w:rsidP="002D60CE" w:rsidR="002D60CE" w:rsidRPr="00BA6770">
      <w:pPr>
        <w:jc w:val="both"/>
      </w:pPr>
      <w:r w:rsidRPr="00BA6770">
        <w:t xml:space="preserve">TRGOVAČKI SUD U ZAGREBU                                                                </w:t>
      </w:r>
      <w:r w:rsidR="00F070BA" w:rsidRPr="00BA6770">
        <w:t>46</w:t>
      </w:r>
      <w:r w:rsidRPr="00BA6770">
        <w:t>. St</w:t>
      </w:r>
      <w:r w:rsidR="008D101E" w:rsidRPr="00BA6770">
        <w:t>-</w:t>
      </w:r>
      <w:r w:rsidR="00DB45F3" w:rsidRPr="00BA6770">
        <w:t>2</w:t>
      </w:r>
      <w:r w:rsidR="00BA6770" w:rsidRPr="00BA6770">
        <w:t>596</w:t>
      </w:r>
      <w:r w:rsidR="00364741" w:rsidRPr="00BA6770">
        <w:t>/1</w:t>
      </w:r>
      <w:r w:rsidR="00DB45F3" w:rsidRPr="00BA6770">
        <w:t>8</w:t>
      </w:r>
      <w:r w:rsidR="008F1729">
        <w:t>-10</w:t>
      </w:r>
    </w:p>
    <w:p w:rsidRDefault="002D60CE" w:rsidP="002D60CE" w:rsidR="002D60CE" w:rsidRPr="00BA6770">
      <w:pPr>
        <w:jc w:val="both"/>
      </w:pPr>
      <w:r w:rsidRPr="00BA6770">
        <w:t>Amruševa 2/II</w:t>
      </w:r>
    </w:p>
    <w:p w:rsidRDefault="002D60CE" w:rsidP="002D60CE" w:rsidR="002D60CE" w:rsidRPr="00BA6770">
      <w:pPr>
        <w:jc w:val="both"/>
      </w:pPr>
    </w:p>
    <w:p w:rsidRDefault="007150E9" w:rsidP="00C40A44" w:rsidR="00C40A44" w:rsidRPr="00BA6770">
      <w:pPr>
        <w:jc w:val="center"/>
      </w:pPr>
      <w:r w:rsidRPr="00BA6770">
        <w:t>R</w:t>
      </w:r>
      <w:r w:rsidR="00C40A44" w:rsidRPr="00BA6770">
        <w:t xml:space="preserve"> E P U B L I K A   H R V A T S K A</w:t>
      </w:r>
    </w:p>
    <w:p w:rsidRDefault="00C40A44" w:rsidP="002D60CE" w:rsidR="00C40A44" w:rsidRPr="00BA6770">
      <w:pPr>
        <w:jc w:val="center"/>
      </w:pPr>
    </w:p>
    <w:p w:rsidRDefault="002D60CE" w:rsidP="00DB45F3" w:rsidR="00DB45F3" w:rsidRPr="00BA6770">
      <w:pPr>
        <w:jc w:val="center"/>
      </w:pPr>
      <w:r w:rsidRPr="00BA6770">
        <w:t>R J E Š E NJ E</w:t>
      </w:r>
    </w:p>
    <w:p w:rsidRDefault="00DB45F3" w:rsidP="00DB45F3" w:rsidR="00DB45F3" w:rsidRPr="00BA6770">
      <w:pPr>
        <w:jc w:val="center"/>
      </w:pPr>
    </w:p>
    <w:p w:rsidRDefault="00BA6770" w:rsidP="00FC305E" w:rsidR="00D80C64" w:rsidRPr="00BA6770">
      <w:pPr>
        <w:ind w:firstLine="708"/>
        <w:jc w:val="both"/>
      </w:pPr>
      <w:r w:rsidRPr="00BA6770">
        <w:t>Trgovački sud u Zagrebu, po sutkinji Maji Praljak, u stečajnom predmetu u povodu prijedloga predlagatelja FINANCIJSKA AGENCIJA, RC Zagreb, Podružnica Zagreb, Trg svibanjskih žrtava 1995. 1, OIB: 85821130368, za otvaranje stečajnog postupka nad dužnikom Brijačnica d.o.o., OIB: 86303093701, Zagreb, Ilica 65</w:t>
      </w:r>
      <w:r w:rsidR="00FC305E" w:rsidRPr="00BA6770">
        <w:t>,</w:t>
      </w:r>
      <w:r w:rsidR="006A7B63" w:rsidRPr="00BA6770">
        <w:t xml:space="preserve"> 7. veljače 2019.,</w:t>
      </w:r>
    </w:p>
    <w:p w:rsidRDefault="006A7B63" w:rsidP="00D677F7" w:rsidR="006A7B63" w:rsidRPr="00BA6770">
      <w:pPr>
        <w:jc w:val="both"/>
      </w:pPr>
    </w:p>
    <w:p w:rsidRDefault="00065B42" w:rsidP="00D677F7" w:rsidR="00065B42" w:rsidRPr="00BA6770">
      <w:pPr>
        <w:jc w:val="center"/>
      </w:pPr>
      <w:r w:rsidRPr="00BA6770">
        <w:t>r i j e š i o     j e</w:t>
      </w:r>
    </w:p>
    <w:p w:rsidRDefault="00065B42" w:rsidP="00065B42" w:rsidR="00065B42" w:rsidRPr="00BA6770">
      <w:r w:rsidRPr="00BA6770">
        <w:t xml:space="preserve"> </w:t>
      </w:r>
    </w:p>
    <w:p w:rsidRDefault="00065B42" w:rsidP="0021298E" w:rsidR="00065B42" w:rsidRPr="00BA6770">
      <w:pPr>
        <w:ind w:firstLine="708"/>
        <w:jc w:val="both"/>
      </w:pPr>
      <w:r w:rsidRPr="00BA6770">
        <w:t>I</w:t>
      </w:r>
      <w:r w:rsidR="00D677F7" w:rsidRPr="00BA6770">
        <w:t>.</w:t>
      </w:r>
      <w:r w:rsidRPr="00BA6770">
        <w:t xml:space="preserve"> Pozivaju se </w:t>
      </w:r>
      <w:r w:rsidR="00704DD0" w:rsidRPr="00BA6770">
        <w:t>osobe koje imaju pravni interes za provedbom stečajnoga postupaka</w:t>
      </w:r>
      <w:r w:rsidR="00F324F6" w:rsidRPr="00BA6770">
        <w:t xml:space="preserve"> nad </w:t>
      </w:r>
      <w:r w:rsidRPr="00BA6770">
        <w:t xml:space="preserve"> d</w:t>
      </w:r>
      <w:r w:rsidR="00704DD0" w:rsidRPr="00BA6770">
        <w:t>užnikom</w:t>
      </w:r>
      <w:r w:rsidR="00F324F6" w:rsidRPr="00BA6770">
        <w:t xml:space="preserve"> </w:t>
      </w:r>
      <w:r w:rsidR="00BA6770" w:rsidRPr="00BA6770">
        <w:t>Brijačnica d.o.o., OIB: 86303093701, Zagreb, Ilica 65</w:t>
      </w:r>
      <w:r w:rsidR="005543BD" w:rsidRPr="00BA6770">
        <w:t>,</w:t>
      </w:r>
      <w:r w:rsidR="00704DD0" w:rsidRPr="00BA6770">
        <w:t xml:space="preserve"> u roku </w:t>
      </w:r>
      <w:r w:rsidR="00FC305E" w:rsidRPr="00BA6770">
        <w:t xml:space="preserve">od </w:t>
      </w:r>
      <w:r w:rsidR="00704DD0" w:rsidRPr="00BA6770">
        <w:t>15 dana</w:t>
      </w:r>
      <w:r w:rsidR="00C40A44" w:rsidRPr="00BA6770">
        <w:t xml:space="preserve"> predujmiti iznos od</w:t>
      </w:r>
      <w:r w:rsidR="005543BD" w:rsidRPr="00BA6770">
        <w:t xml:space="preserve"> </w:t>
      </w:r>
      <w:r w:rsidR="00465BAE" w:rsidRPr="00BA6770">
        <w:t>9</w:t>
      </w:r>
      <w:r w:rsidR="00134F3A" w:rsidRPr="00BA6770">
        <w:t xml:space="preserve">.000,00 kn </w:t>
      </w:r>
      <w:r w:rsidRPr="00BA6770">
        <w:t xml:space="preserve">za pokriće troškova prethodnog i stečajnog postupka na račun Trgovačkog suda u Zagrebu otvoren pri Hrvatskoj poštanskoj banci d.d. Zagreb broj </w:t>
      </w:r>
      <w:r w:rsidR="00A6064D" w:rsidRPr="00BA6770">
        <w:t>IBAN HR9223900011300000460</w:t>
      </w:r>
      <w:r w:rsidR="00A0793E" w:rsidRPr="00BA6770">
        <w:t>,</w:t>
      </w:r>
      <w:r w:rsidR="002817DE" w:rsidRPr="00BA6770">
        <w:t xml:space="preserve"> </w:t>
      </w:r>
      <w:r w:rsidR="009B3D51" w:rsidRPr="00BA6770">
        <w:t xml:space="preserve">model 05, poziv na </w:t>
      </w:r>
      <w:r w:rsidR="00A6064D" w:rsidRPr="00BA6770">
        <w:t xml:space="preserve">broj </w:t>
      </w:r>
      <w:r w:rsidR="00DB45F3" w:rsidRPr="00BA6770">
        <w:t>2</w:t>
      </w:r>
      <w:r w:rsidR="00BA6770" w:rsidRPr="00BA6770">
        <w:t>596</w:t>
      </w:r>
      <w:r w:rsidR="00B33259" w:rsidRPr="00BA6770">
        <w:t>-1</w:t>
      </w:r>
      <w:r w:rsidR="00DB45F3" w:rsidRPr="00BA6770">
        <w:t>8</w:t>
      </w:r>
      <w:r w:rsidR="00A0793E" w:rsidRPr="00BA6770">
        <w:t>.</w:t>
      </w:r>
    </w:p>
    <w:p w:rsidRDefault="00A653EC" w:rsidP="0021298E" w:rsidR="00A653EC" w:rsidRPr="00BA6770">
      <w:pPr>
        <w:ind w:firstLine="708"/>
        <w:jc w:val="both"/>
      </w:pPr>
    </w:p>
    <w:p w:rsidRDefault="00065B42" w:rsidP="0021298E" w:rsidR="00065B42" w:rsidRPr="00BA6770">
      <w:pPr>
        <w:ind w:firstLine="708"/>
        <w:jc w:val="both"/>
      </w:pPr>
      <w:r w:rsidRPr="00BA6770">
        <w:t>II</w:t>
      </w:r>
      <w:r w:rsidR="00D677F7" w:rsidRPr="00BA6770">
        <w:t>. Ako</w:t>
      </w:r>
      <w:r w:rsidRPr="00BA6770">
        <w:t xml:space="preserve"> </w:t>
      </w:r>
      <w:r w:rsidR="00BF0DDB" w:rsidRPr="00BA6770">
        <w:t>osobe koje imaju pravni interes za provedbom stečajnoga postupaka nad dužnikom</w:t>
      </w:r>
      <w:r w:rsidRPr="00BA6770">
        <w:t xml:space="preserve"> ne postupe u skladu s točkom I</w:t>
      </w:r>
      <w:r w:rsidR="00D677F7" w:rsidRPr="00BA6770">
        <w:t>.</w:t>
      </w:r>
      <w:r w:rsidRPr="00BA6770">
        <w:t xml:space="preserve"> ovog rješenja </w:t>
      </w:r>
      <w:r w:rsidR="00F324F6" w:rsidRPr="00BA6770">
        <w:t>sud</w:t>
      </w:r>
      <w:r w:rsidRPr="00BA6770">
        <w:t xml:space="preserve"> će donijeti rješenje o otvaranju i zaključenju stečajnog postupka.</w:t>
      </w:r>
    </w:p>
    <w:p w:rsidRDefault="00D677F7" w:rsidP="00065B42" w:rsidR="00D677F7" w:rsidRPr="00BA6770"/>
    <w:p w:rsidRDefault="00A653EC" w:rsidP="00A653EC" w:rsidR="00A653EC" w:rsidRPr="00BA6770">
      <w:pPr>
        <w:jc w:val="center"/>
      </w:pPr>
    </w:p>
    <w:p w:rsidRDefault="00065B42" w:rsidP="00691BA4" w:rsidR="00A653EC" w:rsidRPr="00BA6770">
      <w:pPr>
        <w:jc w:val="center"/>
      </w:pPr>
      <w:r w:rsidRPr="00BA6770">
        <w:t>Obrazloženje</w:t>
      </w:r>
    </w:p>
    <w:p w:rsidRDefault="00BA6770" w:rsidP="00BA6770" w:rsidR="00BA6770" w:rsidRPr="00BA6770">
      <w:pPr>
        <w:ind w:firstLine="709"/>
        <w:jc w:val="both"/>
      </w:pPr>
      <w:r w:rsidRPr="00BA6770">
        <w:t>Financijska agencija, Regionalni centar Zagreb, podnijela je ovom sudu prijedlog za otvaranje stečajnog postupka nad dužnikom Brijačnica d.o.o., OIB: 86303093701, Zagreb, Ilica 65, na temelju odredbe čl. 110. st. 1. Stečajnog zakona („Narodne novine“ broj 71/15 i 104/17, dalje: SZ). U prijedlogu za otvaranje stečajnog postupka se u bitnome navodi kako je na dan 9. listopada 2018. dužnik u Očevidniku redoslijeda osnova za plaćanje imao evidentirane neizvršene osnove za plaćanje u neprekinutom razdoblju od 120 dana, u ukupnom iznosu od 68.853,69 kn, te je imao 2 zaposlenika.</w:t>
      </w:r>
    </w:p>
    <w:p w:rsidRDefault="00691BA4" w:rsidP="00BA6770" w:rsidR="00691BA4" w:rsidRPr="00BA6770">
      <w:pPr>
        <w:ind w:firstLine="709"/>
        <w:jc w:val="both"/>
      </w:pPr>
      <w:r w:rsidRPr="00BA6770">
        <w:t xml:space="preserve">Odredbom čl. 115. st. 1. </w:t>
      </w:r>
      <w:r w:rsidR="00585186" w:rsidRPr="00BA6770">
        <w:t xml:space="preserve">SZ-a </w:t>
      </w:r>
      <w:r w:rsidRPr="00BA6770">
        <w:t xml:space="preserve">propisano je da sud na temelju prijedloga za otvaranje stečajnoga postupka donosi rješenje o pokretanju prethodnoga postupka radi utvrđivanja pretpostavki za otvaranje stečajnoga postupka (prethodni postupak). </w:t>
      </w:r>
    </w:p>
    <w:p w:rsidRDefault="007B3E37" w:rsidP="00C54847" w:rsidR="00C54847" w:rsidRPr="00BA6770">
      <w:pPr>
        <w:ind w:firstLine="708"/>
        <w:jc w:val="both"/>
      </w:pPr>
      <w:r w:rsidRPr="00BA6770">
        <w:t xml:space="preserve">Sud je rješenjem od </w:t>
      </w:r>
      <w:r w:rsidR="00BA6770" w:rsidRPr="00BA6770">
        <w:t>19</w:t>
      </w:r>
      <w:r w:rsidR="00585186" w:rsidRPr="00BA6770">
        <w:t xml:space="preserve">. listopada 2018. </w:t>
      </w:r>
      <w:r w:rsidRPr="00BA6770">
        <w:t xml:space="preserve">pokrenuo prethodni postupak nad dužnikom, </w:t>
      </w:r>
      <w:r w:rsidR="00D80C64" w:rsidRPr="00BA6770">
        <w:t>te je primjenom odredbe čl. 11. st. 3. SZ-a pribavio podatak o tome da dužnik nije u posjedu nekretnina (</w:t>
      </w:r>
      <w:r w:rsidR="00585186" w:rsidRPr="00BA6770">
        <w:t>list 10-11 spisa</w:t>
      </w:r>
      <w:r w:rsidR="00C54847" w:rsidRPr="00BA6770">
        <w:t xml:space="preserve">). </w:t>
      </w:r>
    </w:p>
    <w:p w:rsidRDefault="00C54847" w:rsidP="00D14DD1" w:rsidR="006F1DE9" w:rsidRPr="00BA6770">
      <w:pPr>
        <w:ind w:firstLine="708"/>
        <w:jc w:val="both"/>
      </w:pPr>
      <w:r w:rsidRPr="00BA6770">
        <w:t xml:space="preserve">Postupajući po zaključku suda od </w:t>
      </w:r>
      <w:r w:rsidR="00BA6770" w:rsidRPr="00BA6770">
        <w:t>19</w:t>
      </w:r>
      <w:r w:rsidRPr="00BA6770">
        <w:t>. listopada 2018.,</w:t>
      </w:r>
      <w:r w:rsidR="00FC305E" w:rsidRPr="00BA6770">
        <w:t xml:space="preserve"> zastupnik po zakonu dužnika je  podneskom od </w:t>
      </w:r>
      <w:r w:rsidR="00BA6770" w:rsidRPr="00BA6770">
        <w:t>13. studenog 2018</w:t>
      </w:r>
      <w:r w:rsidR="00FC305E" w:rsidRPr="00BA6770">
        <w:t xml:space="preserve">. dostavio izvješće </w:t>
      </w:r>
      <w:r w:rsidR="00BA6770" w:rsidRPr="00BA6770">
        <w:t xml:space="preserve">u kojem je naveo da on osobno nema nikakve imovine. </w:t>
      </w:r>
    </w:p>
    <w:p w:rsidRDefault="00C54847" w:rsidP="009177BA" w:rsidR="00BA6770" w:rsidRPr="007563F0">
      <w:pPr>
        <w:ind w:firstLine="708"/>
        <w:jc w:val="both"/>
      </w:pPr>
      <w:r w:rsidRPr="00BA6770">
        <w:lastRenderedPageBreak/>
        <w:t>Na ročištu radi očitovanja o prijedlogu za otvaranje stečajnog postupka</w:t>
      </w:r>
      <w:r w:rsidR="006F1DE9" w:rsidRPr="00BA6770">
        <w:t xml:space="preserve"> održan</w:t>
      </w:r>
      <w:r w:rsidR="00BA6770" w:rsidRPr="00BA6770">
        <w:t>o</w:t>
      </w:r>
      <w:r w:rsidR="006F1DE9" w:rsidRPr="00BA6770">
        <w:t>m 7. veljače 2018.,</w:t>
      </w:r>
      <w:r w:rsidR="00BA6770" w:rsidRPr="00BA6770">
        <w:t xml:space="preserve"> zastupnik po zakonu dužnika je naveo da je suglasan s time da se nad dužnikom otvori stečajni postupak. Ročište radi očitovanja o prijedlogu za otvaranje stečajnog postupka je </w:t>
      </w:r>
      <w:r w:rsidRPr="00BA6770">
        <w:t xml:space="preserve">na temelju odredbe čl. 128. SZ-a </w:t>
      </w:r>
      <w:r w:rsidR="006F1DE9" w:rsidRPr="00BA6770">
        <w:t xml:space="preserve">spojeno </w:t>
      </w:r>
      <w:r w:rsidRPr="00BA6770">
        <w:t>s ročištem radi rasprave o pretpostavkama z</w:t>
      </w:r>
      <w:r w:rsidR="00BA6770" w:rsidRPr="00BA6770">
        <w:t xml:space="preserve">a otvaranje stečajnog postupka, te je na tom ročištu zastupnik po zakonu dužnika naveo da se pisano izviješće koje je dostavio u spis odnosi kako na njegovu vlastitu imovinu, tako i na imovinu društva. Stoga je na tom ročištu u skladu s odredbom čl.  17. Stečajnog zakona naveo  </w:t>
      </w:r>
      <w:r w:rsidR="00BA6770" w:rsidRPr="007563F0">
        <w:t xml:space="preserve">da dužnik nema ni nekretnine ni pokretnine, nema imovinskih prava na tuđim stvarima, novčanih niti nenovčanih tražbina da nema nikakvih drugih prava koje čine imovinu dužnika, da nema novčanih sredstava na računima, kao ni bilo kakve druge imovine. </w:t>
      </w:r>
    </w:p>
    <w:p w:rsidRDefault="007B3E37" w:rsidP="007563F0" w:rsidR="007563F0" w:rsidRPr="007563F0">
      <w:pPr>
        <w:ind w:firstLine="708"/>
        <w:jc w:val="both"/>
      </w:pPr>
      <w:r w:rsidRPr="007563F0">
        <w:t xml:space="preserve">Iz </w:t>
      </w:r>
      <w:r w:rsidR="00585186" w:rsidRPr="007563F0">
        <w:t xml:space="preserve">podneska Financijske agencije od </w:t>
      </w:r>
      <w:r w:rsidR="00D14DD1" w:rsidRPr="007563F0">
        <w:t>25</w:t>
      </w:r>
      <w:r w:rsidR="00A04143" w:rsidRPr="007563F0">
        <w:t xml:space="preserve">. listopada 2018. (list 12 spisa) </w:t>
      </w:r>
      <w:r w:rsidR="00585186" w:rsidRPr="007563F0">
        <w:t xml:space="preserve">proizlazi da je dužnikov račun na dan </w:t>
      </w:r>
      <w:r w:rsidR="007563F0" w:rsidRPr="007563F0">
        <w:t>9</w:t>
      </w:r>
      <w:r w:rsidR="00585186" w:rsidRPr="007563F0">
        <w:t xml:space="preserve">. listopada 2018. bio neprekidno  blokiran 120 dana u ukupnom iznosu od </w:t>
      </w:r>
      <w:r w:rsidR="007563F0" w:rsidRPr="007563F0">
        <w:t>68.853,69 kn.</w:t>
      </w:r>
    </w:p>
    <w:p w:rsidRDefault="001945A4" w:rsidP="00166483" w:rsidR="00D80C64" w:rsidRPr="00823728">
      <w:pPr>
        <w:ind w:firstLine="708"/>
        <w:jc w:val="both"/>
      </w:pPr>
      <w:r w:rsidRPr="00823728">
        <w:t>Prema odredbi čl. 132. st. 1. SZ-a ako prije otvaranja stečajnoga postupka sud utvrdi da imovina dužnika koja bi ušla u s</w:t>
      </w:r>
      <w:r w:rsidR="00823728">
        <w:t xml:space="preserve"> </w:t>
      </w:r>
      <w:r w:rsidRPr="00823728">
        <w:t>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7B3E37" w:rsidP="00A653EC" w:rsidR="00C54847" w:rsidRPr="007563F0">
      <w:pPr>
        <w:jc w:val="both"/>
      </w:pPr>
      <w:r w:rsidRPr="00823728">
        <w:tab/>
        <w:t xml:space="preserve">U smislu citirane odredbe čl. 132. st. 1. SZ-a pozvane su osobe koje imaju pravni interes </w:t>
      </w:r>
      <w:r w:rsidRPr="007563F0">
        <w:t>za provedbom stečajnoga postupka predujmiti troškova prethodnoga i otvorenoga stečajn</w:t>
      </w:r>
      <w:r w:rsidR="00691BA4" w:rsidRPr="007563F0">
        <w:t>og postupka u ukupnom iznosu</w:t>
      </w:r>
      <w:r w:rsidRPr="007563F0">
        <w:t xml:space="preserve"> 9.000,00 kn i to za: troškove knjigovodstva mjesečno 1.000,00 kn, troškove otvaranja i vođenja žiroračuna, troškove telefonskih usluga, materijalne troškove (fotokopiranje, poštarina, sudske i upravne pristojbe i sl.) mjesečno 500,00 kn, a sve bazirano na trajanju postupka u vremenu od 6 mjeseci. </w:t>
      </w:r>
    </w:p>
    <w:p w:rsidRDefault="00C54847" w:rsidP="00112B85" w:rsidR="00A653EC" w:rsidRPr="007563F0">
      <w:pPr>
        <w:ind w:firstLine="708"/>
        <w:jc w:val="both"/>
      </w:pPr>
      <w:r w:rsidRPr="007563F0">
        <w:t>Imajući u vidu navode zastupni</w:t>
      </w:r>
      <w:r w:rsidR="00D14DD1" w:rsidRPr="007563F0">
        <w:t>ka</w:t>
      </w:r>
      <w:r w:rsidRPr="007563F0">
        <w:t xml:space="preserve"> po zakonu dužnika, koj</w:t>
      </w:r>
      <w:r w:rsidR="00D14DD1" w:rsidRPr="007563F0">
        <w:t>i</w:t>
      </w:r>
      <w:r w:rsidRPr="007563F0">
        <w:t xml:space="preserve"> je rješenjem o pokretanju prethodnog postupka upozoren na pravne posljedice davanja netočnih ili nepotpunih podataka, obavijesti, izvješća, izjava ili popisa, proizlazi da dužnik nema imovine, </w:t>
      </w:r>
      <w:r w:rsidR="00D14DD1" w:rsidRPr="007563F0">
        <w:t xml:space="preserve">odnosno da </w:t>
      </w:r>
      <w:r w:rsidRPr="007563F0">
        <w:t>nema imovine dužnik</w:t>
      </w:r>
      <w:r w:rsidR="00112B85" w:rsidRPr="007563F0">
        <w:t xml:space="preserve">a koja bi ušla u stečajnu masu </w:t>
      </w:r>
      <w:r w:rsidR="00764A71" w:rsidRPr="007563F0">
        <w:t>i iz koje bi se mogli namiriti troškovi</w:t>
      </w:r>
      <w:r w:rsidR="007B3E37" w:rsidRPr="007563F0">
        <w:t xml:space="preserve"> prethodnog i stečajnog postupka, </w:t>
      </w:r>
      <w:r w:rsidR="00112B85" w:rsidRPr="007563F0">
        <w:t xml:space="preserve">pa </w:t>
      </w:r>
      <w:r w:rsidR="007B3E37" w:rsidRPr="007563F0">
        <w:t>su u smislu odredbe čl. 132. st. 1. SZ-a pozvani vjerovnici na predujmljivanje iznosa troškova prethodnog i otvorenoga stečajnog postupka (točka I. izreke)</w:t>
      </w:r>
      <w:r w:rsidR="00112B85" w:rsidRPr="007563F0">
        <w:t>,</w:t>
      </w:r>
      <w:r w:rsidR="007B3E37" w:rsidRPr="007563F0">
        <w:t xml:space="preserve"> te su upozoreni na pravne posljedice ako ne postupe po rješenju iz točke I. sukladno odredbi čl</w:t>
      </w:r>
      <w:r w:rsidR="00A653EC" w:rsidRPr="007563F0">
        <w:t>.</w:t>
      </w:r>
      <w:r w:rsidR="007B3E37" w:rsidRPr="007563F0">
        <w:t xml:space="preserve"> 132. st. 2. SZ-a (točka II. izreke). </w:t>
      </w:r>
    </w:p>
    <w:p w:rsidRDefault="00065B42" w:rsidP="00A653EC" w:rsidR="00065B42" w:rsidRPr="007563F0">
      <w:pPr>
        <w:jc w:val="center"/>
      </w:pPr>
      <w:r w:rsidRPr="007563F0">
        <w:t>Zagreb</w:t>
      </w:r>
      <w:r w:rsidR="00465BAE" w:rsidRPr="007563F0">
        <w:t xml:space="preserve">, </w:t>
      </w:r>
      <w:r w:rsidR="00585186" w:rsidRPr="007563F0">
        <w:t xml:space="preserve">7. </w:t>
      </w:r>
      <w:r w:rsidR="006A7B63" w:rsidRPr="007563F0">
        <w:t>veljače</w:t>
      </w:r>
      <w:r w:rsidR="00465BAE" w:rsidRPr="007563F0">
        <w:t xml:space="preserve"> </w:t>
      </w:r>
      <w:r w:rsidR="00682CD1" w:rsidRPr="007563F0">
        <w:t>201</w:t>
      </w:r>
      <w:r w:rsidR="00585186" w:rsidRPr="007563F0">
        <w:t>9</w:t>
      </w:r>
      <w:r w:rsidRPr="007563F0">
        <w:t>.</w:t>
      </w:r>
    </w:p>
    <w:p w:rsidRDefault="00065B42" w:rsidP="00CC1DE7" w:rsidR="00065B42" w:rsidRPr="00823728">
      <w:pPr>
        <w:jc w:val="right"/>
      </w:pPr>
      <w:r w:rsidRPr="007563F0">
        <w:t>Su</w:t>
      </w:r>
      <w:r w:rsidR="00465BAE" w:rsidRPr="007563F0">
        <w:t>tkinja:</w:t>
      </w:r>
    </w:p>
    <w:p w:rsidRDefault="00764A71" w:rsidP="00764A71" w:rsidR="00691BA4">
      <w:pPr>
        <w:jc w:val="right"/>
      </w:pPr>
      <w:r w:rsidRPr="00823728">
        <w:t>Maja Praljak</w:t>
      </w:r>
      <w:r w:rsidR="008F1729">
        <w:t>, v.r.</w:t>
      </w:r>
    </w:p>
    <w:p w:rsidRDefault="008F1729" w:rsidP="00764A71" w:rsidR="008F1729">
      <w:pPr>
        <w:jc w:val="right"/>
      </w:pPr>
    </w:p>
    <w:p w:rsidRDefault="008F1729" w:rsidR="008F1729">
      <w:r>
        <w:t>Za točnost otpravka-ovlašteni službenik:</w:t>
      </w:r>
    </w:p>
    <w:p w:rsidRDefault="008F1729" w:rsidR="008F1729">
      <w:r>
        <w:t>Nikolina Krunić</w:t>
      </w:r>
    </w:p>
    <w:p w:rsidRDefault="008F1729" w:rsidP="00764A71" w:rsidR="008F1729" w:rsidRPr="00823728">
      <w:pPr>
        <w:jc w:val="right"/>
      </w:pPr>
    </w:p>
    <w:p w:rsidRDefault="00B751E4" w:rsidP="00465BAE" w:rsidR="00B751E4" w:rsidRPr="00823728"/>
    <w:p w:rsidRDefault="00065B42" w:rsidP="00465BAE" w:rsidR="00065B42" w:rsidRPr="00823728">
      <w:r w:rsidRPr="00823728">
        <w:t>Uputa o pravnom lijeku:</w:t>
      </w:r>
    </w:p>
    <w:p w:rsidRDefault="00065B42" w:rsidP="002D60CE" w:rsidR="001013EE" w:rsidRPr="00823728">
      <w:pPr>
        <w:jc w:val="both"/>
      </w:pPr>
      <w:r w:rsidRPr="00823728">
        <w:t>Protiv ovog rješenja može</w:t>
      </w:r>
      <w:r w:rsidR="00754CF2" w:rsidRPr="00823728">
        <w:t xml:space="preserve"> se</w:t>
      </w:r>
      <w:r w:rsidRPr="00823728">
        <w:t xml:space="preserve"> izjaviti</w:t>
      </w:r>
      <w:r w:rsidR="00754CF2" w:rsidRPr="00823728">
        <w:t xml:space="preserve"> žalba.</w:t>
      </w:r>
      <w:r w:rsidRPr="00823728">
        <w:t xml:space="preserve"> Žalba se podnosi ovom sudu u 2 primjerka za Visoki trgovački sud RH u roku od 8 dana, od dana dostave rješenja.</w:t>
      </w:r>
    </w:p>
    <w:p w:rsidRDefault="00B751E4" w:rsidP="00065B42" w:rsidR="00B751E4" w:rsidRPr="00823728"/>
    <w:p w:rsidRDefault="00B751E4" w:rsidP="00065B42" w:rsidR="00B751E4" w:rsidRPr="00823728"/>
    <w:p w:rsidRDefault="00065B42" w:rsidP="008F1729" w:rsidR="00065B42" w:rsidRPr="00823728">
      <w:pPr>
        <w:pStyle w:val="Odlomakpopisa"/>
        <w:ind w:left="644"/>
      </w:pPr>
    </w:p>
    <w:sectPr w:rsidSect="00B141F1" w:rsidR="00065B42" w:rsidRPr="00823728">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1DE7" w:rsidP="00CC1DE7" w:rsidR="00CC1DE7">
      <w:r>
        <w:separator/>
      </w:r>
    </w:p>
  </w:endnote>
  <w:endnote w:id="0" w:type="continuationSeparator">
    <w:p w:rsidRDefault="00CC1DE7" w:rsidP="00CC1DE7" w:rsidR="00CC1D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1DE7" w:rsidP="00CC1DE7" w:rsidR="00CC1DE7">
      <w:r>
        <w:separator/>
      </w:r>
    </w:p>
  </w:footnote>
  <w:footnote w:id="0" w:type="continuationSeparator">
    <w:p w:rsidRDefault="00CC1DE7" w:rsidP="00CC1DE7" w:rsidR="00CC1D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5138605"/>
      <w:docPartObj>
        <w:docPartGallery w:val="Page Numbers (Top of Page)"/>
        <w:docPartUnique/>
      </w:docPartObj>
    </w:sdtPr>
    <w:sdtEndPr>
      <w:rPr>
        <w:sz w:val="24"/>
      </w:rPr>
    </w:sdtEndPr>
    <w:sdtContent>
      <w:p w:rsidRDefault="00583B18" w:rsidP="00CC1DE7" w:rsidR="00CC1DE7" w:rsidRPr="00CC1DE7">
        <w:pPr>
          <w:pStyle w:val="Zaglavlje"/>
          <w:ind w:firstLine="4536"/>
          <w:jc w:val="center"/>
          <w:rPr>
            <w:sz w:val="24"/>
          </w:rPr>
        </w:pPr>
        <w:r w:rsidRPr="00CC1DE7">
          <w:rPr>
            <w:sz w:val="24"/>
          </w:rPr>
          <w:fldChar w:fldCharType="begin"/>
        </w:r>
        <w:r w:rsidR="00CC1DE7" w:rsidRPr="00CC1DE7">
          <w:rPr>
            <w:sz w:val="24"/>
          </w:rPr>
          <w:instrText>PAGE   \* MERGEFORMAT</w:instrText>
        </w:r>
        <w:r w:rsidRPr="00CC1DE7">
          <w:rPr>
            <w:sz w:val="24"/>
          </w:rPr>
          <w:fldChar w:fldCharType="separate"/>
        </w:r>
        <w:r w:rsidR="008F1729">
          <w:rPr>
            <w:noProof/>
            <w:sz w:val="24"/>
          </w:rPr>
          <w:t>2</w:t>
        </w:r>
        <w:r w:rsidRPr="00CC1DE7">
          <w:rPr>
            <w:sz w:val="24"/>
          </w:rPr>
          <w:fldChar w:fldCharType="end"/>
        </w:r>
        <w:r w:rsidR="00CC1DE7">
          <w:rPr>
            <w:sz w:val="24"/>
          </w:rPr>
          <w:tab/>
        </w:r>
        <w:r w:rsidR="00465BAE">
          <w:rPr>
            <w:sz w:val="24"/>
          </w:rPr>
          <w:t>46</w:t>
        </w:r>
        <w:r w:rsidR="00CC1DE7">
          <w:rPr>
            <w:sz w:val="24"/>
          </w:rPr>
          <w:t xml:space="preserve">. </w:t>
        </w:r>
        <w:r w:rsidR="00E61D52">
          <w:rPr>
            <w:sz w:val="24"/>
          </w:rPr>
          <w:t>St-</w:t>
        </w:r>
        <w:r w:rsidR="00585186">
          <w:rPr>
            <w:sz w:val="24"/>
          </w:rPr>
          <w:t>2</w:t>
        </w:r>
        <w:r w:rsidR="00BA6770">
          <w:rPr>
            <w:sz w:val="24"/>
          </w:rPr>
          <w:t>596</w:t>
        </w:r>
        <w:r w:rsidR="00B751E4">
          <w:rPr>
            <w:sz w:val="24"/>
          </w:rPr>
          <w:t>/201</w:t>
        </w:r>
        <w:r w:rsidR="00585186">
          <w:rPr>
            <w:sz w:val="24"/>
          </w:rPr>
          <w:t>8</w:t>
        </w:r>
      </w:p>
    </w:sdtContent>
  </w:sdt>
  <w:p w:rsidRDefault="00CC1DE7" w:rsidR="00CC1DE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B718D"/>
    <w:multiLevelType w:val="hybridMultilevel"/>
    <w:tmpl w:val="E9BA2320"/>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5307D"/>
    <w:rsid w:val="00065B42"/>
    <w:rsid w:val="000B22E7"/>
    <w:rsid w:val="000B5C4E"/>
    <w:rsid w:val="000C1F96"/>
    <w:rsid w:val="000E335E"/>
    <w:rsid w:val="001013EE"/>
    <w:rsid w:val="00112B85"/>
    <w:rsid w:val="00134F3A"/>
    <w:rsid w:val="00166483"/>
    <w:rsid w:val="001861A1"/>
    <w:rsid w:val="001945A4"/>
    <w:rsid w:val="001A762F"/>
    <w:rsid w:val="001C61CB"/>
    <w:rsid w:val="0021298E"/>
    <w:rsid w:val="00225E5C"/>
    <w:rsid w:val="00242A21"/>
    <w:rsid w:val="00260A8E"/>
    <w:rsid w:val="00260C00"/>
    <w:rsid w:val="002817DE"/>
    <w:rsid w:val="002C02E5"/>
    <w:rsid w:val="002C3072"/>
    <w:rsid w:val="002D5087"/>
    <w:rsid w:val="002D60CE"/>
    <w:rsid w:val="00341F35"/>
    <w:rsid w:val="00364741"/>
    <w:rsid w:val="003B665C"/>
    <w:rsid w:val="003D0115"/>
    <w:rsid w:val="003F3702"/>
    <w:rsid w:val="00412D47"/>
    <w:rsid w:val="0046518B"/>
    <w:rsid w:val="00465BAE"/>
    <w:rsid w:val="004C428C"/>
    <w:rsid w:val="00501EBB"/>
    <w:rsid w:val="00531E26"/>
    <w:rsid w:val="00535D8E"/>
    <w:rsid w:val="00546170"/>
    <w:rsid w:val="005543BD"/>
    <w:rsid w:val="00583B18"/>
    <w:rsid w:val="00585186"/>
    <w:rsid w:val="0059075B"/>
    <w:rsid w:val="00591F57"/>
    <w:rsid w:val="005C6039"/>
    <w:rsid w:val="00650D44"/>
    <w:rsid w:val="00662884"/>
    <w:rsid w:val="00682CD1"/>
    <w:rsid w:val="00691BA4"/>
    <w:rsid w:val="006A7B63"/>
    <w:rsid w:val="006F1DE9"/>
    <w:rsid w:val="00704DD0"/>
    <w:rsid w:val="007150E9"/>
    <w:rsid w:val="00754CF2"/>
    <w:rsid w:val="007563F0"/>
    <w:rsid w:val="00764A71"/>
    <w:rsid w:val="00770D4A"/>
    <w:rsid w:val="007A38D3"/>
    <w:rsid w:val="007B068E"/>
    <w:rsid w:val="007B3E37"/>
    <w:rsid w:val="007E6A6F"/>
    <w:rsid w:val="008000A5"/>
    <w:rsid w:val="00823728"/>
    <w:rsid w:val="00881417"/>
    <w:rsid w:val="008B669A"/>
    <w:rsid w:val="008D101E"/>
    <w:rsid w:val="008F1729"/>
    <w:rsid w:val="00901CFD"/>
    <w:rsid w:val="00906A5D"/>
    <w:rsid w:val="009177BA"/>
    <w:rsid w:val="00947714"/>
    <w:rsid w:val="00947BCF"/>
    <w:rsid w:val="00973C2C"/>
    <w:rsid w:val="009B1748"/>
    <w:rsid w:val="009B3D51"/>
    <w:rsid w:val="009B628E"/>
    <w:rsid w:val="009D3112"/>
    <w:rsid w:val="009E78F9"/>
    <w:rsid w:val="00A04143"/>
    <w:rsid w:val="00A0793E"/>
    <w:rsid w:val="00A6064D"/>
    <w:rsid w:val="00A653EC"/>
    <w:rsid w:val="00A75EA1"/>
    <w:rsid w:val="00A75F17"/>
    <w:rsid w:val="00A851A3"/>
    <w:rsid w:val="00B01E1E"/>
    <w:rsid w:val="00B141F1"/>
    <w:rsid w:val="00B33259"/>
    <w:rsid w:val="00B62E90"/>
    <w:rsid w:val="00B751E4"/>
    <w:rsid w:val="00B9015B"/>
    <w:rsid w:val="00BA6770"/>
    <w:rsid w:val="00BC2D3A"/>
    <w:rsid w:val="00BC67EF"/>
    <w:rsid w:val="00BE5577"/>
    <w:rsid w:val="00BF01D0"/>
    <w:rsid w:val="00BF0DDB"/>
    <w:rsid w:val="00C00BED"/>
    <w:rsid w:val="00C20964"/>
    <w:rsid w:val="00C23ADD"/>
    <w:rsid w:val="00C40A44"/>
    <w:rsid w:val="00C54847"/>
    <w:rsid w:val="00C71B9D"/>
    <w:rsid w:val="00C90682"/>
    <w:rsid w:val="00CC1DE7"/>
    <w:rsid w:val="00D00A43"/>
    <w:rsid w:val="00D14DD1"/>
    <w:rsid w:val="00D24310"/>
    <w:rsid w:val="00D677F7"/>
    <w:rsid w:val="00D803A5"/>
    <w:rsid w:val="00D80C64"/>
    <w:rsid w:val="00DB45F3"/>
    <w:rsid w:val="00DE0F86"/>
    <w:rsid w:val="00E0682D"/>
    <w:rsid w:val="00E24B5E"/>
    <w:rsid w:val="00E5592A"/>
    <w:rsid w:val="00E61D52"/>
    <w:rsid w:val="00EF3D26"/>
    <w:rsid w:val="00F070BA"/>
    <w:rsid w:val="00F324F6"/>
    <w:rsid w:val="00FC305E"/>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CC1DE7"/>
    <w:pPr>
      <w:tabs>
        <w:tab w:pos="4536" w:val="center"/>
        <w:tab w:pos="9072" w:val="right"/>
      </w:tabs>
    </w:pPr>
  </w:style>
  <w:style w:customStyle="true" w:styleId="PodnojeChar" w:type="character">
    <w:name w:val="Podnožje Char"/>
    <w:basedOn w:val="Zadanifontodlomka"/>
    <w:link w:val="Podnoje"/>
    <w:rsid w:val="00CC1DE7"/>
    <w:rPr>
      <w:sz w:val="24"/>
      <w:szCs w:val="24"/>
    </w:rPr>
  </w:style>
  <w:style w:styleId="Tekstrezerviranogmjesta" w:type="character">
    <w:name w:val="Placeholder Text"/>
    <w:basedOn w:val="Zadanifontodlomka"/>
    <w:uiPriority w:val="99"/>
    <w:semiHidden/>
    <w:rsid w:val="001C61CB"/>
    <w:rPr>
      <w:color w:val="808080"/>
      <w:bdr w:space="0" w:sz="0" w:color="auto" w:val="none"/>
      <w:shd w:fill="auto" w:color="auto" w:val="clear"/>
    </w:rPr>
  </w:style>
  <w:style w:customStyle="true" w:styleId="eSPISCCParagraphDefaultFont" w:type="character">
    <w:name w:val="eSPIS_CC_Paragraph Default Font"/>
    <w:basedOn w:val="Zadanifontodlomka"/>
    <w:rsid w:val="001C61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C61CB"/>
    <w:rPr>
      <w:bdr w:space="0" w:sz="0" w:color="auto" w:val="none"/>
      <w:shd w:fill="FFFFCC" w:color="auto" w:val="clear"/>
      <w:lang w:val="hr-HR"/>
    </w:rPr>
  </w:style>
  <w:style w:customStyle="true" w:styleId="PozadinaSvijetloCrvena" w:type="character">
    <w:name w:val="Pozadina_SvijetloCrvena"/>
    <w:basedOn w:val="eSPISCCParagraphDefaultFont"/>
    <w:rsid w:val="001C61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C61C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CC1DE7"/>
    <w:pPr>
      <w:tabs>
        <w:tab w:pos="4536" w:val="center"/>
        <w:tab w:pos="9072" w:val="right"/>
      </w:tabs>
    </w:pPr>
  </w:style>
  <w:style w:customStyle="1" w:styleId="PodnojeChar" w:type="character">
    <w:name w:val="Podnožje Char"/>
    <w:basedOn w:val="Zadanifontodlomka"/>
    <w:link w:val="Podnoje"/>
    <w:rsid w:val="00CC1DE7"/>
    <w:rPr>
      <w:sz w:val="24"/>
      <w:szCs w:val="24"/>
    </w:rPr>
  </w:style>
  <w:style w:styleId="Tekstrezerviranogmjesta" w:type="character">
    <w:name w:val="Placeholder Text"/>
    <w:basedOn w:val="Zadanifontodlomka"/>
    <w:uiPriority w:val="99"/>
    <w:semiHidden/>
    <w:rsid w:val="001C61CB"/>
    <w:rPr>
      <w:color w:val="808080"/>
      <w:bdr w:color="auto" w:space="0" w:sz="0" w:val="none"/>
      <w:shd w:color="auto" w:fill="auto" w:val="clear"/>
    </w:rPr>
  </w:style>
  <w:style w:customStyle="1" w:styleId="eSPISCCParagraphDefaultFont" w:type="character">
    <w:name w:val="eSPIS_CC_Paragraph Default Font"/>
    <w:basedOn w:val="Zadanifontodlomka"/>
    <w:rsid w:val="001C61C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C61CB"/>
    <w:rPr>
      <w:bdr w:color="auto" w:space="0" w:sz="0" w:val="none"/>
      <w:shd w:color="auto" w:fill="FFFFCC" w:val="clear"/>
      <w:lang w:val="hr-HR"/>
    </w:rPr>
  </w:style>
  <w:style w:customStyle="1" w:styleId="PozadinaSvijetloCrvena" w:type="character">
    <w:name w:val="Pozadina_SvijetloCrvena"/>
    <w:basedOn w:val="eSPISCCParagraphDefaultFont"/>
    <w:rsid w:val="001C61C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C61C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2019.</izvorni_sadrzaj>
    <derivirana_varijabla naziv="DomainObject.DatumDonosenjaOdluke_1">7.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 po čl. 132. SZ-a</izvorni_sadrzaj>
    <derivirana_varijabla naziv="DomainObject.Primjedba_1">Poziv vjerovnicima po čl. 132. SZ-a</derivirana_varijabla>
  </DomainObject.Primjedba>
  <DomainObject.Oznaka>
    <izvorni_sadrzaj>St-2596/2018-10</izvorni_sadrzaj>
    <derivirana_varijabla naziv="DomainObject.Oznaka_1">St-2596/2018-10</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2596</izvorni_sadrzaj>
    <derivirana_varijabla naziv="DomainObject.Predmet.Broj_1">2596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2018.</izvorni_sadrzaj>
    <derivirana_varijabla naziv="DomainObject.Predmet.DatumOsnivanja_1">12.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St-2596/2018</izvorni_sadrzaj>
    <derivirana_varijabla naziv="DomainObject.Predmet.OznakaBroj_1">St-2596/2018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BRIJAČNICA d.o.o.</izvorni_sadrzaj>
    <derivirana_varijabla naziv="DomainObject.Predmet.ProtustrankaFormated_1">  BRIJAČNICA d.o.o.</derivirana_varijabla>
  </DomainObject.Predmet.ProtustrankaFormated>
  <DomainObject.Predmet.ProtustrankaFormatedOIB>
    <izvorni_sadrzaj>  BRIJAČNICA d.o.o., OIB 86303093701</izvorni_sadrzaj>
    <derivirana_varijabla naziv="DomainObject.Predmet.ProtustrankaFormatedOIB_1">  BRIJAČNICA d.o.o., OIB 86303093701</derivirana_varijabla>
  </DomainObject.Predmet.ProtustrankaFormatedOIB>
  <DomainObject.Predmet.ProtustrankaFormatedWithAdress>
    <izvorni_sadrzaj> BRIJAČNICA d.o.o., Ilica 65, 10000 Zagreb</izvorni_sadrzaj>
    <derivirana_varijabla naziv="DomainObject.Predmet.ProtustrankaFormatedWithAdress_1"> BRIJAČNICA d.o.o., Ilica 65, 10000 Zagreb</derivirana_varijabla>
  </DomainObject.Predmet.ProtustrankaFormatedWithAdress>
  <DomainObject.Predmet.ProtustrankaFormatedWithAdressOIB>
    <izvorni_sadrzaj> BRIJAČNICA d.o.o., OIB 86303093701, Ilica 65, 10000 Zagreb</izvorni_sadrzaj>
    <derivirana_varijabla naziv="DomainObject.Predmet.ProtustrankaFormatedWithAdressOIB_1"> BRIJAČNICA d.o.o., OIB 86303093701, Ilica 65, 10000 Zagreb</derivirana_varijabla>
  </DomainObject.Predmet.ProtustrankaFormatedWithAdressOIB>
  <DomainObject.Predmet.ProtustrankaWithAdress>
    <izvorni_sadrzaj>BRIJAČNICA d.o.o. Ilica 65, 10000 Zagreb</izvorni_sadrzaj>
    <derivirana_varijabla naziv="DomainObject.Predmet.ProtustrankaWithAdress_1">BRIJAČNICA d.o.o. Ilica 65, 10000 Zagreb</derivirana_varijabla>
  </DomainObject.Predmet.ProtustrankaWithAdress>
  <DomainObject.Predmet.ProtustrankaWithAdressOIB>
    <izvorni_sadrzaj>BRIJAČNICA d.o.o., OIB 86303093701, Ilica 65, 10000 Zagreb</izvorni_sadrzaj>
    <derivirana_varijabla naziv="DomainObject.Predmet.ProtustrankaWithAdressOIB_1">BRIJAČNICA d.o.o., OIB 86303093701, Ilica 65, 10000 Zagreb</derivirana_varijabla>
  </DomainObject.Predmet.ProtustrankaWithAdressOIB>
  <DomainObject.Predmet.ProtustrankaNazivFormated>
    <izvorni_sadrzaj>BRIJAČNICA d.o.o.</izvorni_sadrzaj>
    <derivirana_varijabla naziv="DomainObject.Predmet.ProtustrankaNazivFormated_1">BRIJAČNICA d.o.o.</derivirana_varijabla>
  </DomainObject.Predmet.ProtustrankaNazivFormated>
  <DomainObject.Predmet.ProtustrankaNazivFormatedOIB>
    <izvorni_sadrzaj>BRIJAČNICA d.o.o., OIB 86303093701</izvorni_sadrzaj>
    <derivirana_varijabla naziv="DomainObject.Predmet.ProtustrankaNazivFormatedOIB_1">BRIJAČNICA d.o.o., OIB 86303093701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BRIJAČNICA d.o.o.</item>
    </izvorni_sadrzaj>
    <derivirana_varijabla naziv="DomainObject.Predmet.ProtuStrankaListFormated_1">
      <item>BRIJAČNICA d.o.o.</item>
    </derivirana_varijabla>
  </DomainObject.Predmet.ProtuStrankaListFormated>
  <DomainObject.Predmet.ProtuStrankaListFormatedOIB>
    <izvorni_sadrzaj>
      <item>BRIJAČNICA d.o.o., OIB 86303093701</item>
    </izvorni_sadrzaj>
    <derivirana_varijabla naziv="DomainObject.Predmet.ProtuStrankaListFormatedOIB_1">
      <item>BRIJAČNICA d.o.o., OIB 86303093701</item>
    </derivirana_varijabla>
  </DomainObject.Predmet.ProtuStrankaListFormatedOIB>
  <DomainObject.Predmet.ProtuStrankaListFormatedWithAdress>
    <izvorni_sadrzaj>
      <item>BRIJAČNICA d.o.o., Ilica 65, 10000 Zagreb</item>
    </izvorni_sadrzaj>
    <derivirana_varijabla naziv="DomainObject.Predmet.ProtuStrankaListFormatedWithAdress_1">
      <item>BRIJAČNICA d.o.o., Ilica 65, 10000 Zagreb</item>
    </derivirana_varijabla>
  </DomainObject.Predmet.ProtuStrankaListFormatedWithAdress>
  <DomainObject.Predmet.ProtuStrankaListFormatedWithAdressOIB>
    <izvorni_sadrzaj>
      <item>BRIJAČNICA d.o.o., OIB 86303093701, Ilica 65, 10000 Zagreb</item>
    </izvorni_sadrzaj>
    <derivirana_varijabla naziv="DomainObject.Predmet.ProtuStrankaListFormatedWithAdressOIB_1">
      <item>BRIJAČNICA d.o.o., OIB 86303093701, Ilica 65, 10000 Zagreb</item>
    </derivirana_varijabla>
  </DomainObject.Predmet.ProtuStrankaListFormatedWithAdressOIB>
  <DomainObject.Predmet.ProtuStrankaListNazivFormated>
    <izvorni_sadrzaj>
      <item>BRIJAČNICA d.o.o.</item>
    </izvorni_sadrzaj>
    <derivirana_varijabla naziv="DomainObject.Predmet.ProtuStrankaListNazivFormated_1">
      <item>BRIJAČNICA d.o.o.</item>
    </derivirana_varijabla>
  </DomainObject.Predmet.ProtuStrankaListNazivFormated>
  <DomainObject.Predmet.ProtuStrankaListNazivFormatedOIB>
    <izvorni_sadrzaj>
      <item>BRIJAČNICA d.o.o., OIB 86303093701</item>
    </izvorni_sadrzaj>
    <derivirana_varijabla naziv="DomainObject.Predmet.ProtuStrankaListNazivFormatedOIB_1">
      <item>BRIJAČNICA d.o.o., OIB 86303093701</item>
    </derivirana_varijabla>
  </DomainObject.Predmet.ProtuStrankaListNazivFormatedOIB>
  <DomainObject.Predmet.OstaliListFormated>
    <izvorni_sadrzaj>
      <item>ERSTE&amp;STEIERMÄRKISCHE BANKA dioničko društvo</item>
      <item>MARIO STANČIĆ</item>
    </izvorni_sadrzaj>
    <derivirana_varijabla naziv="DomainObject.Predmet.OstaliListFormated_1">
      <item>ERSTE&amp;STEIERMÄRKISCHE BANKA dioničko društvo</item>
      <item>MARIO STANČIĆ</item>
    </derivirana_varijabla>
  </DomainObject.Predmet.OstaliListFormated>
  <DomainObject.Predmet.OstaliListFormatedOIB>
    <izvorni_sadrzaj>
      <item>ERSTE&amp;STEIERMÄRKISCHE BANKA dioničko društvo, OIB 23057039320</item>
      <item>MARIO STANČIĆ, OIB 56901887527</item>
    </izvorni_sadrzaj>
    <derivirana_varijabla naziv="DomainObject.Predmet.OstaliListFormatedOIB_1">
      <item>ERSTE&amp;STEIERMÄRKISCHE BANKA dioničko društvo, OIB 23057039320</item>
      <item>MARIO STANČIĆ, OIB 56901887527</item>
    </derivirana_varijabla>
  </DomainObject.Predmet.OstaliListFormatedOIB>
  <DomainObject.Predmet.OstaliListFormatedWithAdress>
    <izvorni_sadrzaj>
      <item>ERSTE&amp;STEIERMÄRKISCHE BANKA dioničko društvo, Jadranski Trg 3/a, 51000 Rijeka</item>
      <item>MARIO STANČIĆ, Ulica 1. svibnja 1995 182/A, 43000 Rajić</item>
    </izvorni_sadrzaj>
    <derivirana_varijabla naziv="DomainObject.Predmet.OstaliListFormatedWithAdress_1">
      <item>ERSTE&amp;STEIERMÄRKISCHE BANKA dioničko društvo, Jadranski Trg 3/a, 51000 Rijeka</item>
      <item>MARIO STANČIĆ, Ulica 1. svibnja 1995 182/A, 43000 Rajić</item>
    </derivirana_varijabla>
  </DomainObject.Predmet.OstaliListFormatedWithAdress>
  <DomainObject.Predmet.OstaliListFormatedWithAdressOIB>
    <izvorni_sadrzaj>
      <item>ERSTE&amp;STEIERMÄRKISCHE BANKA dioničko društvo, OIB 23057039320, Jadranski Trg 3/a, 51000 Rijeka</item>
      <item>MARIO STANČIĆ, OIB 56901887527, Ulica 1. svibnja 1995 182/A, 43000 Rajić</item>
    </izvorni_sadrzaj>
    <derivirana_varijabla naziv="DomainObject.Predmet.OstaliListFormatedWithAdressOIB_1">
      <item>ERSTE&amp;STEIERMÄRKISCHE BANKA dioničko društvo, OIB 23057039320, Jadranski Trg 3/a, 51000 Rijeka</item>
      <item>MARIO STANČIĆ, OIB 56901887527, Ulica 1. svibnja 1995 182/A, 43000 Rajić</item>
    </derivirana_varijabla>
  </DomainObject.Predmet.OstaliListFormatedWithAdressOIB>
  <DomainObject.Predmet.OstaliListNazivFormated>
    <izvorni_sadrzaj>
      <item>ERSTE&amp;STEIERMÄRKISCHE BANKA dioničko društvo</item>
      <item>MARIO STANČIĆ</item>
    </izvorni_sadrzaj>
    <derivirana_varijabla naziv="DomainObject.Predmet.OstaliListNazivFormated_1">
      <item>ERSTE&amp;STEIERMÄRKISCHE BANKA dioničko društvo</item>
      <item>MARIO STANČIĆ</item>
    </derivirana_varijabla>
  </DomainObject.Predmet.OstaliListNazivFormated>
  <DomainObject.Predmet.OstaliListNazivFormatedOIB>
    <izvorni_sadrzaj>
      <item>ERSTE&amp;STEIERMÄRKISCHE BANKA dioničko društvo, OIB 23057039320</item>
      <item>MARIO STANČIĆ, OIB 56901887527</item>
    </izvorni_sadrzaj>
    <derivirana_varijabla naziv="DomainObject.Predmet.OstaliListNazivFormatedOIB_1">
      <item>ERSTE&amp;STEIERMÄRKISCHE BANKA dioničko društvo, OIB 23057039320</item>
      <item>MARIO STANČIĆ, OIB 56901887527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2019.</izvorni_sadrzaj>
    <derivirana_varijabla naziv="DomainObject.Datum_1">7. veljače 2019.</derivirana_varijabla>
  </DomainObject.Datum>
  <DomainObject.PoslovniBrojDokumenta>
    <izvorni_sadrzaj>St-2596/2018-10</izvorni_sadrzaj>
    <derivirana_varijabla naziv="DomainObject.PoslovniBrojDokumenta_1">St-2596/2018-10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BRIJAČNICA d.o.o.</izvorni_sadrzaj>
    <derivirana_varijabla naziv="DomainObject.Predmet.ProtustrankaIDrugi_1">BRIJAČNICA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BRIJAČNICA d.o.o., OIB 86303093701, Ilica 65, 10000 Zagreb</izvorni_sadrzaj>
    <derivirana_varijabla naziv="DomainObject.Predmet.ProtustrankaIDrugiAdressOIB_1">BRIJAČNICA d.o.o., OIB 86303093701, Ilica 65,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BRIJAČNICA d.o.o.</item>
      <item>ERSTE&amp;STEIERMÄRKISCHE BANKA dioničko društvo</item>
      <item>MARIO STANČIĆ</item>
    </izvorni_sadrzaj>
    <derivirana_varijabla naziv="DomainObject.Predmet.SudioniciListNaziv_1">
      <item>FINA Regionalni centar Zagreb</item>
      <item>BRIJAČNICA d.o.o.</item>
      <item>ERSTE&amp;STEIERMÄRKISCHE BANKA dioničko društvo</item>
      <item>MARIO STANČIĆ</item>
    </derivirana_varijabla>
  </DomainObject.Predmet.SudioniciListNaziv>
  <DomainObject.Predmet.SudioniciListAdressOIB>
    <izvorni_sadrzaj>
      <item>FINA Regionalni centar Zagreb, OIB 85821130368, Trg svibanjskih žrtava 1995. 1,10000 Zagreb</item>
      <item>BRIJAČNICA d.o.o., OIB 86303093701, Ilica 65,10000 Zagreb</item>
      <item>ERSTE&amp;STEIERMÄRKISCHE BANKA dioničko društvo, OIB 23057039320, Jadranski Trg 3/a,51000 Rijeka</item>
      <item>MARIO STANČIĆ, OIB 56901887527, Ulica 1. svibnja 1995 182/A,43000 Rajić</item>
    </izvorni_sadrzaj>
    <derivirana_varijabla naziv="DomainObject.Predmet.SudioniciListAdressOIB_1">
      <item>FINA Regionalni centar Zagreb, OIB 85821130368, Trg svibanjskih žrtava 1995. 1,10000 Zagreb</item>
      <item>BRIJAČNICA d.o.o., OIB 86303093701, Ilica 65,10000 Zagreb</item>
      <item>ERSTE&amp;STEIERMÄRKISCHE BANKA dioničko društvo, OIB 23057039320, Jadranski Trg 3/a,51000 Rijeka</item>
      <item>MARIO STANČIĆ, OIB 56901887527, Ulica 1. svibnja 1995 182/A,43000 Rajić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86303093701</item>
      <item>, OIB 23057039320</item>
      <item>, OIB 56901887527</item>
    </izvorni_sadrzaj>
    <derivirana_varijabla naziv="DomainObject.Predmet.SudioniciListNazivOIB_1">
      <item>, OIB 85821130368</item>
      <item>, OIB 86303093701</item>
      <item>, OIB 23057039320</item>
      <item>, OIB 56901887527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veljače 2019.</izvorni_sadrzaj>
    <derivirana_varijabla naziv="DomainObject.Predmet.DatumZadnjeOdrzaneSudskeRadnje_1">7. veljače 2019.</derivirana_varijabla>
  </DomainObject.Predmet.DatumZadnjeOdrzaneSudskeRadnje>
  <DomainObject.PredzadnjaOdlukaIzPredmeta.DatumDonosenjaOdluke>
    <izvorni_sadrzaj>19. listopada 2018.</izvorni_sadrzaj>
    <derivirana_varijabla naziv="DomainObject.PredzadnjaOdlukaIzPredmeta.DatumDonosenjaOdluke_1">19. listopada 2018.</derivirana_varijabla>
  </DomainObject.PredzadnjaOdlukaIzPredmeta.DatumDonosenjaOdluke>
  <DomainObject.PredzadnjaOdlukaIzPredmeta.Oznaka>
    <izvorni_sadrzaj>St-2596/2018-4</izvorni_sadrzaj>
    <derivirana_varijabla naziv="DomainObject.PredzadnjaOdlukaIzPredmeta.Oznaka_1">St-2596/2018-4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9C389C-8BC1-4124-9D45-ABA8AF8C0B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852</properties:Words>
  <properties:Characters>4588</properties:Characters>
  <properties:Lines>93</properties:Lines>
  <properties:Paragraphs>26</properties:Paragraphs>
  <properties:TotalTime>41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2019-02-07T08:18:00Z</dcterms:created>
  <dc:creator>gzubak</dc:creator>
  <cp:lastModifiedBy>Nikolina Krunić</cp:lastModifiedBy>
  <cp:lastPrinted>2019-02-07T11:54:00Z</cp:lastPrinted>
  <dcterms:modified xmlns:xsi="http://www.w3.org/2001/XMLSchema-instance" xsi:type="dcterms:W3CDTF">2019-02-07T11:54:00Z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St-2596/2018-10 / Odluka - Rješenje (4._Poziv_vjerovnicima_čl._132-imam_prokazni_-nema_imovine._132-imam_prokazni_-nema_imovine)</vt:lpwstr>
  </prop:property>
  <prop:property name="CC_coloring" pid="4" fmtid="{D5CDD505-2E9C-101B-9397-08002B2CF9AE}">
    <vt:bool>false</vt:bool>
  </prop:property>
  <prop:property name="BrojStranica" pid="5" fmtid="{D5CDD505-2E9C-101B-9397-08002B2CF9AE}">
    <vt:i4>2</vt:i4>
  </prop:property>
</prop:Properties>
</file>