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2bef" w14:paraId="58c2bef" w:rsidRDefault="00985791" w:rsidP="00985791" w:rsidR="00985791">
      <w:pPr>
        <w15:collapsed w:val="false"/>
      </w:pPr>
      <w:bookmarkStart w:name="_GoBack" w:id="0"/>
      <w:bookmarkEnd w:id="0"/>
    </w:p>
    <w:p w:rsidRDefault="00985791" w:rsidP="00985791" w:rsidR="00985791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985791" w:rsidP="00985791" w:rsidR="00985791">
      <w:r>
        <w:t xml:space="preserve">   Republika Hrvatska </w:t>
      </w:r>
    </w:p>
    <w:p w:rsidRDefault="00985791" w:rsidP="00985791" w:rsidR="00985791">
      <w:r>
        <w:t>Trgovački sud u Zagrebu</w:t>
      </w:r>
    </w:p>
    <w:p w:rsidRDefault="00985791" w:rsidP="00985791" w:rsidR="00985791">
      <w:r>
        <w:t xml:space="preserve">             Zagreb  </w:t>
      </w:r>
    </w:p>
    <w:p w:rsidRDefault="00985791" w:rsidP="00985791" w:rsidR="00985791">
      <w:r>
        <w:tab/>
        <w:t xml:space="preserve">                                                                                                                  35.</w:t>
      </w:r>
      <w:r w:rsidR="00EE51FB">
        <w:t>St</w:t>
      </w:r>
      <w:r>
        <w:t>-</w:t>
      </w:r>
      <w:r w:rsidR="00353C99">
        <w:t>118</w:t>
      </w:r>
      <w:r w:rsidR="00987A76">
        <w:t>/1</w:t>
      </w:r>
      <w:r w:rsidR="00353C99">
        <w:t>7</w:t>
      </w:r>
    </w:p>
    <w:p w:rsidRDefault="00985791" w:rsidP="00985791" w:rsidR="00985791"/>
    <w:p w:rsidRDefault="00985791" w:rsidP="00985791" w:rsidR="00985791">
      <w:pPr>
        <w:jc w:val="center"/>
      </w:pPr>
      <w:r>
        <w:t>R E P U B L I K A    H R V A T S K A</w:t>
      </w:r>
    </w:p>
    <w:p w:rsidRDefault="00985791" w:rsidP="00985791" w:rsidR="00985791">
      <w:pPr>
        <w:jc w:val="center"/>
      </w:pPr>
    </w:p>
    <w:p w:rsidRDefault="00985791" w:rsidP="00985791" w:rsidR="00985791">
      <w:pPr>
        <w:jc w:val="center"/>
      </w:pPr>
      <w:r>
        <w:t>R J E Š E NJ E</w:t>
      </w:r>
    </w:p>
    <w:p w:rsidRDefault="00985791" w:rsidP="00985791" w:rsidR="00985791">
      <w:pPr>
        <w:jc w:val="both"/>
      </w:pPr>
    </w:p>
    <w:p w:rsidRDefault="0036225B" w:rsidP="00353C99" w:rsidR="00985791">
      <w:pPr>
        <w:ind w:firstLine="708"/>
        <w:jc w:val="both"/>
      </w:pPr>
      <w: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Trgovački sud u Zagrebu </w:t>
      </w:r>
      <w:r w:rsidR="00353C99">
        <w:rPr>
          <w:rFonts w:cs="Times New Roman" w:eastAsia="Times New Roman"/>
          <w:szCs w:val="24"/>
          <w:lang w:eastAsia="hr-HR"/>
        </w:rPr>
        <w:t>po sudskoj savjetnici Nikolini Mikulić</w:t>
      </w:r>
      <w:r w:rsidRPr="002956A3">
        <w:rPr>
          <w:rFonts w:cs="Times New Roman" w:eastAsia="Times New Roman"/>
          <w:szCs w:val="24"/>
          <w:lang w:eastAsia="hr-HR"/>
        </w:rPr>
        <w:t>, u skraćenom stečajnom p</w:t>
      </w:r>
      <w:r>
        <w:rPr>
          <w:rFonts w:cs="Times New Roman" w:eastAsia="Times New Roman"/>
          <w:szCs w:val="24"/>
          <w:lang w:eastAsia="hr-HR"/>
        </w:rPr>
        <w:t xml:space="preserve">ostupku pokrenutim nad dužnikom </w:t>
      </w:r>
      <w:r w:rsidR="00353C99">
        <w:t>Roma tim j.d.o.o., OIB 81477138846, MBS 080991703 iz Zaprešića, Bana Josipa Jelačića 48</w:t>
      </w:r>
      <w:r>
        <w:rPr>
          <w:rFonts w:cs="Times New Roman" w:eastAsia="Times New Roman"/>
          <w:szCs w:val="24"/>
          <w:lang w:eastAsia="hr-HR"/>
        </w:rPr>
        <w:t>,</w:t>
      </w:r>
      <w:r w:rsidR="00353C99">
        <w:rPr>
          <w:rFonts w:cs="Times New Roman" w:eastAsia="Times New Roman"/>
          <w:szCs w:val="24"/>
          <w:lang w:eastAsia="hr-HR"/>
        </w:rPr>
        <w:t xml:space="preserve"> dana 23</w:t>
      </w:r>
      <w:r w:rsidR="00985791">
        <w:t>. ožujka 2017.</w:t>
      </w:r>
    </w:p>
    <w:p w:rsidRDefault="00060161" w:rsidP="00353C99" w:rsidR="00060161">
      <w:pPr>
        <w:ind w:firstLine="708"/>
        <w:jc w:val="both"/>
      </w:pPr>
    </w:p>
    <w:p w:rsidRDefault="00985791" w:rsidP="00985791" w:rsidR="00985791">
      <w:pPr>
        <w:jc w:val="center"/>
      </w:pPr>
      <w:r>
        <w:t>r i j e š i o     j e</w:t>
      </w:r>
    </w:p>
    <w:p w:rsidRDefault="00985791" w:rsidP="00985791" w:rsidR="00985791"/>
    <w:p w:rsidRDefault="00924DB2" w:rsidP="00924DB2" w:rsidR="00985791" w:rsidRPr="00C555A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t xml:space="preserve">               I </w:t>
      </w:r>
      <w:r w:rsidR="00985791">
        <w:t xml:space="preserve">Ispravlja se </w:t>
      </w:r>
      <w:r w:rsidR="00353C99">
        <w:t>zaključak</w:t>
      </w:r>
      <w:r w:rsidR="00985791">
        <w:t xml:space="preserve"> ovog suda poslovnog broja </w:t>
      </w:r>
      <w:r w:rsidR="00690FA2">
        <w:t>35. St-</w:t>
      </w:r>
      <w:r w:rsidR="00353C99">
        <w:t>118</w:t>
      </w:r>
      <w:r w:rsidR="00690FA2">
        <w:t>/1</w:t>
      </w:r>
      <w:r w:rsidR="00353C99">
        <w:t>7</w:t>
      </w:r>
      <w:r w:rsidR="00690FA2">
        <w:t>-</w:t>
      </w:r>
      <w:r w:rsidR="00353C99">
        <w:t>5</w:t>
      </w:r>
      <w:r w:rsidR="00C96192">
        <w:t xml:space="preserve"> od </w:t>
      </w:r>
      <w:r w:rsidR="00353C99">
        <w:t>21</w:t>
      </w:r>
      <w:r w:rsidR="00C96192">
        <w:t xml:space="preserve">. ožujka 2017. na način da u </w:t>
      </w:r>
      <w:r w:rsidR="00060161">
        <w:t>uvodu</w:t>
      </w:r>
      <w:r w:rsidR="00C96192">
        <w:t xml:space="preserve"> </w:t>
      </w:r>
      <w:r w:rsidR="00060161">
        <w:t>zaključka</w:t>
      </w:r>
      <w:r w:rsidR="00C96192">
        <w:t xml:space="preserve"> umjesto navedenog "</w:t>
      </w:r>
      <w:r w:rsidR="00CF0C7C">
        <w:t>Bana Josipa Jelačića 48, Nehruov trg 20</w:t>
      </w:r>
      <w:r w:rsidR="00EC58D3">
        <w:t>" ima pravilno pisati "</w:t>
      </w:r>
      <w:r w:rsidR="00CF0C7C" w:rsidRPr="00CF0C7C">
        <w:t xml:space="preserve"> </w:t>
      </w:r>
      <w:r w:rsidR="00CF0C7C">
        <w:t>Bana Josipa Jelačića 48</w:t>
      </w:r>
      <w:r w:rsidR="00C555A5">
        <w:rPr>
          <w:rFonts w:cs="Times New Roman" w:eastAsia="Times New Roman"/>
          <w:szCs w:val="24"/>
          <w:lang w:eastAsia="hr-HR"/>
        </w:rPr>
        <w:t>"</w:t>
      </w:r>
      <w:r w:rsidR="00CF0C7C">
        <w:rPr>
          <w:rFonts w:cs="Times New Roman" w:eastAsia="Times New Roman"/>
          <w:szCs w:val="24"/>
          <w:lang w:eastAsia="hr-HR"/>
        </w:rPr>
        <w:t>.</w:t>
      </w:r>
    </w:p>
    <w:p w:rsidRDefault="00985791" w:rsidP="00985791" w:rsidR="00985791">
      <w:pPr>
        <w:jc w:val="both"/>
      </w:pPr>
    </w:p>
    <w:p w:rsidRDefault="00985791" w:rsidP="00985791" w:rsidR="00985791">
      <w:pPr>
        <w:jc w:val="both"/>
      </w:pPr>
      <w:r>
        <w:t xml:space="preserve">        </w:t>
      </w:r>
      <w:r w:rsidR="00924DB2">
        <w:t xml:space="preserve">     </w:t>
      </w:r>
      <w:r>
        <w:t xml:space="preserve"> II U ostalom dijelu </w:t>
      </w:r>
      <w:r w:rsidR="00CF0C7C">
        <w:t>zaključak</w:t>
      </w:r>
      <w:r>
        <w:t xml:space="preserve"> naveden</w:t>
      </w:r>
      <w:r w:rsidR="004245A3">
        <w:t>o pod točkom I ove izreke ostaje neizmijenjen</w:t>
      </w:r>
      <w:r w:rsidR="00C555A5">
        <w:t>.</w:t>
      </w:r>
    </w:p>
    <w:p w:rsidRDefault="00985791" w:rsidP="00985791" w:rsidR="00985791"/>
    <w:p w:rsidRDefault="00985791" w:rsidP="00985791" w:rsidR="00985791">
      <w:pPr>
        <w:jc w:val="center"/>
      </w:pPr>
      <w:r>
        <w:t>Obrazloženje</w:t>
      </w:r>
    </w:p>
    <w:p w:rsidRDefault="00985791" w:rsidP="00985791" w:rsidR="00985791"/>
    <w:p w:rsidRDefault="00985791" w:rsidP="00787187" w:rsidR="00985791">
      <w:pPr>
        <w:jc w:val="both"/>
      </w:pPr>
      <w:r>
        <w:t xml:space="preserve">         U </w:t>
      </w:r>
      <w:r w:rsidR="004245A3">
        <w:t>zaključku</w:t>
      </w:r>
      <w:r>
        <w:t xml:space="preserve"> poslovnog broja </w:t>
      </w:r>
      <w:r w:rsidR="00C555A5">
        <w:t>35. St-</w:t>
      </w:r>
      <w:r w:rsidR="004245A3">
        <w:t>118</w:t>
      </w:r>
      <w:r w:rsidR="00C555A5">
        <w:t>/1</w:t>
      </w:r>
      <w:r w:rsidR="004245A3">
        <w:t>7</w:t>
      </w:r>
      <w:r w:rsidR="00C555A5">
        <w:t>-</w:t>
      </w:r>
      <w:r w:rsidR="004245A3">
        <w:t>5</w:t>
      </w:r>
      <w:r w:rsidR="00C555A5">
        <w:t xml:space="preserve"> od </w:t>
      </w:r>
      <w:r w:rsidR="004245A3">
        <w:t>2</w:t>
      </w:r>
      <w:r w:rsidR="00C555A5">
        <w:t xml:space="preserve">1. ožujka 2017. </w:t>
      </w:r>
      <w:r w:rsidR="00924DB2">
        <w:t xml:space="preserve">(list </w:t>
      </w:r>
      <w:r w:rsidR="004245A3">
        <w:t>6</w:t>
      </w:r>
      <w:r w:rsidR="00E4153B">
        <w:t>-</w:t>
      </w:r>
      <w:r w:rsidR="004245A3">
        <w:t>7</w:t>
      </w:r>
      <w:r w:rsidR="00E4153B">
        <w:t xml:space="preserve"> spisa) </w:t>
      </w:r>
      <w:r w:rsidR="00C555A5">
        <w:t xml:space="preserve">nastala je očita pogreška u pisanju </w:t>
      </w:r>
      <w:r w:rsidR="004245A3">
        <w:t>uvoda</w:t>
      </w:r>
      <w:r w:rsidR="00C555A5">
        <w:t>, pa je sud riješio kao u izreci.</w:t>
      </w:r>
    </w:p>
    <w:p w:rsidRDefault="00941818" w:rsidP="00787187" w:rsidR="00941818">
      <w:pPr>
        <w:jc w:val="both"/>
      </w:pPr>
    </w:p>
    <w:p w:rsidRDefault="00941818" w:rsidP="00787187" w:rsidR="00787187">
      <w:pPr>
        <w:jc w:val="center"/>
      </w:pPr>
      <w:r>
        <w:t>U Zagrebu 23</w:t>
      </w:r>
      <w:r w:rsidR="00985791">
        <w:t>. ožujka 2017.</w:t>
      </w:r>
    </w:p>
    <w:p w:rsidRDefault="00985791" w:rsidP="00985791" w:rsidR="00985791">
      <w:pPr>
        <w:jc w:val="right"/>
      </w:pPr>
    </w:p>
    <w:p w:rsidRDefault="001539FC" w:rsidP="00985791" w:rsidR="00985791">
      <w:pPr>
        <w:jc w:val="right"/>
      </w:pPr>
      <w:r>
        <w:t>S</w:t>
      </w:r>
      <w:r w:rsidR="00985791">
        <w:t xml:space="preserve">udska savjetnica </w:t>
      </w:r>
    </w:p>
    <w:p w:rsidRDefault="00985791" w:rsidP="00924DB2" w:rsidR="00690FA2">
      <w:pPr>
        <w:jc w:val="right"/>
      </w:pPr>
      <w:r>
        <w:t>Nikolina Mikulić</w:t>
      </w:r>
    </w:p>
    <w:p w:rsidRDefault="00787187" w:rsidP="00924DB2" w:rsidR="00787187">
      <w:pPr>
        <w:jc w:val="right"/>
      </w:pPr>
    </w:p>
    <w:p w:rsidRDefault="00924DB2" w:rsidP="00924DB2" w:rsidR="00924DB2">
      <w:pPr>
        <w:jc w:val="right"/>
      </w:pPr>
    </w:p>
    <w:p w:rsidRDefault="00985791" w:rsidP="00985791" w:rsidR="00985791">
      <w:r>
        <w:t>UPUTA O PRAVNOM LIJEKU:</w:t>
      </w:r>
    </w:p>
    <w:p w:rsidRDefault="00985791" w:rsidP="00985791" w:rsidR="00987A76">
      <w:pPr>
        <w:jc w:val="both"/>
      </w:pPr>
      <w:r>
        <w:t xml:space="preserve">Protiv ovog rješenja </w:t>
      </w:r>
      <w:r w:rsidR="00941818">
        <w:t xml:space="preserve">nije </w:t>
      </w:r>
      <w:r>
        <w:t xml:space="preserve">dopuštena </w:t>
      </w:r>
      <w:r w:rsidR="00941818">
        <w:t>posebna žalba.</w:t>
      </w:r>
    </w:p>
    <w:p w:rsidRDefault="00941818" w:rsidP="00985791" w:rsidR="00941818">
      <w:pPr>
        <w:jc w:val="both"/>
      </w:pPr>
    </w:p>
    <w:p w:rsidRDefault="0036225B" w:rsidP="0036225B" w:rsidR="0036225B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941818" w:rsidP="00941818" w:rsidR="0036225B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HZMO Zagreb, Trpimirova 4</w:t>
      </w:r>
    </w:p>
    <w:p w:rsidRDefault="001539FC" w:rsidP="001539FC" w:rsidR="001539FC">
      <w:pPr>
        <w:pStyle w:val="Odlomakpopisa"/>
        <w:numPr>
          <w:ilvl w:val="0"/>
          <w:numId w:val="1"/>
        </w:numPr>
      </w:pPr>
      <w:r w:rsidRPr="001539FC">
        <w:rPr>
          <w:rFonts w:cs="Times New Roman" w:eastAsia="Times New Roman"/>
          <w:szCs w:val="24"/>
          <w:lang w:eastAsia="hr-HR" w:val="en-GB"/>
        </w:rPr>
        <w:t xml:space="preserve">e-oglasna ploča 15 </w:t>
      </w:r>
      <w:r>
        <w:t xml:space="preserve">dana </w:t>
      </w:r>
    </w:p>
    <w:p w:rsidRDefault="001539FC" w:rsidP="001539FC" w:rsidR="001539FC">
      <w:pPr>
        <w:pStyle w:val="Odlomakpopisa"/>
        <w:jc w:val="both"/>
        <w:rPr>
          <w:rFonts w:cs="Times New Roman" w:eastAsia="Times New Roman"/>
          <w:szCs w:val="24"/>
          <w:lang w:eastAsia="hr-HR" w:val="en-GB"/>
        </w:rPr>
      </w:pPr>
    </w:p>
    <w:p w:rsidRDefault="00460C43" w:rsidR="00460C43"/>
    <w:sectPr w:rsidSect="0060310E" w:rsidR="00460C4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DD1" w:rsidR="00BF3F6D">
      <w:r>
        <w:separator/>
      </w:r>
    </w:p>
  </w:endnote>
  <w:endnote w:id="0" w:type="continuationSeparator">
    <w:p w:rsidRDefault="007C2DD1" w:rsidR="00BF3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DD1" w:rsidR="00BF3F6D">
      <w:r>
        <w:separator/>
      </w:r>
    </w:p>
  </w:footnote>
  <w:footnote w:id="0" w:type="continuationSeparator">
    <w:p w:rsidRDefault="007C2DD1" w:rsidR="00BF3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A76" w:rsidP="0060310E" w:rsidR="00FC1E05">
    <w:pPr>
      <w:pStyle w:val="Zaglavlje"/>
      <w:tabs>
        <w:tab w:pos="6495" w:val="left"/>
      </w:tabs>
    </w:pPr>
    <w:r>
      <w:tab/>
    </w:r>
    <w:sdt>
      <w:sdtPr>
        <w:id w:val="-193427098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41818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35. </w:t>
    </w:r>
    <w:r w:rsidR="00690FA2">
      <w:t>St-2920/15</w:t>
    </w:r>
  </w:p>
  <w:p w:rsidRDefault="0011085A" w:rsidR="00FC1E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037DBD"/>
    <w:multiLevelType w:val="hybridMultilevel"/>
    <w:tmpl w:val="E3B679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791"/>
    <w:rsid w:val="00060161"/>
    <w:rsid w:val="0011085A"/>
    <w:rsid w:val="001539FC"/>
    <w:rsid w:val="00353C99"/>
    <w:rsid w:val="0036225B"/>
    <w:rsid w:val="004245A3"/>
    <w:rsid w:val="00460C43"/>
    <w:rsid w:val="00690FA2"/>
    <w:rsid w:val="00787187"/>
    <w:rsid w:val="007C2DD1"/>
    <w:rsid w:val="00924DB2"/>
    <w:rsid w:val="00941818"/>
    <w:rsid w:val="00985791"/>
    <w:rsid w:val="00987A76"/>
    <w:rsid w:val="00BF3F6D"/>
    <w:rsid w:val="00C555A5"/>
    <w:rsid w:val="00C96192"/>
    <w:rsid w:val="00CF0C7C"/>
    <w:rsid w:val="00DA2FF8"/>
    <w:rsid w:val="00E4153B"/>
    <w:rsid w:val="00EC58D3"/>
    <w:rsid w:val="00EE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79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57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5791"/>
  </w:style>
  <w:style w:styleId="Tekstbalonia" w:type="paragraph">
    <w:name w:val="Balloon Text"/>
    <w:basedOn w:val="Normal"/>
    <w:link w:val="TekstbaloniaChar"/>
    <w:uiPriority w:val="99"/>
    <w:semiHidden/>
    <w:unhideWhenUsed/>
    <w:rsid w:val="009857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79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90F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0FA2"/>
  </w:style>
  <w:style w:styleId="Odlomakpopisa" w:type="paragraph">
    <w:name w:val="List Paragraph"/>
    <w:basedOn w:val="Normal"/>
    <w:uiPriority w:val="34"/>
    <w:qFormat/>
    <w:rsid w:val="009418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8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79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57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5791"/>
  </w:style>
  <w:style w:styleId="Tekstbalonia" w:type="paragraph">
    <w:name w:val="Balloon Text"/>
    <w:basedOn w:val="Normal"/>
    <w:link w:val="TekstbaloniaChar"/>
    <w:uiPriority w:val="99"/>
    <w:semiHidden/>
    <w:unhideWhenUsed/>
    <w:rsid w:val="009857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79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90F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0FA2"/>
  </w:style>
  <w:style w:styleId="Odlomakpopisa" w:type="paragraph">
    <w:name w:val="List Paragraph"/>
    <w:basedOn w:val="Normal"/>
    <w:uiPriority w:val="34"/>
    <w:qFormat/>
    <w:rsid w:val="009418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8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 tim jednostavno društvo s ograničenom odgovornošću za usluge</izvorni_sadrzaj>
    <derivirana_varijabla naziv="DomainObject.Predmet.ProtustrankaFormated_1">  Roma tim jednostavno društvo s ograničenom odgovornošću za usluge</derivirana_varijabla>
  </DomainObject.Predmet.ProtustrankaFormated>
  <DomainObject.Predmet.ProtustrankaFormatedOIB>
    <izvorni_sadrzaj>  Roma tim jednostavno društvo s ograničenom odgovornošću za usluge, OIB 81477138846</izvorni_sadrzaj>
    <derivirana_varijabla naziv="DomainObject.Predmet.ProtustrankaFormatedOIB_1">  Roma tim jednostavno društvo s ograničenom odgovornošću za usluge, OIB 81477138846</derivirana_varijabla>
  </DomainObject.Predmet.ProtustrankaFormatedOIB>
  <DomainObject.Predmet.ProtustrankaFormatedWithAdress>
    <izvorni_sadrzaj> Roma tim jednostavno društvo s ograničenom odgovornošću za usluge, Bana Josipa Jelačića 48, 10290 Zaprešić</izvorni_sadrzaj>
    <derivirana_varijabla naziv="DomainObject.Predmet.ProtustrankaFormatedWithAdress_1"> Roma tim jednostavno društvo s ograničenom odgovornošću za usluge, Bana Josipa Jelačića 48, 10290 Zaprešić</derivirana_varijabla>
  </DomainObject.Predmet.ProtustrankaFormatedWithAdress>
  <DomainObject.Predmet.ProtustrankaFormatedWithAdressOIB>
    <izvorni_sadrzaj> Roma tim jednostavno društvo s ograničenom odgovornošću za usluge, OIB 81477138846, Bana Josipa Jelačića 48, 10290 Zaprešić</izvorni_sadrzaj>
    <derivirana_varijabla naziv="DomainObject.Predmet.ProtustrankaFormatedWithAdressOIB_1"> Roma tim jednostavno društvo s ograničenom odgovornošću za usluge, OIB 81477138846, Bana Josipa Jelačića 48, 10290 Zaprešić</derivirana_varijabla>
  </DomainObject.Predmet.ProtustrankaFormatedWithAdressOIB>
  <DomainObject.Predmet.ProtustrankaWithAdress>
    <izvorni_sadrzaj>Roma tim jednostavno društvo s ograničenom odgovornošću za usluge Bana Josipa Jelačića 48, 10290 Zaprešić</izvorni_sadrzaj>
    <derivirana_varijabla naziv="DomainObject.Predmet.ProtustrankaWithAdress_1">Roma tim jednostavno društvo s ograničenom odgovornošću za usluge Bana Josipa Jelačića 48, 10290 Zaprešić</derivirana_varijabla>
  </DomainObject.Predmet.ProtustrankaWithAdress>
  <DomainObject.Predmet.ProtustrankaWithAdressOIB>
    <izvorni_sadrzaj>Roma tim jednostavno društvo s ograničenom odgovornošću za usluge, OIB 81477138846, Bana Josipa Jelačića 48, 10290 Zaprešić</izvorni_sadrzaj>
    <derivirana_varijabla naziv="DomainObject.Predmet.ProtustrankaWithAdressOIB_1">Roma tim jednostavno društvo s ograničenom odgovornošću za usluge, OIB 81477138846, Bana Josipa Jelačića 48, 10290 Zaprešić</derivirana_varijabla>
  </DomainObject.Predmet.ProtustrankaWithAdressOIB>
  <DomainObject.Predmet.ProtustrankaNazivFormated>
    <izvorni_sadrzaj>Roma tim jednostavno društvo s ograničenom odgovornošću za usluge</izvorni_sadrzaj>
    <derivirana_varijabla naziv="DomainObject.Predmet.ProtustrankaNazivFormated_1">Roma tim jednostavno društvo s ograničenom odgovornošću za usluge</derivirana_varijabla>
  </DomainObject.Predmet.ProtustrankaNazivFormated>
  <DomainObject.Predmet.ProtustrankaNazivFormatedOIB>
    <izvorni_sadrzaj>Roma tim jednostavno društvo s ograničenom odgovornošću za usluge, OIB 81477138846</izvorni_sadrzaj>
    <derivirana_varijabla naziv="DomainObject.Predmet.ProtustrankaNazivFormatedOIB_1">Roma tim jednostavno društvo s ograničenom odgovornošću za usluge, OIB 81477138846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 tim jednostavno društvo s ograničenom odgovornošću za usluge</item>
    </izvorni_sadrzaj>
    <derivirana_varijabla naziv="DomainObject.Predmet.ProtuStrankaListFormated_1">
      <item>Roma tim jednostavno društvo s ograničenom odgovornošću za usluge</item>
    </derivirana_varijabla>
  </DomainObject.Predmet.ProtuStrankaListFormated>
  <DomainObject.Predmet.ProtuStrankaListFormatedOIB>
    <izvorni_sadrzaj>
      <item>Roma tim jednostavno društvo s ograničenom odgovornošću za usluge, OIB 81477138846</item>
    </izvorni_sadrzaj>
    <derivirana_varijabla naziv="DomainObject.Predmet.ProtuStrankaListFormatedOIB_1">
      <item>Roma tim jednostavno društvo s ograničenom odgovornošću za usluge, OIB 81477138846</item>
    </derivirana_varijabla>
  </DomainObject.Predmet.ProtuStrankaListFormatedOIB>
  <DomainObject.Predmet.ProtuStrankaListFormatedWithAdress>
    <izvorni_sadrzaj>
      <item>Roma tim jednostavno društvo s ograničenom odgovornošću za usluge, Bana Josipa Jelačića 48, 10290 Zaprešić</item>
    </izvorni_sadrzaj>
    <derivirana_varijabla naziv="DomainObject.Predmet.ProtuStrankaListFormatedWithAdress_1">
      <item>Roma tim jednostavno društvo s ograničenom odgovornošću za usluge, Bana Josipa Jelačića 48, 10290 Zaprešić</item>
    </derivirana_varijabla>
  </DomainObject.Predmet.ProtuStrankaListFormatedWithAdress>
  <DomainObject.Predmet.ProtuStrankaListFormatedWithAdressOIB>
    <izvorni_sadrzaj>
      <item>Roma tim jednostavno društvo s ograničenom odgovornošću za usluge, OIB 81477138846, Bana Josipa Jelačića 48, 10290 Zaprešić</item>
    </izvorni_sadrzaj>
    <derivirana_varijabla naziv="DomainObject.Predmet.ProtuStrankaListFormatedWithAdressOIB_1">
      <item>Roma tim jednostavno društvo s ograničenom odgovornošću za usluge, OIB 81477138846, Bana Josipa Jelačića 48, 10290 Zaprešić</item>
    </derivirana_varijabla>
  </DomainObject.Predmet.ProtuStrankaListFormatedWithAdressOIB>
  <DomainObject.Predmet.ProtuStrankaListNazivFormated>
    <izvorni_sadrzaj>
      <item>Roma tim jednostavno društvo s ograničenom odgovornošću za usluge</item>
    </izvorni_sadrzaj>
    <derivirana_varijabla naziv="DomainObject.Predmet.ProtuStrankaListNazivFormated_1">
      <item>Roma tim jednostavno društvo s ograničenom odgovornošću za usluge</item>
    </derivirana_varijabla>
  </DomainObject.Predmet.ProtuStrankaListNazivFormated>
  <DomainObject.Predmet.ProtuStrankaListNazivFormatedOIB>
    <izvorni_sadrzaj>
      <item>Roma tim jednostavno društvo s ograničenom odgovornošću za usluge, OIB 81477138846</item>
    </izvorni_sadrzaj>
    <derivirana_varijabla naziv="DomainObject.Predmet.ProtuStrankaListNazivFormatedOIB_1">
      <item>Roma tim jednostavno društvo s ograničenom odgovornošću za usluge, OIB 81477138846</item>
    </derivirana_varijabla>
  </DomainObject.Predmet.ProtuStrankaListNazivFormatedOIB>
  <DomainObject.Predmet.OstaliListFormated>
    <izvorni_sadrzaj>
      <item>Marko Roginić</item>
    </izvorni_sadrzaj>
    <derivirana_varijabla naziv="DomainObject.Predmet.OstaliListFormated_1">
      <item>Marko Roginić</item>
    </derivirana_varijabla>
  </DomainObject.Predmet.OstaliListFormated>
  <DomainObject.Predmet.OstaliListFormatedOIB>
    <izvorni_sadrzaj>
      <item>Marko Roginić, OIB 78861180369</item>
    </izvorni_sadrzaj>
    <derivirana_varijabla naziv="DomainObject.Predmet.OstaliListFormatedOIB_1">
      <item>Marko Roginić, OIB 78861180369</item>
    </derivirana_varijabla>
  </DomainObject.Predmet.OstaliListFormatedOIB>
  <DomainObject.Predmet.OstaliListFormatedWithAdress>
    <izvorni_sadrzaj>
      <item>Marko Roginić, Štrucljevo 80, 49223 Štrucljevo</item>
    </izvorni_sadrzaj>
    <derivirana_varijabla naziv="DomainObject.Predmet.OstaliListFormatedWithAdress_1">
      <item>Marko Roginić, Štrucljevo 80, 49223 Štrucljevo</item>
    </derivirana_varijabla>
  </DomainObject.Predmet.OstaliListFormatedWithAdress>
  <DomainObject.Predmet.OstaliListFormatedWithAdressOIB>
    <izvorni_sadrzaj>
      <item>Marko Roginić, OIB 78861180369, Štrucljevo 80, 49223 Štrucljevo</item>
    </izvorni_sadrzaj>
    <derivirana_varijabla naziv="DomainObject.Predmet.OstaliListFormatedWithAdressOIB_1">
      <item>Marko Roginić, OIB 78861180369, Štrucljevo 80, 49223 Štrucljevo</item>
    </derivirana_varijabla>
  </DomainObject.Predmet.OstaliListFormatedWithAdressOIB>
  <DomainObject.Predmet.OstaliListNazivFormated>
    <izvorni_sadrzaj>
      <item>Marko Roginić</item>
    </izvorni_sadrzaj>
    <derivirana_varijabla naziv="DomainObject.Predmet.OstaliListNazivFormated_1">
      <item>Marko Roginić</item>
    </derivirana_varijabla>
  </DomainObject.Predmet.OstaliListNazivFormated>
  <DomainObject.Predmet.OstaliListNazivFormatedOIB>
    <izvorni_sadrzaj>
      <item>Marko Roginić, OIB 78861180369</item>
    </izvorni_sadrzaj>
    <derivirana_varijabla naziv="DomainObject.Predmet.OstaliListNazivFormatedOIB_1">
      <item>Marko Roginić, OIB 78861180369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 tim jednostavno društvo s ograničenom odgovornošću za usluge</izvorni_sadrzaj>
    <derivirana_varijabla naziv="DomainObject.Predmet.ProtustrankaIDrugi_1">Roma tim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Roma tim jednostavno društvo s ograničenom odgovornošću za usluge, OIB 81477138846, Bana Josipa Jelačića 48, 10290 Zaprešić</izvorni_sadrzaj>
    <derivirana_varijabla naziv="DomainObject.Predmet.ProtustrankaIDrugiAdressOIB_1">Roma tim jednostavno društvo s ograničenom odgovornošću za usluge, OIB 81477138846, Bana Josipa Jelačića 48,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 tim jednostavno društvo s ograničenom odgovornošću za usluge</item>
      <item>Marko Roginić</item>
    </izvorni_sadrzaj>
    <derivirana_varijabla naziv="DomainObject.Predmet.SudioniciListNaziv_1">
      <item>FINA Regionalni centar Zagreb</item>
      <item>Roma tim jednostavno društvo s ograničenom odgovornošću za usluge</item>
      <item>Marko Roginić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Roma tim jednostavno društvo s ograničenom odgovornošću za usluge, OIB 81477138846, Bana Josipa Jelačića 48,10290 Zaprešić</item>
      <item>Marko Roginić, OIB 78861180369, Štrucljevo 80,49223 Štrucljevo</item>
    </izvorni_sadrzaj>
    <derivirana_varijabla naziv="DomainObject.Predmet.SudioniciListAdressOIB_1">
      <item>FINA Regionalni centar Zagreb, OIB 85821130368, Trg svibanjskih žrtava 1995. br. 1,10000 Zagreb</item>
      <item>Roma tim jednostavno društvo s ograničenom odgovornošću za usluge, OIB 81477138846, Bana Josipa Jelačića 48,10290 Zaprešić</item>
      <item>Marko Roginić, OIB 78861180369, Štrucljevo 80,49223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81477138846</item>
      <item>, OIB 78861180369</item>
    </izvorni_sadrzaj>
    <derivirana_varijabla naziv="DomainObject.Predmet.SudioniciListNazivOIB_1">
      <item>, OIB 85821130368</item>
      <item>, OIB 81477138846</item>
      <item>, OIB 78861180369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853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2017-03-23T10:59:00Z</dcterms:created>
  <dc:creator>Nikolina Mikulić</dc:creator>
  <cp:lastModifiedBy>Katarina Drndelić</cp:lastModifiedBy>
  <dcterms:modified xmlns:xsi="http://www.w3.org/2001/XMLSchema-instance" xsi:type="dcterms:W3CDTF">2017-03-23T11:37:00Z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