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1d72" w14:paraId="8931d72" w:rsidRDefault="00626602" w:rsidP="00910611" w:rsidR="0062660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602" w:rsidP="00910611" w:rsidR="00626602" w:rsidRPr="00626602">
      <w:pPr>
        <w:rPr>
          <w:sz w:val="24"/>
        </w:rPr>
      </w:pPr>
      <w:r w:rsidRPr="00626602">
        <w:rPr>
          <w:rFonts w:eastAsia="MS Mincho"/>
          <w:sz w:val="24"/>
          <w:szCs w:val="24"/>
        </w:rPr>
        <w:t xml:space="preserve">   REPUBLIKA HRVATSKA</w:t>
      </w:r>
    </w:p>
    <w:p w:rsidRDefault="00626602" w:rsidP="00910611" w:rsidR="00626602" w:rsidRPr="00626602">
      <w:pPr>
        <w:rPr>
          <w:sz w:val="24"/>
        </w:rPr>
      </w:pPr>
      <w:r w:rsidRPr="00626602">
        <w:rPr>
          <w:rFonts w:eastAsia="MS Mincho"/>
          <w:sz w:val="24"/>
          <w:szCs w:val="24"/>
        </w:rPr>
        <w:t>TRGOVAČKI SUD U RIJECI</w:t>
      </w:r>
    </w:p>
    <w:p w:rsidRDefault="00626602" w:rsidR="00626602" w:rsidRPr="00626602">
      <w:pPr>
        <w:rPr>
          <w:rFonts w:eastAsia="MS Mincho"/>
          <w:sz w:val="24"/>
          <w:szCs w:val="24"/>
        </w:rPr>
      </w:pPr>
      <w:r w:rsidRPr="00626602">
        <w:rPr>
          <w:rFonts w:eastAsia="MS Mincho"/>
          <w:sz w:val="24"/>
          <w:szCs w:val="24"/>
        </w:rPr>
        <w:t xml:space="preserve">       Rijeka, Zadarska 1 i 3</w:t>
      </w:r>
    </w:p>
    <w:p w:rsidRDefault="00626602" w:rsidP="00910611" w:rsidR="00626602" w:rsidRPr="00910611"/>
    <w:p w:rsidRDefault="0094177A" w:rsidP="0045161D" w:rsidR="00E5300C" w:rsidRPr="00BD2AAE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St-503/17-</w:t>
      </w:r>
      <w:r w:rsidR="0045161D">
        <w:rPr>
          <w:sz w:val="24"/>
          <w:lang w:val="hr-HR"/>
        </w:rPr>
        <w:t>29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r w:rsidR="00BD2AAE">
        <w:rPr>
          <w:sz w:val="24"/>
          <w:szCs w:val="24"/>
          <w:lang w:val="hr-HR"/>
        </w:rPr>
        <w:t>predstečajnom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>GK – pack d.d. Kukuljanovo, Kukuljanovo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Shin-I Machinery Works Co., Ltd. No. 43 Chung – Cheng Street Chingshui Taichung City, Taiwan 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E5300C" w:rsidP="0045161D" w:rsidR="0045161D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Budući </w:t>
      </w:r>
      <w:r w:rsidR="0045161D">
        <w:rPr>
          <w:sz w:val="24"/>
          <w:lang w:val="hr-HR"/>
        </w:rPr>
        <w:t xml:space="preserve">se vjerovnik nalazi </w:t>
      </w:r>
      <w:r w:rsidRPr="00BD2AAE">
        <w:rPr>
          <w:sz w:val="24"/>
          <w:lang w:val="hr-HR"/>
        </w:rPr>
        <w:t xml:space="preserve">u inozemstvu, a nema punomoćnika u Republici Hrvatskoj, poziva se </w:t>
      </w:r>
      <w:r w:rsidR="0045161D">
        <w:rPr>
          <w:sz w:val="24"/>
          <w:lang w:val="hr-HR"/>
        </w:rPr>
        <w:t xml:space="preserve">vjerovnik </w:t>
      </w:r>
      <w:r w:rsidRPr="00BD2AAE">
        <w:rPr>
          <w:sz w:val="24"/>
          <w:lang w:val="hr-HR"/>
        </w:rPr>
        <w:t>u roku</w:t>
      </w:r>
      <w:r w:rsidR="0045161D">
        <w:rPr>
          <w:sz w:val="24"/>
          <w:lang w:val="hr-HR"/>
        </w:rPr>
        <w:t xml:space="preserve"> osam dana </w:t>
      </w:r>
      <w:r w:rsidRPr="00BD2AAE">
        <w:rPr>
          <w:sz w:val="24"/>
          <w:lang w:val="hr-HR"/>
        </w:rPr>
        <w:t xml:space="preserve">od dana primitka prijepisa ovog </w:t>
      </w:r>
      <w:r w:rsidR="0045161D">
        <w:rPr>
          <w:sz w:val="24"/>
          <w:lang w:val="hr-HR"/>
        </w:rPr>
        <w:t xml:space="preserve">zaključka </w:t>
      </w:r>
      <w:r w:rsidRPr="00BD2AAE">
        <w:rPr>
          <w:sz w:val="24"/>
          <w:lang w:val="hr-HR"/>
        </w:rPr>
        <w:t>postavi</w:t>
      </w:r>
      <w:r w:rsidR="0045161D">
        <w:rPr>
          <w:sz w:val="24"/>
          <w:lang w:val="hr-HR"/>
        </w:rPr>
        <w:t>ti</w:t>
      </w:r>
      <w:r w:rsidRPr="00BD2AAE">
        <w:rPr>
          <w:sz w:val="24"/>
          <w:lang w:val="hr-HR"/>
        </w:rPr>
        <w:t xml:space="preserve"> punomoćnika za primanje pismena u Republici Hrvatskoj, te da o</w:t>
      </w:r>
      <w:r w:rsidR="002941A8" w:rsidRPr="00BD2AAE">
        <w:rPr>
          <w:sz w:val="24"/>
          <w:lang w:val="hr-HR"/>
        </w:rPr>
        <w:t xml:space="preserve"> imenu, prezimenu i adresi te osobe </w:t>
      </w:r>
      <w:r w:rsidRPr="00BD2AAE">
        <w:rPr>
          <w:sz w:val="24"/>
          <w:lang w:val="hr-HR"/>
        </w:rPr>
        <w:t>u istom roku obavijesti ovaj sud pozivom na poslovni broj.</w:t>
      </w:r>
    </w:p>
    <w:p w:rsidRDefault="0045161D" w:rsidP="0045161D" w:rsidR="0045161D">
      <w:pPr>
        <w:ind w:left="1080"/>
        <w:jc w:val="both"/>
        <w:rPr>
          <w:sz w:val="24"/>
          <w:lang w:val="hr-HR"/>
        </w:rPr>
      </w:pPr>
    </w:p>
    <w:p w:rsidRDefault="00E5300C" w:rsidP="0045161D" w:rsidR="00E5300C" w:rsidRPr="00BD2AAE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Ako </w:t>
      </w:r>
      <w:r w:rsidR="0045161D">
        <w:rPr>
          <w:sz w:val="24"/>
          <w:lang w:val="hr-HR"/>
        </w:rPr>
        <w:t>vjerovnik</w:t>
      </w:r>
      <w:r w:rsidRPr="00BD2AAE">
        <w:rPr>
          <w:sz w:val="24"/>
          <w:lang w:val="hr-HR"/>
        </w:rPr>
        <w:t xml:space="preserve"> ne postavi takvog punomoćnika</w:t>
      </w:r>
      <w:r w:rsidR="002941A8" w:rsidRPr="00BD2AAE">
        <w:rPr>
          <w:sz w:val="24"/>
          <w:lang w:val="hr-HR"/>
        </w:rPr>
        <w:t>,</w:t>
      </w:r>
      <w:r w:rsidRPr="00BD2AAE">
        <w:rPr>
          <w:sz w:val="24"/>
          <w:lang w:val="hr-HR"/>
        </w:rPr>
        <w:t xml:space="preserve"> sud će</w:t>
      </w:r>
      <w:r w:rsidR="003A3697" w:rsidRPr="00BD2AAE">
        <w:rPr>
          <w:sz w:val="24"/>
          <w:lang w:val="hr-HR"/>
        </w:rPr>
        <w:t xml:space="preserve"> </w:t>
      </w:r>
      <w:r w:rsidR="0045161D">
        <w:rPr>
          <w:sz w:val="24"/>
          <w:lang w:val="hr-HR"/>
        </w:rPr>
        <w:t xml:space="preserve">vjerovniku </w:t>
      </w:r>
      <w:r w:rsidRPr="00BD2AAE">
        <w:rPr>
          <w:sz w:val="24"/>
          <w:lang w:val="hr-HR"/>
        </w:rPr>
        <w:t>na njegov trošak postaviti privremenog zastupnika ovlaštenog za primanje pismena (čl. 146. ZPP-a</w:t>
      </w:r>
      <w:r w:rsidR="0045161D">
        <w:rPr>
          <w:sz w:val="24"/>
          <w:lang w:val="hr-HR"/>
        </w:rPr>
        <w:t>, u vezi s čl.10. SZ-a</w:t>
      </w:r>
      <w:r w:rsidRPr="00BD2AAE">
        <w:rPr>
          <w:sz w:val="24"/>
          <w:lang w:val="hr-HR"/>
        </w:rPr>
        <w:t>).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A71BA1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E5300C" w:rsidP="00626602" w:rsidR="00E5300C">
      <w:pPr>
        <w:ind w:firstLine="708" w:left="1416"/>
        <w:jc w:val="right"/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Korlević </w:t>
      </w:r>
    </w:p>
    <w:p w:rsidRDefault="00626602" w:rsidP="00626602" w:rsidR="00626602" w:rsidRPr="00BD2AAE">
      <w:pPr>
        <w:ind w:firstLine="708" w:left="1416"/>
        <w:jc w:val="right"/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50388B"/>
    <w:rsid w:val="00507066"/>
    <w:rsid w:val="00514994"/>
    <w:rsid w:val="00527638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6787"/>
    <w:rsid w:val="005C4B07"/>
    <w:rsid w:val="005F0993"/>
    <w:rsid w:val="005F2EAE"/>
    <w:rsid w:val="005F37A3"/>
    <w:rsid w:val="005F5F4F"/>
    <w:rsid w:val="00605AE8"/>
    <w:rsid w:val="00617B52"/>
    <w:rsid w:val="00626602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71BA1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6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6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980</properties:Characters>
  <properties:Lines>34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2017-10-10T12:42:00Z</dcterms:created>
  <dc:creator>jugot</dc:creator>
  <cp:lastModifiedBy>Jasna Radulović</cp:lastModifiedBy>
  <cp:lastPrinted>2017-10-10T12:44:00Z</cp:lastPrinted>
  <dcterms:modified xmlns:xsi="http://www.w3.org/2001/XMLSchema-instance" xsi:type="dcterms:W3CDTF">2017-10-10T12:54:00Z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