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7c12" w14:paraId="b3f7c12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 (pp.432)</w:t>
            </w:r>
          </w:p>
        </w:tc>
      </w:tr>
    </w:tbl>
    <w:p w:rsidRDefault="00170358" w:rsidP="00CA7AA4" w:rsidR="00170358">
      <w:pPr>
        <w:rPr>
          <w:b/>
          <w:sz w:val="24"/>
          <w:szCs w:val="24"/>
        </w:rPr>
      </w:pPr>
    </w:p>
    <w:p w:rsidRDefault="00170358" w:rsidP="00170358" w:rsidR="00170358" w:rsidRPr="00170358">
      <w:pPr>
        <w:rPr>
          <w:sz w:val="24"/>
          <w:szCs w:val="24"/>
        </w:rPr>
      </w:pPr>
    </w:p>
    <w:p w:rsidRDefault="00170358" w:rsidP="00170358" w:rsidR="00170358" w:rsidRPr="00170358">
      <w:pPr>
        <w:rPr>
          <w:sz w:val="24"/>
          <w:szCs w:val="24"/>
        </w:rPr>
      </w:pPr>
    </w:p>
    <w:p w:rsidRDefault="00170358" w:rsidP="00CA7AA4" w:rsidR="00170358">
      <w:pPr>
        <w:rPr>
          <w:b/>
          <w:sz w:val="24"/>
          <w:szCs w:val="24"/>
        </w:rPr>
      </w:pPr>
    </w:p>
    <w:p w:rsidRDefault="00170358" w:rsidP="00170358" w:rsidR="00CA7AA4">
      <w:pPr>
        <w:tabs>
          <w:tab w:pos="3420" w:val="left"/>
          <w:tab w:pos="4020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</w:rPr>
        <w:t>20. St-</w:t>
      </w:r>
      <w:r w:rsidR="0012751D">
        <w:rPr>
          <w:sz w:val="24"/>
        </w:rPr>
        <w:t>369/19</w:t>
      </w:r>
      <w:r w:rsidR="00F86986">
        <w:rPr>
          <w:sz w:val="24"/>
        </w:rPr>
        <w:t>-4</w:t>
      </w:r>
      <w:r w:rsidR="00CA7AA4">
        <w:rPr>
          <w:b/>
          <w:sz w:val="24"/>
          <w:szCs w:val="24"/>
        </w:rPr>
        <w:br w:clear="all" w:type="textWrapping"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b/>
          <w:sz w:val="24"/>
          <w:szCs w:val="24"/>
        </w:rPr>
        <w:tab/>
      </w:r>
      <w:r w:rsidR="00CA7AA4">
        <w:rPr>
          <w:sz w:val="24"/>
          <w:szCs w:val="24"/>
        </w:rPr>
        <w:tab/>
      </w:r>
      <w:r w:rsidR="00CA7AA4"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</w:t>
      </w:r>
      <w:proofErr w:type="spellStart"/>
      <w:r w:rsidRPr="008201EF">
        <w:rPr>
          <w:sz w:val="24"/>
          <w:szCs w:val="24"/>
        </w:rPr>
        <w:t>Butigan</w:t>
      </w:r>
      <w:proofErr w:type="spellEnd"/>
      <w:r w:rsidRPr="008201EF">
        <w:rPr>
          <w:sz w:val="24"/>
          <w:szCs w:val="24"/>
        </w:rPr>
        <w:t xml:space="preserve">, </w:t>
      </w:r>
      <w:r w:rsidR="0012751D" w:rsidRPr="0012751D">
        <w:rPr>
          <w:sz w:val="24"/>
          <w:szCs w:val="24"/>
        </w:rPr>
        <w:t>nakon obustavljenog skraćenog stečajnog postupka nad dužnikom AFRIEL ANGEL j.d.o.o., Zagreb (Grad Zagreb), Zavrtnica 3/1, OIB 10880724800, povodom prijedloga vjerovnika Erste&amp;</w:t>
      </w:r>
      <w:proofErr w:type="spellStart"/>
      <w:r w:rsidR="0012751D" w:rsidRPr="0012751D">
        <w:rPr>
          <w:sz w:val="24"/>
          <w:szCs w:val="24"/>
        </w:rPr>
        <w:t>Steiermarkische</w:t>
      </w:r>
      <w:proofErr w:type="spellEnd"/>
      <w:r w:rsidR="0012751D" w:rsidRPr="0012751D">
        <w:rPr>
          <w:sz w:val="24"/>
          <w:szCs w:val="24"/>
        </w:rPr>
        <w:t xml:space="preserve"> Bank d.d. Rijeka, Jadranski trg 3a, OIB 23057039320,  kojeg zastupa punomoćnik Zvonimiri Buterin, odvjetnik u OD Buterin &amp; Posavec d.o.o., Zagreb, </w:t>
      </w:r>
      <w:proofErr w:type="spellStart"/>
      <w:r w:rsidR="0012751D" w:rsidRPr="0012751D">
        <w:rPr>
          <w:sz w:val="24"/>
          <w:szCs w:val="24"/>
        </w:rPr>
        <w:t>Draškovićeva</w:t>
      </w:r>
      <w:proofErr w:type="spellEnd"/>
      <w:r w:rsidR="0012751D" w:rsidRPr="0012751D">
        <w:rPr>
          <w:sz w:val="24"/>
          <w:szCs w:val="24"/>
        </w:rPr>
        <w:t xml:space="preserve"> 82, za otvaranje  stečajnog postupka nad dužnikom AFRIEL ANGEL j.d.o.o., Zagreb (Grad Zagreb), Zavrtnica 3/1, OIB 10880724800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12751D">
        <w:rPr>
          <w:sz w:val="24"/>
          <w:szCs w:val="24"/>
        </w:rPr>
        <w:t xml:space="preserve">dana </w:t>
      </w:r>
      <w:r w:rsidR="00CF7D3C">
        <w:rPr>
          <w:sz w:val="24"/>
          <w:szCs w:val="24"/>
        </w:rPr>
        <w:t>11</w:t>
      </w:r>
      <w:r w:rsidR="0012751D" w:rsidRPr="00D37770">
        <w:rPr>
          <w:sz w:val="24"/>
          <w:szCs w:val="24"/>
        </w:rPr>
        <w:t>.</w:t>
      </w:r>
      <w:r w:rsidRPr="00D37770">
        <w:rPr>
          <w:sz w:val="24"/>
          <w:szCs w:val="24"/>
        </w:rPr>
        <w:t xml:space="preserve"> </w:t>
      </w:r>
      <w:r w:rsidR="002F6152" w:rsidRPr="00D37770">
        <w:rPr>
          <w:sz w:val="24"/>
          <w:szCs w:val="24"/>
        </w:rPr>
        <w:t>ožujka 2019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12751D" w:rsidRPr="0012751D">
        <w:rPr>
          <w:sz w:val="24"/>
          <w:szCs w:val="24"/>
        </w:rPr>
        <w:t>DARIJA KOŠČAK, OIB: 40277940494, Zagreb, ULICA HRVATSKIH BRANITELJA 13</w:t>
      </w:r>
      <w:r w:rsidRPr="008201EF">
        <w:rPr>
          <w:sz w:val="24"/>
          <w:szCs w:val="24"/>
        </w:rPr>
        <w:t xml:space="preserve">, dužnika </w:t>
      </w:r>
      <w:r w:rsidR="0012751D" w:rsidRPr="0012751D">
        <w:rPr>
          <w:sz w:val="24"/>
          <w:szCs w:val="24"/>
        </w:rPr>
        <w:t>AFRIEL ANGEL j.d.o.o., Zagreb (Grad Zagreb), Zavrtnica 3/1, OIB 10880724800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941952" w:rsidP="00941952" w:rsidR="00CA7AA4" w:rsidRPr="009419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A7AA4">
        <w:rPr>
          <w:sz w:val="24"/>
          <w:szCs w:val="24"/>
        </w:rPr>
        <w:t>iznos predujma od 1.000,00 kn u Fond  za namirenje troškova stečajnog</w:t>
      </w:r>
      <w:r>
        <w:rPr>
          <w:sz w:val="24"/>
          <w:szCs w:val="24"/>
        </w:rPr>
        <w:t xml:space="preserve">  </w:t>
      </w:r>
      <w:r w:rsidR="00CA7AA4">
        <w:rPr>
          <w:sz w:val="24"/>
          <w:szCs w:val="24"/>
        </w:rPr>
        <w:t xml:space="preserve"> postupka, na račun Trgovačkog suda u Zagrebu, otvorenog u Hrvatskoj poštanskoj banci d.d. Zagreb, broj IBAN: HR9223900011300000460, model 05, s pozivom na broj 2001-</w:t>
      </w:r>
      <w:r w:rsidR="0012751D">
        <w:rPr>
          <w:sz w:val="24"/>
          <w:szCs w:val="24"/>
        </w:rPr>
        <w:t>36919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>
        <w:rPr>
          <w:sz w:val="24"/>
          <w:szCs w:val="24"/>
        </w:rPr>
        <w:t>proč</w:t>
      </w:r>
      <w:proofErr w:type="spellEnd"/>
      <w:r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170358" w:rsidP="00CA7AA4" w:rsidR="00170358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Predlagatelj – vjerovnik je sukladno čl. 109. st. 2. Stečajnog zakona (Narodne novine br. 71/15</w:t>
      </w:r>
      <w:r w:rsidR="00062FAD">
        <w:rPr>
          <w:sz w:val="24"/>
          <w:szCs w:val="24"/>
        </w:rPr>
        <w:t>,104/17,</w:t>
      </w:r>
      <w:r>
        <w:rPr>
          <w:sz w:val="24"/>
          <w:szCs w:val="24"/>
        </w:rPr>
        <w:t xml:space="preserve"> dalje SZ-a), podnio prijedlog za otvaranje stečajnog postupka nad dužnikom </w:t>
      </w:r>
      <w:r w:rsidR="00062FAD" w:rsidRPr="00231B74">
        <w:rPr>
          <w:sz w:val="24"/>
          <w:szCs w:val="24"/>
        </w:rPr>
        <w:t>STRADA d.o.o. za trgovinu i usluge, Zagreb (Grad Zagreb),Slavonska avenija 53, OIB 78360592576</w:t>
      </w:r>
      <w:r>
        <w:rPr>
          <w:sz w:val="24"/>
          <w:szCs w:val="24"/>
        </w:rPr>
        <w:t>, a pre</w:t>
      </w:r>
      <w:r w:rsidR="00BB3A83">
        <w:rPr>
          <w:sz w:val="24"/>
          <w:szCs w:val="24"/>
        </w:rPr>
        <w:t>dlagatelj je</w:t>
      </w:r>
      <w:r w:rsidR="0012751D" w:rsidRPr="0012751D">
        <w:rPr>
          <w:sz w:val="24"/>
          <w:szCs w:val="24"/>
        </w:rPr>
        <w:t xml:space="preserve"> Erste&amp;</w:t>
      </w:r>
      <w:proofErr w:type="spellStart"/>
      <w:r w:rsidR="0012751D" w:rsidRPr="0012751D">
        <w:rPr>
          <w:sz w:val="24"/>
          <w:szCs w:val="24"/>
        </w:rPr>
        <w:t>Steiermarkische</w:t>
      </w:r>
      <w:proofErr w:type="spellEnd"/>
      <w:r w:rsidR="0012751D" w:rsidRPr="0012751D">
        <w:rPr>
          <w:sz w:val="24"/>
          <w:szCs w:val="24"/>
        </w:rPr>
        <w:t xml:space="preserve"> Bank d.d. Rijeka, Jadranski trg 3a, OIB 23057039320</w:t>
      </w:r>
      <w:r w:rsidR="00BB3A8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E40DC" w:rsidP="00CA7AA4" w:rsidR="00CA7AA4" w:rsidRPr="00D37770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</w:t>
      </w:r>
      <w:r w:rsidRPr="00D37770">
        <w:rPr>
          <w:sz w:val="24"/>
          <w:szCs w:val="24"/>
        </w:rPr>
        <w:t xml:space="preserve">, </w:t>
      </w:r>
      <w:r w:rsidR="00CF7D3C">
        <w:rPr>
          <w:sz w:val="24"/>
          <w:szCs w:val="24"/>
        </w:rPr>
        <w:t>11</w:t>
      </w:r>
      <w:r w:rsidR="00CA7AA4" w:rsidRPr="00D37770">
        <w:rPr>
          <w:sz w:val="24"/>
          <w:szCs w:val="24"/>
        </w:rPr>
        <w:t xml:space="preserve">. </w:t>
      </w:r>
      <w:r w:rsidR="00062FAD" w:rsidRPr="00D37770">
        <w:rPr>
          <w:sz w:val="24"/>
          <w:szCs w:val="24"/>
        </w:rPr>
        <w:t>ožujka 2019</w:t>
      </w:r>
      <w:r w:rsidR="00CA7AA4" w:rsidRPr="00D37770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F86986">
        <w:rPr>
          <w:sz w:val="24"/>
          <w:szCs w:val="24"/>
        </w:rPr>
        <w:t>,v.r.</w:t>
      </w: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F86986" w:rsidP="00692346" w:rsidR="00F86986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F86986" w:rsidP="00F86986" w:rsidR="002B4A0D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bookmarkStart w:name="_GoBack" w:id="0"/>
      <w:bookmarkEnd w:id="0"/>
      <w:proofErr w:type="spellEnd"/>
    </w:p>
    <w:sectPr w:rsidSect="005A530A" w:rsidR="002B4A0D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986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12751D">
          <w:rPr>
            <w:sz w:val="24"/>
          </w:rPr>
          <w:t>369/19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62FAD"/>
    <w:rsid w:val="000F6013"/>
    <w:rsid w:val="0012751D"/>
    <w:rsid w:val="001608BA"/>
    <w:rsid w:val="00165D40"/>
    <w:rsid w:val="00170358"/>
    <w:rsid w:val="00234474"/>
    <w:rsid w:val="00280EFD"/>
    <w:rsid w:val="002B4A0D"/>
    <w:rsid w:val="002F6152"/>
    <w:rsid w:val="00334268"/>
    <w:rsid w:val="003D2C03"/>
    <w:rsid w:val="004919AB"/>
    <w:rsid w:val="004A45B3"/>
    <w:rsid w:val="004D40CF"/>
    <w:rsid w:val="004F7144"/>
    <w:rsid w:val="00540E95"/>
    <w:rsid w:val="00563AF3"/>
    <w:rsid w:val="005A530A"/>
    <w:rsid w:val="005E3196"/>
    <w:rsid w:val="006E40DC"/>
    <w:rsid w:val="0090551F"/>
    <w:rsid w:val="00941952"/>
    <w:rsid w:val="009D164C"/>
    <w:rsid w:val="009F34A2"/>
    <w:rsid w:val="00A90AAF"/>
    <w:rsid w:val="00B25E5B"/>
    <w:rsid w:val="00B50C17"/>
    <w:rsid w:val="00B70107"/>
    <w:rsid w:val="00BB3A83"/>
    <w:rsid w:val="00CA7AA4"/>
    <w:rsid w:val="00CF7D3C"/>
    <w:rsid w:val="00D03905"/>
    <w:rsid w:val="00D37770"/>
    <w:rsid w:val="00D91F49"/>
    <w:rsid w:val="00DC76B0"/>
    <w:rsid w:val="00DE42A3"/>
    <w:rsid w:val="00F71618"/>
    <w:rsid w:val="00F7261E"/>
    <w:rsid w:val="00F86986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9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6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986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9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6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986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St-369/2019-4</izvorni_sadrzaj>
    <derivirana_varijabla naziv="DomainObject.Oznaka_1">St-369/2019-4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2019.</izvorni_sadrzaj>
    <derivirana_varijabla naziv="DomainObject.Predmet.DatumOsnivanja_1">11.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St-369/2019</izvorni_sadrzaj>
    <derivirana_varijabla naziv="DomainObject.Predmet.OznakaBroj_1">St-369/2019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AFRIEL ANGEL j.d.o.o. za usluge zastupanog po punomoćniku Darija Koščak; Igor Svilar</izvorni_sadrzaj>
    <derivirana_varijabla naziv="DomainObject.Predmet.ProtustrankaFormated_1">  AFRIEL ANGEL j.d.o.o. za usluge zastupanog po punomoćniku Darija Koščak; Igor Svilar</derivirana_varijabla>
  </DomainObject.Predmet.ProtustrankaFormated>
  <DomainObject.Predmet.ProtustrankaFormatedOIB>
    <izvorni_sadrzaj>  AFRIEL ANGEL j.d.o.o. za usluge, OIB 10880724800 zastupanog po punomoćniku Darija Koščak; Igor Svilar</izvorni_sadrzaj>
    <derivirana_varijabla naziv="DomainObject.Predmet.ProtustrankaFormatedOIB_1">  AFRIEL ANGEL j.d.o.o. za usluge, OIB 10880724800 zastupanog po punomoćniku Darija Koščak; Igor Svilar</derivirana_varijabla>
  </DomainObject.Predmet.ProtustrankaFormatedOIB>
  <DomainObject.Predmet.ProtustrankaFormatedWithAdress>
    <izvorni_sadrzaj> AFRIEL ANGEL j.d.o.o. za usluge, Zavrtnica 3/1, 10000 Zagreb zastupanog po punomoćniku Darija Koščak; Igor Svilar</izvorni_sadrzaj>
    <derivirana_varijabla naziv="DomainObject.Predmet.ProtustrankaFormatedWithAdress_1"> AFRIEL ANGEL j.d.o.o. za usluge, Zavrtnica 3/1, 10000 Zagreb zastupanog po punomoćniku Darija Koščak; Igor Svilar</derivirana_varijabla>
  </DomainObject.Predmet.ProtustrankaFormatedWithAdress>
  <DomainObject.Predmet.ProtustrankaFormatedWithAdressOIB>
    <izvorni_sadrzaj> AFRIEL ANGEL j.d.o.o. za usluge, OIB 10880724800, Zavrtnica 3/1, 10000 Zagreb zastupanog po punomoćniku Darija Koščak; Igor Svilar</izvorni_sadrzaj>
    <derivirana_varijabla naziv="DomainObject.Predmet.ProtustrankaFormatedWithAdressOIB_1"> AFRIEL ANGEL j.d.o.o. za usluge, OIB 10880724800, Zavrtnica 3/1, 10000 Zagreb zastupanog po punomoćniku Darija Koščak; Igor Svilar</derivirana_varijabla>
  </DomainObject.Predmet.ProtustrankaFormatedWithAdressOIB>
  <DomainObject.Predmet.ProtustrankaWithAdress>
    <izvorni_sadrzaj>AFRIEL ANGEL j.d.o.o. za usluge Zavrtnica 3/1, 10000 Zagreb</izvorni_sadrzaj>
    <derivirana_varijabla naziv="DomainObject.Predmet.ProtustrankaWithAdress_1">AFRIEL ANGEL j.d.o.o. za usluge Zavrtnica 3/1, 10000 Zagreb</derivirana_varijabla>
  </DomainObject.Predmet.ProtustrankaWithAdress>
  <DomainObject.Predmet.ProtustrankaWithAdressOIB>
    <izvorni_sadrzaj>AFRIEL ANGEL j.d.o.o. za usluge, OIB 10880724800, Zavrtnica 3/1, 10000 Zagreb</izvorni_sadrzaj>
    <derivirana_varijabla naziv="DomainObject.Predmet.ProtustrankaWithAdressOIB_1">AFRIEL ANGEL j.d.o.o. za usluge, OIB 10880724800, Zavrtnica 3/1, 10000 Zagreb</derivirana_varijabla>
  </DomainObject.Predmet.ProtustrankaWithAdressOIB>
  <DomainObject.Predmet.ProtustrankaNazivFormated>
    <izvorni_sadrzaj>AFRIEL ANGEL j.d.o.o. za usluge</izvorni_sadrzaj>
    <derivirana_varijabla naziv="DomainObject.Predmet.ProtustrankaNazivFormated_1">AFRIEL ANGEL j.d.o.o. za usluge</derivirana_varijabla>
  </DomainObject.Predmet.ProtustrankaNazivFormated>
  <DomainObject.Predmet.ProtustrankaNazivFormatedOIB>
    <izvorni_sadrzaj>AFRIEL ANGEL j.d.o.o. za usluge, OIB 10880724800</izvorni_sadrzaj>
    <derivirana_varijabla naziv="DomainObject.Predmet.ProtustrankaNazivFormatedOIB_1">AFRIEL ANGEL j.d.o.o. za usluge, OIB 10880724800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BUTERIN&amp;POSAVEC odvjetničko društvo, društvo s ograničenom odgovornošću</izvorni_sadrzaj>
    <derivirana_varijabla naziv="DomainObject.Predmet.StrankaFormated_1">  ERSTE&amp;STEIERMÄRKISCHE BANKA dioničko društvo zastupanog po punomoćniku BUTERIN&amp;POSAVEC odvjetničko društvo, društvo s ograničenom odgovornošću</derivirana_varijabla>
  </DomainObject.Predmet.StrankaFormated>
  <DomainObject.Predmet.StrankaFormatedOIB>
    <izvorni_sadrzaj>  ERSTE&amp;STEIERMÄRKISCHE BANKA dioničko društvo, OIB 23057039320 zastupanog po punomoćniku BUTERIN&amp;POSAVEC odvjetničko društvo, društvo s ograničenom odgovornošću</izvorni_sadrzaj>
    <derivirana_varijabla naziv="DomainObject.Predmet.StrankaFormatedOIB_1">  ERSTE&amp;STEIERMÄRKISCHE BANKA dioničko društvo, OIB 23057039320 zastupanog po punomoćniku BUTERIN&amp;POSAVEC odvjetničko društvo, društvo s ograničenom odgovornošću</derivirana_varijabla>
  </DomainObject.Predmet.StrankaFormatedOIB>
  <DomainObject.Predmet.StrankaFormatedWithAdress>
    <izvorni_sadrzaj> ERSTE&amp;STEIERMÄRKISCHE BANKA dioničko društvo, Jadranski Trg 3a, 51000 Rijeka zastupanog po punomoćniku BUTERIN&amp;POSAVEC odvjetničko društvo, društvo s ograničenom odgovornošću</izvorni_sadrzaj>
    <derivirana_varijabla naziv="DomainObject.Predmet.StrankaFormatedWithAdress_1"> ERSTE&amp;STEIERMÄRKISCHE BANKA dioničko društvo, Jadranski Trg 3a, 51000 Rijeka zastupanog po punomoćniku BUTERIN&amp;POSAVEC odvjetničko društvo, društvo s ograničenom odgovornošću</derivirana_varijabla>
  </DomainObject.Predmet.StrankaFormatedWithAdress>
  <DomainObject.Predmet.StrankaFormatedWithAdressOIB>
    <izvorni_sadrzaj> ERSTE&amp;STEIERMÄRKISCHE BANKA dioničko društvo, OIB 23057039320, Jadranski Trg 3a, 51000 Rijeka zastupanog po punomoćniku BUTERIN&amp;POSAVEC odvjetničko društvo, društvo s ograničenom odgovornošću</izvorni_sadrzaj>
    <derivirana_varijabla naziv="DomainObject.Predmet.StrankaFormatedWithAdressOIB_1"> ERSTE&amp;STEIERMÄRKISCHE BANKA dioničko društvo, OIB 23057039320, Jadranski Trg 3a, 51000 Rijeka zastupanog po punomoćniku BUTERIN&amp;POSAVEC odvjetničko društvo, društvo s ograničenom odgovornošću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ERSTE&amp;STEIERMÄRKISCHE BANKA dioničko društvo zastupanog po punomoćniku BUTERIN&amp;POSAVEC odvjetničko društvo, društvo s ograničenom odgovornošću</item>
    </izvorni_sadrzaj>
    <derivirana_varijabla naziv="DomainObject.Predmet.StrankaListFormated_1">
      <item>ERSTE&amp;STEIERMÄRKISCHE BANKA dioničko društvo zastupanog po punomoćniku BUTERIN&amp;POSAVEC odvjetničko društvo, društvo s ograničenom odgovornošću</item>
    </derivirana_varijabla>
  </DomainObject.Predmet.StrankaListFormated>
  <DomainObject.Predmet.StrankaListFormatedOIB>
    <izvorni_sadrzaj>
      <item>ERSTE&amp;STEIERMÄRKISCHE BANKA dioničko društvo, OIB 23057039320 zastupanog po punomoćniku BUTERIN&amp;POSAVEC odvjetničko društvo, društvo s ograničenom odgovornošću</item>
    </izvorni_sadrzaj>
    <derivirana_varijabla naziv="DomainObject.Predmet.StrankaListFormatedOIB_1">
      <item>ERSTE&amp;STEIERMÄRKISCHE BANKA dioničko društvo, OIB 23057039320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ERSTE&amp;STEIERMÄRKISCHE BANKA dioničko društvo, Jadranski Trg 3a, 51000 Rijeka zastupanog po punomoćniku BUTERIN&amp;POSAVEC odvjetničko društvo, društvo s ograničenom odgovornošću</item>
    </izvorni_sadrzaj>
    <derivirana_varijabla naziv="DomainObject.Predmet.StrankaListFormatedWithAdress_1">
      <item>ERSTE&amp;STEIERMÄRKISCHE BANKA dioničko društvo, Jadranski Trg 3a, 51000 Rijeka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 zastupanog po punomoćniku BUTERIN&amp;POSAVEC odvjetničko društvo, društvo s ograničenom odgovornošću</item>
    </izvorni_sadrzaj>
    <derivirana_varijabla naziv="DomainObject.Predmet.StrankaListFormatedWithAdressOIB_1">
      <item>ERSTE&amp;STEIERMÄRKISCHE BANKA dioničko društvo, OIB 23057039320, Jadranski Trg 3a, 51000 Rijeka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AFRIEL ANGEL j.d.o.o. za usluge zastupanog po punomoćniku Darija Koščak; Igor Svilar</item>
    </izvorni_sadrzaj>
    <derivirana_varijabla naziv="DomainObject.Predmet.ProtuStrankaListFormated_1">
      <item>AFRIEL ANGEL j.d.o.o. za usluge zastupanog po punomoćniku Darija Koščak; Igor Svilar</item>
    </derivirana_varijabla>
  </DomainObject.Predmet.ProtuStrankaListFormated>
  <DomainObject.Predmet.ProtuStrankaListFormatedOIB>
    <izvorni_sadrzaj>
      <item>AFRIEL ANGEL j.d.o.o. za usluge, OIB 10880724800 zastupanog po punomoćniku Darija Koščak; Igor Svilar</item>
    </izvorni_sadrzaj>
    <derivirana_varijabla naziv="DomainObject.Predmet.ProtuStrankaListFormatedOIB_1">
      <item>AFRIEL ANGEL j.d.o.o. za usluge, OIB 10880724800 zastupanog po punomoćniku Darija Koščak; Igor Svilar</item>
    </derivirana_varijabla>
  </DomainObject.Predmet.ProtuStrankaListFormatedOIB>
  <DomainObject.Predmet.ProtuStrankaListFormatedWithAdress>
    <izvorni_sadrzaj>
      <item>AFRIEL ANGEL j.d.o.o. za usluge, Zavrtnica 3/1, 10000 Zagreb zastupanog po punomoćniku Darija Koščak; Igor Svilar</item>
    </izvorni_sadrzaj>
    <derivirana_varijabla naziv="DomainObject.Predmet.ProtuStrankaListFormatedWithAdress_1">
      <item>AFRIEL ANGEL j.d.o.o. za usluge, Zavrtnica 3/1, 10000 Zagreb zastupanog po punomoćniku Darija Koščak; Igor Svilar</item>
    </derivirana_varijabla>
  </DomainObject.Predmet.ProtuStrankaListFormatedWithAdress>
  <DomainObject.Predmet.ProtuStrankaListFormatedWithAdressOIB>
    <izvorni_sadrzaj>
      <item>AFRIEL ANGEL j.d.o.o. za usluge, OIB 10880724800, Zavrtnica 3/1, 10000 Zagreb zastupanog po punomoćniku Darija Koščak; Igor Svilar</item>
    </izvorni_sadrzaj>
    <derivirana_varijabla naziv="DomainObject.Predmet.ProtuStrankaListFormatedWithAdressOIB_1">
      <item>AFRIEL ANGEL j.d.o.o. za usluge, OIB 10880724800, Zavrtnica 3/1, 10000 Zagreb zastupanog po punomoćniku Darija Koščak; Igor Svilar</item>
    </derivirana_varijabla>
  </DomainObject.Predmet.ProtuStrankaListFormatedWithAdressOIB>
  <DomainObject.Predmet.ProtuStrankaListNazivFormated>
    <izvorni_sadrzaj>
      <item>AFRIEL ANGEL j.d.o.o. za usluge</item>
    </izvorni_sadrzaj>
    <derivirana_varijabla naziv="DomainObject.Predmet.ProtuStrankaListNazivFormated_1">
      <item>AFRIEL ANGEL j.d.o.o. za usluge</item>
    </derivirana_varijabla>
  </DomainObject.Predmet.ProtuStrankaListNazivFormated>
  <DomainObject.Predmet.ProtuStrankaListNazivFormatedOIB>
    <izvorni_sadrzaj>
      <item>AFRIEL ANGEL j.d.o.o. za usluge, OIB 10880724800</item>
    </izvorni_sadrzaj>
    <derivirana_varijabla naziv="DomainObject.Predmet.ProtuStrankaListNazivFormatedOIB_1">
      <item>AFRIEL ANGEL j.d.o.o. za usluge, OIB 10880724800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ERSTE&amp;STEIERMÄRKISCHE BANKA dioničko društvo</item>
      <item>Igor Svilar punomoćnik sudionika u postupku AFRIEL ANGEL j.d.o.o. za usluge</item>
      <item>Darija Koščak punomoćnica sudionika u postupku AFRIEL ANGEL j.d.o.o. za usluge</item>
    </izvorni_sadrzaj>
    <derivirana_varijabla naziv="DomainObject.Predmet.OstaliListFormated_1">
      <item>BUTERIN&amp;POSAVEC odvjetničko društvo, društvo s ograničenom odgovornošću punomoćnik sudionika u postupku ERSTE&amp;STEIERMÄRKISCHE BANKA dioničko društvo</item>
      <item>Igor Svilar punomoćnik sudionika u postupku AFRIEL ANGEL j.d.o.o. za usluge</item>
      <item>Darija Koščak punomoćnica sudionika u postupku AFRIEL ANGEL j.d.o.o. za usluge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ERSTE&amp;STEIERMÄRKISCHE BANKA dioničko društvo</item>
      <item>Igor Svilar, OIB 55678665212 punomoćnik sudionika u postupku AFRIEL ANGEL j.d.o.o. za usluge</item>
      <item>Darija Koščak, OIB 40277940494 punomoćnica sudionika u postupku AFRIEL ANGEL j.d.o.o. za usluge</item>
    </izvorni_sadrzaj>
    <derivirana_varijabla naziv="DomainObject.Predmet.OstaliListFormatedOIB_1">
      <item>BUTERIN&amp;POSAVEC odvjetničko društvo, društvo s ograničenom odgovornošću, OIB 88443826619 punomoćnik sudionika u postupku ERSTE&amp;STEIERMÄRKISCHE BANKA dioničko društvo</item>
      <item>Igor Svilar, OIB 55678665212 punomoćnik sudionika u postupku AFRIEL ANGEL j.d.o.o. za usluge</item>
      <item>Darija Koščak, OIB 40277940494 punomoćnica sudionika u postupku AFRIEL ANGEL j.d.o.o. za usluge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 punomoćnik sudionika u postupku ERSTE&amp;STEIERMÄRKISCHE BANKA dioničko društvo</item>
      <item>Igor Svilar, Gredička 23, 10000 Zagreb punomoćnik sudionika u postupku AFRIEL ANGEL j.d.o.o. za usluge</item>
      <item>Darija Koščak, Ulica Hrvatskih Branitelja 13, 10000 Zagreb punomoćnica sudionika u postupku AFRIEL ANGEL j.d.o.o. za usluge</item>
    </izvorni_sadrzaj>
    <derivirana_varijabla naziv="DomainObject.Predmet.OstaliListFormatedWithAdress_1">
      <item>BUTERIN&amp;POSAVEC odvjetničko društvo, društvo s ograničenom odgovornošću, Draškovićeva 82, 10000 Zagreb punomoćnik sudionika u postupku ERSTE&amp;STEIERMÄRKISCHE BANKA dioničko društvo</item>
      <item>Igor Svilar, Gredička 23, 10000 Zagreb punomoćnik sudionika u postupku AFRIEL ANGEL j.d.o.o. za usluge</item>
      <item>Darija Koščak, Ulica Hrvatskih Branitelja 13, 10000 Zagreb punomoćnica sudionika u postupku AFRIEL ANGEL j.d.o.o. za usluge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 punomoćnik sudionika u postupku ERSTE&amp;STEIERMÄRKISCHE BANKA dioničko društvo</item>
      <item>Igor Svilar, OIB 55678665212, Gredička 23, 10000 Zagreb punomoćnik sudionika u postupku AFRIEL ANGEL j.d.o.o. za usluge</item>
      <item>Darija Koščak, OIB 40277940494, Ulica Hrvatskih Branitelja 13, 10000 Zagreb punomoćnica sudionika u postupku AFRIEL ANGEL j.d.o.o. za usluge</item>
    </izvorni_sadrzaj>
    <derivirana_varijabla naziv="DomainObject.Predmet.OstaliListFormatedWithAdressOIB_1">
      <item>BUTERIN&amp;POSAVEC odvjetničko društvo, društvo s ograničenom odgovornošću, OIB 88443826619, Draškovićeva 82, 10000 Zagreb punomoćnik sudionika u postupku ERSTE&amp;STEIERMÄRKISCHE BANKA dioničko društvo</item>
      <item>Igor Svilar, OIB 55678665212, Gredička 23, 10000 Zagreb punomoćnik sudionika u postupku AFRIEL ANGEL j.d.o.o. za usluge</item>
      <item>Darija Koščak, OIB 40277940494, Ulica Hrvatskih Branitelja 13, 10000 Zagreb punomoćnica sudionika u postupku AFRIEL ANGEL j.d.o.o. za usluge</item>
    </derivirana_varijabla>
  </DomainObject.Predmet.OstaliListFormatedWithAdressOIB>
  <DomainObject.Predmet.OstaliListNazivFormated>
    <izvorni_sadrzaj>
      <item>BUTERIN&amp;POSAVEC odvjetničko društvo, društvo s ograničenom odgovornošću</item>
      <item>Igor Svilar</item>
      <item>Darija Koščak</item>
    </izvorni_sadrzaj>
    <derivirana_varijabla naziv="DomainObject.Predmet.OstaliListNazivFormated_1">
      <item>BUTERIN&amp;POSAVEC odvjetničko društvo, društvo s ograničenom odgovornošću</item>
      <item>Igor Svilar</item>
      <item>Darija Koščak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Igor Svilar, OIB 55678665212</item>
      <item>Darija Koščak, OIB 40277940494</item>
    </izvorni_sadrzaj>
    <derivirana_varijabla naziv="DomainObject.Predmet.OstaliListNazivFormatedOIB_1">
      <item>BUTERIN&amp;POSAVEC odvjetničko društvo, društvo s ograničenom odgovornošću, OIB 88443826619</item>
      <item>Igor Svilar, OIB 55678665212</item>
      <item>Darija Koščak, OIB 40277940494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St-369/2019-4</izvorni_sadrzaj>
    <derivirana_varijabla naziv="DomainObject.PoslovniBrojDokumenta_1">St-369/2019-4</derivirana_varijabla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AFRIEL ANGEL j.d.o.o. za usluge</izvorni_sadrzaj>
    <derivirana_varijabla naziv="DomainObject.Predmet.ProtustrankaIDrugi_1">AFRIEL ANGEL j.d.o.o. za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AFRIEL ANGEL j.d.o.o. za usluge, OIB 10880724800, Zavrtnica 3/1, 10000 Zagreb</izvorni_sadrzaj>
    <derivirana_varijabla naziv="DomainObject.Predmet.ProtustrankaIDrugiAdressOIB_1">AFRIEL ANGEL j.d.o.o. za usluge, OIB 10880724800, Zavrtnica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AFRIEL ANGEL j.d.o.o. za usluge</item>
      <item>BUTERIN&amp;POSAVEC odvjetničko društvo, društvo s ograničenom odgovornošću</item>
      <item>Igor Svilar</item>
      <item>Darija Koščak</item>
    </izvorni_sadrzaj>
    <derivirana_varijabla naziv="DomainObject.Predmet.SudioniciListNaziv_1">
      <item>ERSTE&amp;STEIERMÄRKISCHE BANKA dioničko društvo</item>
      <item>AFRIEL ANGEL j.d.o.o. za usluge</item>
      <item>BUTERIN&amp;POSAVEC odvjetničko društvo, društvo s ograničenom odgovornošću</item>
      <item>Igor Svilar</item>
      <item>Darija Koščak</item>
    </derivirana_varijabla>
  </DomainObject.Predmet.SudioniciListNaziv>
  <DomainObject.Predmet.SudioniciListAdressOIB>
    <izvorni_sadrzaj>
      <item>ERSTE&amp;STEIERMÄRKISCHE BANKA dioničko društvo, OIB 23057039320, Jadranski Trg 3a,51000 Rijeka</item>
      <item>AFRIEL ANGEL j.d.o.o. za usluge, OIB 10880724800, Zavrtnica 3/1,10000 Zagreb</item>
      <item>BUTERIN&amp;POSAVEC odvjetničko društvo, društvo s ograničenom odgovornošću, OIB 88443826619, Draškovićeva 82,10000 Zagreb</item>
      <item>Igor Svilar, OIB 55678665212, Gredička 23,10000 Zagreb</item>
      <item>Darija Koščak, OIB 40277940494, Ulica Hrvatskih Branitelja 13,10000 Zagreb</item>
    </izvorni_sadrzaj>
    <derivirana_varijabla naziv="DomainObject.Predmet.SudioniciListAdressOIB_1">
      <item>ERSTE&amp;STEIERMÄRKISCHE BANKA dioničko društvo, OIB 23057039320, Jadranski Trg 3a,51000 Rijeka</item>
      <item>AFRIEL ANGEL j.d.o.o. za usluge, OIB 10880724800, Zavrtnica 3/1,10000 Zagreb</item>
      <item>BUTERIN&amp;POSAVEC odvjetničko društvo, društvo s ograničenom odgovornošću, OIB 88443826619, Draškovićeva 82,10000 Zagreb</item>
      <item>Igor Svilar, OIB 55678665212, Gredička 23,10000 Zagreb</item>
      <item>Darija Koščak, OIB 40277940494, Ulica Hrvatskih Branitelja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10880724800</item>
      <item>, OIB 88443826619</item>
      <item>, OIB 55678665212</item>
      <item>, OIB 40277940494</item>
    </izvorni_sadrzaj>
    <derivirana_varijabla naziv="DomainObject.Predmet.SudioniciListNazivOIB_1">
      <item>, OIB 23057039320</item>
      <item>, OIB 10880724800</item>
      <item>, OIB 88443826619</item>
      <item>, OIB 55678665212</item>
      <item>, OIB 40277940494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St-1538/2017</izvorni_sadrzaj>
    <derivirana_varijabla naziv="DomainObject.Predmet.OznakaNizestupanjskogPredmeta_1">St-1538/2017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St-369/2019-3</izvorni_sadrzaj>
    <derivirana_varijabla naziv="DomainObject.PredzadnjaOdlukaIzPredmeta.Oznaka_1">St-369/2019-3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4181</properties:Characters>
  <properties:Lines>107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2019-03-08T10:09:00Z</dcterms:created>
  <dc:creator>Monika Grbac</dc:creator>
  <cp:lastModifiedBy>Monika Grbac</cp:lastModifiedBy>
  <cp:lastPrinted>2018-10-18T09:30:00Z</cp:lastPrinted>
  <dcterms:modified xmlns:xsi="http://www.w3.org/2001/XMLSchema-instance" xsi:type="dcterms:W3CDTF">2019-03-11T07:48:00Z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St-369/2019-4 / Odluka - Rješenje - trošak (st-369-19.docx)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