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68db" w14:paraId="7ce68db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56000" cx="565345"/>
            <wp:effectExtent b="635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5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A2372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St-4940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634DCD" w:rsidRPr="00634DCD">
        <w:t>HUMANITARNA MREŽA HRVATSKE</w:t>
      </w:r>
      <w:r w:rsidR="00634DCD">
        <w:t xml:space="preserve"> OIB: </w:t>
      </w:r>
      <w:r w:rsidR="00634DCD" w:rsidRPr="00634DCD">
        <w:t>17217209610</w:t>
      </w:r>
      <w:r w:rsidR="00634DCD">
        <w:t xml:space="preserve"> iz Zagreba, Kruge 44 </w:t>
      </w:r>
      <w:r w:rsidR="007C052C">
        <w:t xml:space="preserve">dana </w:t>
      </w:r>
      <w:r w:rsidR="009C1F6F">
        <w:t>04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634DCD" w:rsidRPr="00634DCD">
        <w:t xml:space="preserve">HUMANITARNA MREŽA HRVATSKE OIB: 17217209610 iz Zagreba, Kruge 44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C9207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634DCD">
        <w:t xml:space="preserve"> </w:t>
      </w:r>
      <w:r w:rsidR="00634DCD" w:rsidRPr="00634DCD">
        <w:t>HUMANITARNA MREŽA HRVATSKE OIB: 17217209610 iz Zagreba, Kruge 44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</w:t>
        </w:r>
        <w:r w:rsidR="00A23722">
          <w:t xml:space="preserve">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83C7F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A23722">
          <w:t xml:space="preserve">                               70.St-4940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34DCD"/>
    <w:rsid w:val="006E1039"/>
    <w:rsid w:val="006E4E2E"/>
    <w:rsid w:val="007C052C"/>
    <w:rsid w:val="0092290B"/>
    <w:rsid w:val="009C1F6F"/>
    <w:rsid w:val="00A01C56"/>
    <w:rsid w:val="00A167C6"/>
    <w:rsid w:val="00A23722"/>
    <w:rsid w:val="00A62139"/>
    <w:rsid w:val="00B83C7F"/>
    <w:rsid w:val="00B95F85"/>
    <w:rsid w:val="00C40A6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83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C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C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C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C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83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C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C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C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C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4940</izvorni_sadrzaj>
    <derivirana_varijabla naziv="DomainObject.Predmet.Broj_1">4940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St-4940/2015</izvorni_sadrzaj>
    <derivirana_varijabla naziv="DomainObject.Predmet.OznakaBroj_1">St-4940/2015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MREŽA HRVATSKE zastupanog po punomoćniku DUŠAN GRUBOR</izvorni_sadrzaj>
    <derivirana_varijabla naziv="DomainObject.Predmet.ProtustrankaFormated_1">  HUMANITARNA MREŽA HRVATSKE zastupanog po punomoćniku DUŠAN GRUBOR</derivirana_varijabla>
  </DomainObject.Predmet.ProtustrankaFormated>
  <DomainObject.Predmet.ProtustrankaFormatedOIB>
    <izvorni_sadrzaj>  HUMANITARNA MREŽA HRVATSKE, OIB 17217209610 zastupanog po punomoćniku DUŠAN GRUBOR</izvorni_sadrzaj>
    <derivirana_varijabla naziv="DomainObject.Predmet.ProtustrankaFormatedOIB_1">  HUMANITARNA MREŽA HRVATSKE, OIB 17217209610 zastupanog po punomoćniku DUŠAN GRUBOR</derivirana_varijabla>
  </DomainObject.Predmet.ProtustrankaFormatedOIB>
  <DomainObject.Predmet.ProtustrankaFormatedWithAdress>
    <izvorni_sadrzaj> HUMANITARNA MREŽA HRVATSKE, KRUGE 44, 10000 Zagreb zastupanog po punomoćniku DUŠAN GRUBOR</izvorni_sadrzaj>
    <derivirana_varijabla naziv="DomainObject.Predmet.ProtustrankaFormatedWithAdress_1"> HUMANITARNA MREŽA HRVATSKE, KRUGE 44, 10000 Zagreb zastupanog po punomoćniku DUŠAN GRUBOR</derivirana_varijabla>
  </DomainObject.Predmet.ProtustrankaFormatedWithAdress>
  <DomainObject.Predmet.ProtustrankaFormatedWithAdressOIB>
    <izvorni_sadrzaj> HUMANITARNA MREŽA HRVATSKE, OIB 17217209610, KRUGE 44, 10000 Zagreb zastupanog po punomoćniku DUŠAN GRUBOR</izvorni_sadrzaj>
    <derivirana_varijabla naziv="DomainObject.Predmet.ProtustrankaFormatedWithAdressOIB_1"> HUMANITARNA MREŽA HRVATSKE, OIB 17217209610, KRUGE 44, 10000 Zagreb zastupanog po punomoćniku DUŠAN GRUBOR</derivirana_varijabla>
  </DomainObject.Predmet.ProtustrankaFormatedWithAdressOIB>
  <DomainObject.Predmet.ProtustrankaWithAdress>
    <izvorni_sadrzaj>HUMANITARNA MREŽA HRVATSKE KRUGE 44, 10000 Zagreb</izvorni_sadrzaj>
    <derivirana_varijabla naziv="DomainObject.Predmet.ProtustrankaWithAdress_1">HUMANITARNA MREŽA HRVATSKE KRUGE 44, 10000 Zagreb</derivirana_varijabla>
  </DomainObject.Predmet.ProtustrankaWithAdress>
  <DomainObject.Predmet.ProtustrankaWithAdressOIB>
    <izvorni_sadrzaj>HUMANITARNA MREŽA HRVATSKE, OIB 17217209610, KRUGE 44, 10000 Zagreb</izvorni_sadrzaj>
    <derivirana_varijabla naziv="DomainObject.Predmet.ProtustrankaWithAdressOIB_1">HUMANITARNA MREŽA HRVATSKE, OIB 17217209610, KRUGE 44, 10000 Zagreb</derivirana_varijabla>
  </DomainObject.Predmet.ProtustrankaWithAdressOIB>
  <DomainObject.Predmet.ProtustrankaNazivFormated>
    <izvorni_sadrzaj>HUMANITARNA MREŽA HRVATSKE</izvorni_sadrzaj>
    <derivirana_varijabla naziv="DomainObject.Predmet.ProtustrankaNazivFormated_1">HUMANITARNA MREŽA HRVATSKE</derivirana_varijabla>
  </DomainObject.Predmet.ProtustrankaNazivFormated>
  <DomainObject.Predmet.ProtustrankaNazivFormatedOIB>
    <izvorni_sadrzaj>HUMANITARNA MREŽA HRVATSKE, OIB 17217209610</izvorni_sadrzaj>
    <derivirana_varijabla naziv="DomainObject.Predmet.ProtustrankaNazivFormatedOIB_1">HUMANITARNA MREŽA HRVATSKE, OIB 17217209610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HUMANITARNA MREŽA HRVATSKE zastupanog po punomoćniku DUŠAN GRUBOR</item>
    </izvorni_sadrzaj>
    <derivirana_varijabla naziv="DomainObject.Predmet.ProtuStrankaListFormated_1">
      <item>HUMANITARNA MREŽA HRVATSKE zastupanog po punomoćniku DUŠAN GRUBOR</item>
    </derivirana_varijabla>
  </DomainObject.Predmet.ProtuStrankaListFormated>
  <DomainObject.Predmet.ProtuStrankaListFormatedOIB>
    <izvorni_sadrzaj>
      <item>HUMANITARNA MREŽA HRVATSKE, OIB 17217209610 zastupanog po punomoćniku DUŠAN GRUBOR</item>
    </izvorni_sadrzaj>
    <derivirana_varijabla naziv="DomainObject.Predmet.ProtuStrankaListFormatedOIB_1">
      <item>HUMANITARNA MREŽA HRVATSKE, OIB 17217209610 zastupanog po punomoćniku DUŠAN GRUBOR</item>
    </derivirana_varijabla>
  </DomainObject.Predmet.ProtuStrankaListFormatedOIB>
  <DomainObject.Predmet.ProtuStrankaListFormatedWithAdress>
    <izvorni_sadrzaj>
      <item>HUMANITARNA MREŽA HRVATSKE, KRUGE 44, 10000 Zagreb zastupanog po punomoćniku DUŠAN GRUBOR</item>
    </izvorni_sadrzaj>
    <derivirana_varijabla naziv="DomainObject.Predmet.ProtuStrankaListFormatedWithAdress_1">
      <item>HUMANITARNA MREŽA HRVATSKE, KRUGE 44, 10000 Zagreb zastupanog po punomoćniku DUŠAN GRUBOR</item>
    </derivirana_varijabla>
  </DomainObject.Predmet.ProtuStrankaListFormatedWithAdress>
  <DomainObject.Predmet.ProtuStrankaListFormatedWithAdressOIB>
    <izvorni_sadrzaj>
      <item>HUMANITARNA MREŽA HRVATSKE, OIB 17217209610, KRUGE 44, 10000 Zagreb zastupanog po punomoćniku DUŠAN GRUBOR</item>
    </izvorni_sadrzaj>
    <derivirana_varijabla naziv="DomainObject.Predmet.ProtuStrankaListFormatedWithAdressOIB_1">
      <item>HUMANITARNA MREŽA HRVATSKE, OIB 17217209610, KRUGE 44, 10000 Zagreb zastupanog po punomoćniku DUŠAN GRUBOR</item>
    </derivirana_varijabla>
  </DomainObject.Predmet.ProtuStrankaListFormatedWithAdressOIB>
  <DomainObject.Predmet.ProtuStrankaListNazivFormated>
    <izvorni_sadrzaj>
      <item>HUMANITARNA MREŽA HRVATSKE</item>
    </izvorni_sadrzaj>
    <derivirana_varijabla naziv="DomainObject.Predmet.ProtuStrankaListNazivFormated_1">
      <item>HUMANITARNA MREŽA HRVATSKE</item>
    </derivirana_varijabla>
  </DomainObject.Predmet.ProtuStrankaListNazivFormated>
  <DomainObject.Predmet.ProtuStrankaListNazivFormatedOIB>
    <izvorni_sadrzaj>
      <item>HUMANITARNA MREŽA HRVATSKE, OIB 17217209610</item>
    </izvorni_sadrzaj>
    <derivirana_varijabla naziv="DomainObject.Predmet.ProtuStrankaListNazivFormatedOIB_1">
      <item>HUMANITARNA MREŽA HRVATSKE, OIB 17217209610</item>
    </derivirana_varijabla>
  </DomainObject.Predmet.ProtuStrankaListNazivFormatedOIB>
  <DomainObject.Predmet.OstaliListFormated>
    <izvorni_sadrzaj>
      <item>DUŠAN GRUBOR punomoćnik sudionika u postupku HUMANITARNA MREŽA HRVATSKE</item>
    </izvorni_sadrzaj>
    <derivirana_varijabla naziv="DomainObject.Predmet.OstaliListFormated_1">
      <item>DUŠAN GRUBOR punomoćnik sudionika u postupku HUMANITARNA MREŽA HRVATSKE</item>
    </derivirana_varijabla>
  </DomainObject.Predmet.OstaliListFormated>
  <DomainObject.Predmet.OstaliListFormatedOIB>
    <izvorni_sadrzaj>
      <item>DUŠAN GRUBOR, OIB 17217209610 punomoćnik sudionika u postupku HUMANITARNA MREŽA HRVATSKE</item>
    </izvorni_sadrzaj>
    <derivirana_varijabla naziv="DomainObject.Predmet.OstaliListFormatedOIB_1">
      <item>DUŠAN GRUBOR, OIB 17217209610 punomoćnik sudionika u postupku HUMANITARNA MREŽA HRVATSKE</item>
    </derivirana_varijabla>
  </DomainObject.Predmet.OstaliListFormatedOIB>
  <DomainObject.Predmet.OstaliListFormatedWithAdress>
    <izvorni_sadrzaj>
      <item>DUŠAN GRUBOR, KRUGE 44, 10000 Zagreb punomoćnik sudionika u postupku HUMANITARNA MREŽA HRVATSKE</item>
    </izvorni_sadrzaj>
    <derivirana_varijabla naziv="DomainObject.Predmet.OstaliListFormatedWithAdress_1">
      <item>DUŠAN GRUBOR, KRUGE 44, 10000 Zagreb punomoćnik sudionika u postupku HUMANITARNA MREŽA HRVATSKE</item>
    </derivirana_varijabla>
  </DomainObject.Predmet.OstaliListFormatedWithAdress>
  <DomainObject.Predmet.OstaliListFormatedWithAdressOIB>
    <izvorni_sadrzaj>
      <item>DUŠAN GRUBOR, OIB 17217209610, KRUGE 44, 10000 Zagreb punomoćnik sudionika u postupku HUMANITARNA MREŽA HRVATSKE</item>
    </izvorni_sadrzaj>
    <derivirana_varijabla naziv="DomainObject.Predmet.OstaliListFormatedWithAdressOIB_1">
      <item>DUŠAN GRUBOR, OIB 17217209610, KRUGE 44, 10000 Zagreb punomoćnik sudionika u postupku HUMANITARNA MREŽA HRVATSKE</item>
    </derivirana_varijabla>
  </DomainObject.Predmet.OstaliListFormatedWithAdressOIB>
  <DomainObject.Predmet.OstaliListNazivFormated>
    <izvorni_sadrzaj>
      <item>DUŠAN GRUBOR</item>
    </izvorni_sadrzaj>
    <derivirana_varijabla naziv="DomainObject.Predmet.OstaliListNazivFormated_1">
      <item>DUŠAN GRUBOR</item>
    </derivirana_varijabla>
  </DomainObject.Predmet.OstaliListNazivFormated>
  <DomainObject.Predmet.OstaliListNazivFormatedOIB>
    <izvorni_sadrzaj>
      <item>DUŠAN GRUBOR, OIB 17217209610</item>
    </izvorni_sadrzaj>
    <derivirana_varijabla naziv="DomainObject.Predmet.OstaliListNazivFormatedOIB_1">
      <item>DUŠAN GRUBOR, OIB 17217209610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HUMANITARNA MREŽA HRVATSKE</izvorni_sadrzaj>
    <derivirana_varijabla naziv="DomainObject.Predmet.ProtustrankaIDrugi_1">HUMANITARNA MREŽA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HUMANITARNA MREŽA HRVATSKE, OIB 17217209610, KRUGE 44, 10000 Zagreb</izvorni_sadrzaj>
    <derivirana_varijabla naziv="DomainObject.Predmet.ProtustrankaIDrugiAdressOIB_1">HUMANITARNA MREŽA HRVATSKE, OIB 17217209610, KRUGE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HUMANITARNA MREŽA HRVATSKE</item>
      <item>DUŠAN GRUBOR</item>
    </izvorni_sadrzaj>
    <derivirana_varijabla naziv="DomainObject.Predmet.SudioniciListNaziv_1">
      <item>FINA Regionalni centar Zagreb</item>
      <item>HUMANITARNA MREŽA HRVATSKE</item>
      <item>DUŠAN GRUBOR</item>
    </derivirana_varijabla>
  </DomainObject.Predmet.SudioniciListNaziv>
  <DomainObject.Predmet.SudioniciListAdressOIB>
    <izvorni_sadrzaj>
      <item>FINA Regionalni centar Zagreb, OIB 85821130368, Trg svibanjskih žrtava 1995. 1,10000 Zagreb</item>
      <item>HUMANITARNA MREŽA HRVATSKE, OIB 17217209610, KRUGE 44,10000 Zagreb</item>
      <item>DUŠAN GRUBOR, OIB 17217209610, KRUGE 44,10000 Zagreb</item>
    </izvorni_sadrzaj>
    <derivirana_varijabla naziv="DomainObject.Predmet.SudioniciListAdressOIB_1">
      <item>FINA Regionalni centar Zagreb, OIB 85821130368, Trg svibanjskih žrtava 1995. 1,10000 Zagreb</item>
      <item>HUMANITARNA MREŽA HRVATSKE, OIB 17217209610, KRUGE 44,10000 Zagreb</item>
      <item>DUŠAN GRUBOR, OIB 17217209610, KRUGE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17217209610</item>
      <item>, OIB 17217209610</item>
    </izvorni_sadrzaj>
    <derivirana_varijabla naziv="DomainObject.Predmet.SudioniciListNazivOIB_1">
      <item>, OIB 85821130368</item>
      <item>, OIB 17217209610</item>
      <item>, OIB 17217209610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1693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2016-01-04T08:26:00Z</dcterms:created>
  <dc:creator>Maja Jurovicki</dc:creator>
  <cp:lastModifiedBy>Melanija Krilčić</cp:lastModifiedBy>
  <cp:lastPrinted>2016-01-21T06:47:00Z</cp:lastPrinted>
  <dcterms:modified xmlns:xsi="http://www.w3.org/2001/XMLSchema-instance" xsi:type="dcterms:W3CDTF">2016-01-21T06:47:00Z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