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0bc74" w14:paraId="c80bc74"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BA4423">
        <w:rPr>
          <w:b/>
          <w:sz w:val="22"/>
          <w:szCs w:val="22"/>
        </w:rPr>
        <w:t xml:space="preserve"> St-</w:t>
      </w:r>
      <w:r w:rsidR="008E1D79">
        <w:rPr>
          <w:b/>
          <w:sz w:val="22"/>
          <w:szCs w:val="22"/>
        </w:rPr>
        <w:t>725</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0A6B47" w:rsidR="001362B3" w:rsidRPr="00DF6116">
      <w:pPr>
        <w:ind w:firstLine="720" w:left="708"/>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proofErr w:type="spellStart"/>
      <w:r w:rsidR="00B64673">
        <w:rPr>
          <w:sz w:val="22"/>
          <w:szCs w:val="22"/>
        </w:rPr>
        <w:t>Franković</w:t>
      </w:r>
      <w:proofErr w:type="spellEnd"/>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8E1D79" w:rsidRPr="008E1D79">
        <w:rPr>
          <w:sz w:val="22"/>
          <w:szCs w:val="22"/>
        </w:rPr>
        <w:t xml:space="preserve">USTANOVA ZA ZDRAVSTVENU NJEGU U KUĆI FTC SPRČIĆ ,  Metković, Športska </w:t>
      </w:r>
      <w:proofErr w:type="spellStart"/>
      <w:r w:rsidR="008E1D79" w:rsidRPr="008E1D79">
        <w:rPr>
          <w:sz w:val="22"/>
          <w:szCs w:val="22"/>
        </w:rPr>
        <w:t>bb</w:t>
      </w:r>
      <w:proofErr w:type="spellEnd"/>
      <w:r w:rsidR="008E1D79" w:rsidRPr="008E1D79">
        <w:rPr>
          <w:sz w:val="22"/>
          <w:szCs w:val="22"/>
        </w:rPr>
        <w:t>, OIB: 71814734874</w:t>
      </w:r>
      <w:r w:rsidRPr="00DF6116">
        <w:rPr>
          <w:sz w:val="22"/>
          <w:szCs w:val="22"/>
        </w:rPr>
        <w:t>,</w:t>
      </w:r>
      <w:r w:rsidR="005109F4">
        <w:rPr>
          <w:sz w:val="22"/>
          <w:szCs w:val="22"/>
        </w:rPr>
        <w:t xml:space="preserve"> dana </w:t>
      </w:r>
      <w:r w:rsidR="000A6B47">
        <w:rPr>
          <w:sz w:val="22"/>
          <w:szCs w:val="22"/>
        </w:rPr>
        <w:t>15</w:t>
      </w:r>
      <w:r w:rsidRPr="00DF6116">
        <w:rPr>
          <w:sz w:val="22"/>
          <w:szCs w:val="22"/>
        </w:rPr>
        <w:t xml:space="preserve">. </w:t>
      </w:r>
      <w:r w:rsidR="00BA4423">
        <w:rPr>
          <w:sz w:val="22"/>
          <w:szCs w:val="22"/>
        </w:rPr>
        <w:t>siječnja 2016</w:t>
      </w:r>
      <w:r w:rsidRPr="00DF6116">
        <w:rPr>
          <w:sz w:val="22"/>
          <w:szCs w:val="22"/>
        </w:rPr>
        <w:t>. godine objavljuje</w:t>
      </w:r>
    </w:p>
    <w:p w:rsidRDefault="001362B3" w:rsidP="008E1D79" w:rsidR="001362B3" w:rsidRPr="00DF6116">
      <w:pPr>
        <w:ind w:firstLine="708" w:left="4248"/>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477CAA" w:rsidRPr="00477CAA">
        <w:rPr>
          <w:sz w:val="22"/>
          <w:szCs w:val="22"/>
        </w:rPr>
        <w:t xml:space="preserve"> </w:t>
      </w:r>
      <w:r w:rsidR="008E1D79" w:rsidRPr="008E1D79">
        <w:rPr>
          <w:sz w:val="22"/>
          <w:szCs w:val="22"/>
        </w:rPr>
        <w:t xml:space="preserve">USTANOVA ZA ZDRAVSTVENU NJEGU U KUĆI FTC SPRČIĆ ,  Metković, Športska </w:t>
      </w:r>
      <w:proofErr w:type="spellStart"/>
      <w:r w:rsidR="008E1D79" w:rsidRPr="008E1D79">
        <w:rPr>
          <w:sz w:val="22"/>
          <w:szCs w:val="22"/>
        </w:rPr>
        <w:t>bb</w:t>
      </w:r>
      <w:proofErr w:type="spellEnd"/>
      <w:r w:rsidR="008E1D79" w:rsidRPr="008E1D79">
        <w:rPr>
          <w:sz w:val="22"/>
          <w:szCs w:val="22"/>
        </w:rPr>
        <w:t>, OIB: 71814734874</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8E1D79" w:rsidRPr="008E1D79">
        <w:rPr>
          <w:sz w:val="22"/>
          <w:szCs w:val="22"/>
        </w:rPr>
        <w:t xml:space="preserve">USTANOVA ZA ZDRAVSTVENU NJEGU U KUĆI FTC SPRČIĆ ,  Metković, Športska </w:t>
      </w:r>
      <w:proofErr w:type="spellStart"/>
      <w:r w:rsidR="008E1D79" w:rsidRPr="008E1D79">
        <w:rPr>
          <w:sz w:val="22"/>
          <w:szCs w:val="22"/>
        </w:rPr>
        <w:t>bb</w:t>
      </w:r>
      <w:proofErr w:type="spellEnd"/>
      <w:r w:rsidR="008E1D79" w:rsidRPr="008E1D79">
        <w:rPr>
          <w:sz w:val="22"/>
          <w:szCs w:val="22"/>
        </w:rPr>
        <w:t>, OIB: 71814734874</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8E1D79">
        <w:rPr>
          <w:sz w:val="22"/>
          <w:szCs w:val="22"/>
        </w:rPr>
        <w:t>215</w:t>
      </w:r>
      <w:r w:rsidR="009657ED">
        <w:rPr>
          <w:sz w:val="22"/>
          <w:szCs w:val="22"/>
        </w:rPr>
        <w:t>.</w:t>
      </w:r>
      <w:r w:rsidR="008E1D79">
        <w:rPr>
          <w:sz w:val="22"/>
          <w:szCs w:val="22"/>
        </w:rPr>
        <w:t>661</w:t>
      </w:r>
      <w:r w:rsidR="006A5CE3">
        <w:rPr>
          <w:sz w:val="22"/>
          <w:szCs w:val="22"/>
        </w:rPr>
        <w:t>,</w:t>
      </w:r>
      <w:r w:rsidR="008E1D79">
        <w:rPr>
          <w:sz w:val="22"/>
          <w:szCs w:val="22"/>
        </w:rPr>
        <w:t>31</w:t>
      </w:r>
      <w:r w:rsidRPr="00DF6116">
        <w:rPr>
          <w:sz w:val="22"/>
          <w:szCs w:val="22"/>
        </w:rPr>
        <w:t xml:space="preserve"> kune </w:t>
      </w:r>
      <w:r w:rsidR="00477CAA">
        <w:rPr>
          <w:sz w:val="22"/>
          <w:szCs w:val="22"/>
        </w:rPr>
        <w:t xml:space="preserve">u neprekinutom razdoblju od </w:t>
      </w:r>
      <w:r w:rsidR="008E1D79">
        <w:rPr>
          <w:sz w:val="22"/>
          <w:szCs w:val="22"/>
        </w:rPr>
        <w:t>4536</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0A6B47">
        <w:rPr>
          <w:b/>
          <w:sz w:val="22"/>
          <w:szCs w:val="22"/>
        </w:rPr>
        <w:t>15</w:t>
      </w:r>
      <w:r w:rsidRPr="00DF6116">
        <w:rPr>
          <w:b/>
          <w:sz w:val="22"/>
          <w:szCs w:val="22"/>
        </w:rPr>
        <w:t xml:space="preserve">. </w:t>
      </w:r>
      <w:r w:rsidR="00BA4423">
        <w:rPr>
          <w:b/>
          <w:sz w:val="22"/>
          <w:szCs w:val="22"/>
        </w:rPr>
        <w:t>siječnja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8E1D79" w:rsidR="008E1D79">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proofErr w:type="spellStart"/>
      <w:r w:rsidR="00022716">
        <w:rPr>
          <w:b/>
          <w:sz w:val="22"/>
          <w:szCs w:val="22"/>
        </w:rPr>
        <w:t>Franković</w:t>
      </w:r>
      <w:proofErr w:type="spellEnd"/>
    </w:p>
    <w:p w:rsidRDefault="001362B3" w:rsidP="008E1D79" w:rsidR="008E1D79">
      <w:pPr>
        <w:jc w:val="both"/>
        <w:rPr>
          <w:b/>
          <w:sz w:val="22"/>
          <w:szCs w:val="22"/>
        </w:rPr>
      </w:pPr>
      <w:r w:rsidRPr="00DF6116">
        <w:rPr>
          <w:b/>
          <w:sz w:val="22"/>
          <w:szCs w:val="22"/>
        </w:rPr>
        <w:t>DN-a:</w:t>
      </w:r>
    </w:p>
    <w:p w:rsidRDefault="001362B3" w:rsidP="008E1D79" w:rsidR="00DF6116" w:rsidRPr="008E1D79">
      <w:pPr>
        <w:jc w:val="both"/>
        <w:rPr>
          <w:b/>
          <w:sz w:val="22"/>
          <w:szCs w:val="22"/>
        </w:rPr>
      </w:pPr>
      <w:r w:rsidRPr="00DF6116">
        <w:rPr>
          <w:sz w:val="22"/>
          <w:szCs w:val="22"/>
        </w:rPr>
        <w:t>e-oglasna ploča suda</w:t>
      </w:r>
    </w:p>
    <w:sectPr w:rsidSect="00357C73" w:rsidR="00DF6116" w:rsidRPr="008E1D79">
      <w:head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8E1D79">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78E"/>
    <w:rsid w:val="000A1C63"/>
    <w:rsid w:val="000A1E8B"/>
    <w:rsid w:val="000A6B47"/>
    <w:rsid w:val="000A7603"/>
    <w:rsid w:val="000C1C8D"/>
    <w:rsid w:val="000D04CC"/>
    <w:rsid w:val="001131FA"/>
    <w:rsid w:val="0013009D"/>
    <w:rsid w:val="001362B3"/>
    <w:rsid w:val="001471BD"/>
    <w:rsid w:val="00162D94"/>
    <w:rsid w:val="00174AE1"/>
    <w:rsid w:val="00194D69"/>
    <w:rsid w:val="001B1CEA"/>
    <w:rsid w:val="001C3141"/>
    <w:rsid w:val="001D3698"/>
    <w:rsid w:val="001D538C"/>
    <w:rsid w:val="001E5E2B"/>
    <w:rsid w:val="001E62AD"/>
    <w:rsid w:val="001F7512"/>
    <w:rsid w:val="00206ADB"/>
    <w:rsid w:val="00221732"/>
    <w:rsid w:val="00233F81"/>
    <w:rsid w:val="00237AD7"/>
    <w:rsid w:val="00260DC0"/>
    <w:rsid w:val="00275320"/>
    <w:rsid w:val="00277415"/>
    <w:rsid w:val="00285CC3"/>
    <w:rsid w:val="00287C91"/>
    <w:rsid w:val="002A4715"/>
    <w:rsid w:val="002A6BAD"/>
    <w:rsid w:val="0031687B"/>
    <w:rsid w:val="00344938"/>
    <w:rsid w:val="00346E3E"/>
    <w:rsid w:val="00352581"/>
    <w:rsid w:val="00355497"/>
    <w:rsid w:val="00357C73"/>
    <w:rsid w:val="003763E7"/>
    <w:rsid w:val="00377494"/>
    <w:rsid w:val="00396E3A"/>
    <w:rsid w:val="003B19EA"/>
    <w:rsid w:val="003B2238"/>
    <w:rsid w:val="003B7474"/>
    <w:rsid w:val="003C68CA"/>
    <w:rsid w:val="003F7256"/>
    <w:rsid w:val="00421EC9"/>
    <w:rsid w:val="00422968"/>
    <w:rsid w:val="004470E9"/>
    <w:rsid w:val="0046333F"/>
    <w:rsid w:val="00464256"/>
    <w:rsid w:val="00477CAA"/>
    <w:rsid w:val="00490712"/>
    <w:rsid w:val="00493D43"/>
    <w:rsid w:val="004D3E23"/>
    <w:rsid w:val="004D5023"/>
    <w:rsid w:val="0050509F"/>
    <w:rsid w:val="005109F4"/>
    <w:rsid w:val="0051153D"/>
    <w:rsid w:val="00516C6E"/>
    <w:rsid w:val="00531F2E"/>
    <w:rsid w:val="005336DD"/>
    <w:rsid w:val="005365A6"/>
    <w:rsid w:val="00552C25"/>
    <w:rsid w:val="005830D8"/>
    <w:rsid w:val="005851FF"/>
    <w:rsid w:val="005953C6"/>
    <w:rsid w:val="005A174D"/>
    <w:rsid w:val="005C1D95"/>
    <w:rsid w:val="005E6C99"/>
    <w:rsid w:val="005F74CF"/>
    <w:rsid w:val="00602592"/>
    <w:rsid w:val="00610971"/>
    <w:rsid w:val="00617C4C"/>
    <w:rsid w:val="00633F02"/>
    <w:rsid w:val="006641A7"/>
    <w:rsid w:val="006761FA"/>
    <w:rsid w:val="00676885"/>
    <w:rsid w:val="006A5CE3"/>
    <w:rsid w:val="006B5018"/>
    <w:rsid w:val="006D2178"/>
    <w:rsid w:val="00713F97"/>
    <w:rsid w:val="00724149"/>
    <w:rsid w:val="00727B8E"/>
    <w:rsid w:val="00732451"/>
    <w:rsid w:val="007759BA"/>
    <w:rsid w:val="00794378"/>
    <w:rsid w:val="0079581A"/>
    <w:rsid w:val="007E175F"/>
    <w:rsid w:val="007E5A3D"/>
    <w:rsid w:val="00815F51"/>
    <w:rsid w:val="00817BCB"/>
    <w:rsid w:val="008243A2"/>
    <w:rsid w:val="00824B6D"/>
    <w:rsid w:val="0083440A"/>
    <w:rsid w:val="0085311A"/>
    <w:rsid w:val="00862128"/>
    <w:rsid w:val="008E0F9D"/>
    <w:rsid w:val="008E1D79"/>
    <w:rsid w:val="008E54D8"/>
    <w:rsid w:val="008F715D"/>
    <w:rsid w:val="00934CB8"/>
    <w:rsid w:val="00943105"/>
    <w:rsid w:val="009657ED"/>
    <w:rsid w:val="00981546"/>
    <w:rsid w:val="009B415E"/>
    <w:rsid w:val="009E3956"/>
    <w:rsid w:val="009E3A71"/>
    <w:rsid w:val="009F5C94"/>
    <w:rsid w:val="00A026C2"/>
    <w:rsid w:val="00A85944"/>
    <w:rsid w:val="00A956E9"/>
    <w:rsid w:val="00A96D04"/>
    <w:rsid w:val="00AA1F15"/>
    <w:rsid w:val="00AA6F03"/>
    <w:rsid w:val="00AB482B"/>
    <w:rsid w:val="00AC2F12"/>
    <w:rsid w:val="00AD360A"/>
    <w:rsid w:val="00AF1CE0"/>
    <w:rsid w:val="00B3080B"/>
    <w:rsid w:val="00B454BB"/>
    <w:rsid w:val="00B45D29"/>
    <w:rsid w:val="00B4708C"/>
    <w:rsid w:val="00B64673"/>
    <w:rsid w:val="00B729A8"/>
    <w:rsid w:val="00BA4423"/>
    <w:rsid w:val="00BC10D3"/>
    <w:rsid w:val="00BC334E"/>
    <w:rsid w:val="00BE1237"/>
    <w:rsid w:val="00C02F8E"/>
    <w:rsid w:val="00C13E5B"/>
    <w:rsid w:val="00CC4D58"/>
    <w:rsid w:val="00CD23C1"/>
    <w:rsid w:val="00D14052"/>
    <w:rsid w:val="00D15174"/>
    <w:rsid w:val="00D26352"/>
    <w:rsid w:val="00D431CA"/>
    <w:rsid w:val="00D544F9"/>
    <w:rsid w:val="00D6079B"/>
    <w:rsid w:val="00D933F6"/>
    <w:rsid w:val="00DA23AC"/>
    <w:rsid w:val="00DC5DE9"/>
    <w:rsid w:val="00DE70C0"/>
    <w:rsid w:val="00DF6116"/>
    <w:rsid w:val="00E60965"/>
    <w:rsid w:val="00E6626A"/>
    <w:rsid w:val="00E80782"/>
    <w:rsid w:val="00E92CFB"/>
    <w:rsid w:val="00EB0809"/>
    <w:rsid w:val="00F0249C"/>
    <w:rsid w:val="00F17A71"/>
    <w:rsid w:val="00F439E2"/>
    <w:rsid w:val="00F61FF7"/>
    <w:rsid w:val="00F72C4E"/>
    <w:rsid w:val="00F80B23"/>
    <w:rsid w:val="00FB1B4A"/>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725</izvorni_sadrzaj>
    <derivirana_varijabla naziv="DomainObject.Predmet.Broj_1">725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St-725/2015</izvorni_sadrzaj>
    <derivirana_varijabla naziv="DomainObject.Predmet.OznakaBroj_1">St-725/2015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Ustanova za zdravstvenu njegu u kući FTC SPRČIĆ</izvorni_sadrzaj>
    <derivirana_varijabla naziv="DomainObject.Predmet.ProtustrankaFormated_1">  Ustanova za zdravstvenu njegu u kući FTC SPRČIĆ</derivirana_varijabla>
  </DomainObject.Predmet.ProtustrankaFormated>
  <DomainObject.Predmet.ProtustrankaFormatedOIB>
    <izvorni_sadrzaj>  Ustanova za zdravstvenu njegu u kući FTC SPRČIĆ, OIB 71814734874</izvorni_sadrzaj>
    <derivirana_varijabla naziv="DomainObject.Predmet.ProtustrankaFormatedOIB_1">  Ustanova za zdravstvenu njegu u kući FTC SPRČIĆ, OIB 71814734874</derivirana_varijabla>
  </DomainObject.Predmet.ProtustrankaFormatedOIB>
  <DomainObject.Predmet.ProtustrankaFormatedWithAdress>
    <izvorni_sadrzaj> Ustanova za zdravstvenu njegu u kući FTC SPRČIĆ, Športska bb, 20350 Metković</izvorni_sadrzaj>
    <derivirana_varijabla naziv="DomainObject.Predmet.ProtustrankaFormatedWithAdress_1"> Ustanova za zdravstvenu njegu u kući FTC SPRČIĆ, Športska bb, 20350 Metković</derivirana_varijabla>
  </DomainObject.Predmet.ProtustrankaFormatedWithAdress>
  <DomainObject.Predmet.ProtustrankaFormatedWithAdressOIB>
    <izvorni_sadrzaj> Ustanova za zdravstvenu njegu u kući FTC SPRČIĆ, OIB 71814734874, Športska bb, 20350 Metković</izvorni_sadrzaj>
    <derivirana_varijabla naziv="DomainObject.Predmet.ProtustrankaFormatedWithAdressOIB_1"> Ustanova za zdravstvenu njegu u kući FTC SPRČIĆ, OIB 71814734874, Športska bb, 20350 Metković</derivirana_varijabla>
  </DomainObject.Predmet.ProtustrankaFormatedWithAdressOIB>
  <DomainObject.Predmet.ProtustrankaWithAdress>
    <izvorni_sadrzaj>Ustanova za zdravstvenu njegu u kući FTC SPRČIĆ Športska bb, 20350 Metković</izvorni_sadrzaj>
    <derivirana_varijabla naziv="DomainObject.Predmet.ProtustrankaWithAdress_1">Ustanova za zdravstvenu njegu u kući FTC SPRČIĆ Športska bb, 20350 Metković</derivirana_varijabla>
  </DomainObject.Predmet.ProtustrankaWithAdress>
  <DomainObject.Predmet.ProtustrankaWithAdressOIB>
    <izvorni_sadrzaj>Ustanova za zdravstvenu njegu u kući FTC SPRČIĆ, OIB 71814734874, Športska bb, 20350 Metković</izvorni_sadrzaj>
    <derivirana_varijabla naziv="DomainObject.Predmet.ProtustrankaWithAdressOIB_1">Ustanova za zdravstvenu njegu u kući FTC SPRČIĆ, OIB 71814734874, Športska bb, 20350 Metković</derivirana_varijabla>
  </DomainObject.Predmet.ProtustrankaWithAdressOIB>
  <DomainObject.Predmet.ProtustrankaNazivFormated>
    <izvorni_sadrzaj>Ustanova za zdravstvenu njegu u kući FTC SPRČIĆ</izvorni_sadrzaj>
    <derivirana_varijabla naziv="DomainObject.Predmet.ProtustrankaNazivFormated_1">Ustanova za zdravstvenu njegu u kući FTC SPRČIĆ</derivirana_varijabla>
  </DomainObject.Predmet.ProtustrankaNazivFormated>
  <DomainObject.Predmet.ProtustrankaNazivFormatedOIB>
    <izvorni_sadrzaj>Ustanova za zdravstvenu njegu u kući FTC SPRČIĆ, OIB 71814734874</izvorni_sadrzaj>
    <derivirana_varijabla naziv="DomainObject.Predmet.ProtustrankaNazivFormatedOIB_1">Ustanova za zdravstvenu njegu u kući FTC SPRČIĆ, OIB 71814734874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Ustanova za zdravstvenu njegu u kući FTC SPRČIĆ</item>
    </izvorni_sadrzaj>
    <derivirana_varijabla naziv="DomainObject.Predmet.ProtuStrankaListFormated_1">
      <item>Ustanova za zdravstvenu njegu u kući FTC SPRČIĆ</item>
    </derivirana_varijabla>
  </DomainObject.Predmet.ProtuStrankaListFormated>
  <DomainObject.Predmet.ProtuStrankaListFormatedOIB>
    <izvorni_sadrzaj>
      <item>Ustanova za zdravstvenu njegu u kući FTC SPRČIĆ, OIB 71814734874</item>
    </izvorni_sadrzaj>
    <derivirana_varijabla naziv="DomainObject.Predmet.ProtuStrankaListFormatedOIB_1">
      <item>Ustanova za zdravstvenu njegu u kući FTC SPRČIĆ, OIB 71814734874</item>
    </derivirana_varijabla>
  </DomainObject.Predmet.ProtuStrankaListFormatedOIB>
  <DomainObject.Predmet.ProtuStrankaListFormatedWithAdress>
    <izvorni_sadrzaj>
      <item>Ustanova za zdravstvenu njegu u kući FTC SPRČIĆ, Športska bb, 20350 Metković</item>
    </izvorni_sadrzaj>
    <derivirana_varijabla naziv="DomainObject.Predmet.ProtuStrankaListFormatedWithAdress_1">
      <item>Ustanova za zdravstvenu njegu u kući FTC SPRČIĆ, Športska bb, 20350 Metković</item>
    </derivirana_varijabla>
  </DomainObject.Predmet.ProtuStrankaListFormatedWithAdress>
  <DomainObject.Predmet.ProtuStrankaListFormatedWithAdressOIB>
    <izvorni_sadrzaj>
      <item>Ustanova za zdravstvenu njegu u kući FTC SPRČIĆ, OIB 71814734874, Športska bb, 20350 Metković</item>
    </izvorni_sadrzaj>
    <derivirana_varijabla naziv="DomainObject.Predmet.ProtuStrankaListFormatedWithAdressOIB_1">
      <item>Ustanova za zdravstvenu njegu u kući FTC SPRČIĆ, OIB 71814734874, Športska bb, 20350 Metković</item>
    </derivirana_varijabla>
  </DomainObject.Predmet.ProtuStrankaListFormatedWithAdressOIB>
  <DomainObject.Predmet.ProtuStrankaListNazivFormated>
    <izvorni_sadrzaj>
      <item>Ustanova za zdravstvenu njegu u kući FTC SPRČIĆ</item>
    </izvorni_sadrzaj>
    <derivirana_varijabla naziv="DomainObject.Predmet.ProtuStrankaListNazivFormated_1">
      <item>Ustanova za zdravstvenu njegu u kući FTC SPRČIĆ</item>
    </derivirana_varijabla>
  </DomainObject.Predmet.ProtuStrankaListNazivFormated>
  <DomainObject.Predmet.ProtuStrankaListNazivFormatedOIB>
    <izvorni_sadrzaj>
      <item>Ustanova za zdravstvenu njegu u kući FTC SPRČIĆ, OIB 71814734874</item>
    </izvorni_sadrzaj>
    <derivirana_varijabla naziv="DomainObject.Predmet.ProtuStrankaListNazivFormatedOIB_1">
      <item>Ustanova za zdravstvenu njegu u kući FTC SPRČIĆ, OIB 71814734874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2016.</izvorni_sadrzaj>
    <derivirana_varijabla naziv="DomainObject.Datum_1">15. siječnja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Ustanova za zdravstvenu njegu u kući FTC SPRČIĆ</izvorni_sadrzaj>
    <derivirana_varijabla naziv="DomainObject.Predmet.ProtustrankaIDrugi_1">Ustanova za zdravstvenu njegu u kući FTC SPRČIĆ</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Ustanova za zdravstvenu njegu u kući FTC SPRČIĆ, OIB 71814734874, Športska bb, 20350 Metković</izvorni_sadrzaj>
    <derivirana_varijabla naziv="DomainObject.Predmet.ProtustrankaIDrugiAdressOIB_1">Ustanova za zdravstvenu njegu u kući FTC SPRČIĆ, OIB 71814734874, Športska bb,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Ustanova za zdravstvenu njegu u kući FTC SPRČIĆ</item>
    </izvorni_sadrzaj>
    <derivirana_varijabla naziv="DomainObject.Predmet.SudioniciListNaziv_1">
      <item>FINA, RC Split, Podružnica Dubrovnik</item>
      <item>Ustanova za zdravstvenu njegu u kući FTC SPRČIĆ</item>
    </derivirana_varijabla>
  </DomainObject.Predmet.SudioniciListNaziv>
  <DomainObject.Predmet.SudioniciListAdressOIB>
    <izvorni_sadrzaj>
      <item>FINA, RC Split, Podružnica Dubrovnik, OIB 85821130368, Vukovarska 2,20000 Dubrovnik</item>
      <item>Ustanova za zdravstvenu njegu u kući FTC SPRČIĆ, OIB 71814734874, Športska bb,20350 Metković</item>
    </izvorni_sadrzaj>
    <derivirana_varijabla naziv="DomainObject.Predmet.SudioniciListAdressOIB_1">
      <item>FINA, RC Split, Podružnica Dubrovnik, OIB 85821130368, Vukovarska 2,20000 Dubrovnik</item>
      <item>Ustanova za zdravstvenu njegu u kući FTC SPRČIĆ, OIB 71814734874, Športska bb,20350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71814734874</item>
    </izvorni_sadrzaj>
    <derivirana_varijabla naziv="DomainObject.Predmet.SudioniciListNazivOIB_1">
      <item>, OIB 85821130368</item>
      <item>, OIB 71814734874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BF2ADF-1F8B-41D1-AA9F-AB8F568F758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365</properties:Words>
  <properties:Characters>2074</properties:Characters>
  <properties:Lines>51</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2016-01-15T09:22:00Z</dcterms:created>
  <dc:creator>Joško Livaković</dc:creator>
  <cp:lastModifiedBy>Andrijana Leto</cp:lastModifiedBy>
  <cp:lastPrinted>2016-01-15T09:11:00Z</cp:lastPrinted>
  <dcterms:modified xmlns:xsi="http://www.w3.org/2001/XMLSchema-instance" xsi:type="dcterms:W3CDTF">2016-01-15T12:29:00Z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