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1056a" w14:paraId="f81056a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D47C9A" w:rsidRPr="00D47C9A">
        <w:t>2175</w:t>
      </w:r>
      <w:r w:rsidR="008155EE" w:rsidRPr="009C5689">
        <w:t>/1</w:t>
      </w:r>
      <w:r w:rsidR="005865D0">
        <w:t>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D47C9A">
        <w:t>10. listopada</w:t>
      </w:r>
      <w:r w:rsidR="00841C5F">
        <w:t xml:space="preserve"> 201</w:t>
      </w:r>
      <w:r w:rsidR="005865D0">
        <w:t>7</w:t>
      </w:r>
      <w:r w:rsidR="00841C5F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D47C9A" w:rsidRPr="00024846">
        <w:t>MALEZIJA SILVIO j.d.o.o.</w:t>
      </w:r>
      <w:r w:rsidR="00D47C9A">
        <w:t xml:space="preserve"> Sesvete, </w:t>
      </w:r>
      <w:r w:rsidR="00D47C9A" w:rsidRPr="00024846">
        <w:t>Jakova Gotovca 8</w:t>
      </w:r>
      <w:r w:rsidR="00D47C9A" w:rsidRPr="00EC3348">
        <w:t xml:space="preserve">, OIB: </w:t>
      </w:r>
      <w:r w:rsidR="00D47C9A" w:rsidRPr="00024846">
        <w:t>31577238643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FB60C2">
        <w:t>3</w:t>
      </w:r>
      <w:r w:rsidR="00D47C9A">
        <w:t>8</w:t>
      </w:r>
      <w:r w:rsidR="001F011C">
        <w:t>.</w:t>
      </w:r>
      <w:r w:rsidR="00D47C9A">
        <w:t>287,02</w:t>
      </w:r>
      <w:r w:rsidR="004B551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D47C9A">
        <w:t>10. listopada</w:t>
      </w:r>
      <w:r w:rsidR="005865D0">
        <w:t xml:space="preserve"> 2017.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  <w:r w:rsidR="00817D23">
        <w:t>,v.r.</w:t>
      </w:r>
    </w:p>
    <w:p w:rsidRDefault="00F8310C" w:rsidP="00572798" w:rsidR="00F8310C" w:rsidRPr="009C5689">
      <w:pPr>
        <w:jc w:val="right"/>
      </w:pPr>
    </w:p>
    <w:p w:rsidRDefault="00817D23" w:rsidR="00817D23" w:rsidRPr="00ED5ADF">
      <w:pPr>
        <w:jc w:val="right"/>
      </w:pPr>
    </w:p>
    <w:p w:rsidRDefault="00817D23" w:rsidR="00817D23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817D23" w:rsidR="00817D23">
      <w:pPr>
        <w:jc w:val="both"/>
      </w:pPr>
      <w:r>
        <w:t xml:space="preserve">Ljubica Radošević </w:t>
      </w:r>
    </w:p>
    <w:p w:rsidRDefault="000F5513" w:rsidP="00F8310C" w:rsidR="000F5513" w:rsidRPr="009C5689"/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7D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71" w:rsidP="00133A3B" w:rsidR="00133A3B">
    <w:pPr>
      <w:pStyle w:val="Zaglavlje"/>
      <w:jc w:val="right"/>
    </w:pPr>
    <w:r>
      <w:t xml:space="preserve">88. </w:t>
    </w:r>
    <w:r w:rsidR="005865D0">
      <w:t>St-</w:t>
    </w:r>
    <w:r w:rsidR="00742665" w:rsidRPr="00742665">
      <w:t xml:space="preserve"> </w:t>
    </w:r>
    <w:r w:rsidR="00D47C9A" w:rsidRPr="00D47C9A">
      <w:t>2175</w:t>
    </w:r>
    <w:r w:rsidR="005865D0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239B"/>
    <w:rsid w:val="0003761C"/>
    <w:rsid w:val="000448A6"/>
    <w:rsid w:val="000566AD"/>
    <w:rsid w:val="00061039"/>
    <w:rsid w:val="000C3F9F"/>
    <w:rsid w:val="000F5513"/>
    <w:rsid w:val="00114EAD"/>
    <w:rsid w:val="0012191B"/>
    <w:rsid w:val="00133A3B"/>
    <w:rsid w:val="00185571"/>
    <w:rsid w:val="001E50FB"/>
    <w:rsid w:val="001F011C"/>
    <w:rsid w:val="001F6933"/>
    <w:rsid w:val="00230A63"/>
    <w:rsid w:val="0023179F"/>
    <w:rsid w:val="00262CA3"/>
    <w:rsid w:val="00263D6D"/>
    <w:rsid w:val="00264D19"/>
    <w:rsid w:val="00297E94"/>
    <w:rsid w:val="002B758E"/>
    <w:rsid w:val="002E366C"/>
    <w:rsid w:val="00320FC8"/>
    <w:rsid w:val="00325398"/>
    <w:rsid w:val="0038246E"/>
    <w:rsid w:val="00384CCE"/>
    <w:rsid w:val="00384E78"/>
    <w:rsid w:val="003C290B"/>
    <w:rsid w:val="003D35F9"/>
    <w:rsid w:val="003E3A15"/>
    <w:rsid w:val="003E54DB"/>
    <w:rsid w:val="003F7520"/>
    <w:rsid w:val="00413F4C"/>
    <w:rsid w:val="00471DD9"/>
    <w:rsid w:val="004B337A"/>
    <w:rsid w:val="004B5518"/>
    <w:rsid w:val="004F3962"/>
    <w:rsid w:val="005026FF"/>
    <w:rsid w:val="0053446F"/>
    <w:rsid w:val="005461B5"/>
    <w:rsid w:val="00572798"/>
    <w:rsid w:val="005865D0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04C3A"/>
    <w:rsid w:val="00742665"/>
    <w:rsid w:val="007715C3"/>
    <w:rsid w:val="007B5AFD"/>
    <w:rsid w:val="007D5A5D"/>
    <w:rsid w:val="008155EE"/>
    <w:rsid w:val="00817D23"/>
    <w:rsid w:val="00822950"/>
    <w:rsid w:val="00841C5F"/>
    <w:rsid w:val="008613BD"/>
    <w:rsid w:val="00863025"/>
    <w:rsid w:val="00871F01"/>
    <w:rsid w:val="008C098A"/>
    <w:rsid w:val="008D134A"/>
    <w:rsid w:val="00902C71"/>
    <w:rsid w:val="00920CA0"/>
    <w:rsid w:val="0094034F"/>
    <w:rsid w:val="009419D8"/>
    <w:rsid w:val="00941FF9"/>
    <w:rsid w:val="00957FB9"/>
    <w:rsid w:val="0096177A"/>
    <w:rsid w:val="00962D70"/>
    <w:rsid w:val="009A4C3F"/>
    <w:rsid w:val="009C5689"/>
    <w:rsid w:val="009C6F6E"/>
    <w:rsid w:val="00A170DD"/>
    <w:rsid w:val="00A70194"/>
    <w:rsid w:val="00A71431"/>
    <w:rsid w:val="00A72573"/>
    <w:rsid w:val="00A86DE0"/>
    <w:rsid w:val="00AA0EC4"/>
    <w:rsid w:val="00AC2E3E"/>
    <w:rsid w:val="00AC4528"/>
    <w:rsid w:val="00AC6D81"/>
    <w:rsid w:val="00AD027A"/>
    <w:rsid w:val="00B449F3"/>
    <w:rsid w:val="00B55703"/>
    <w:rsid w:val="00B6670B"/>
    <w:rsid w:val="00B82F18"/>
    <w:rsid w:val="00C405FD"/>
    <w:rsid w:val="00C41A71"/>
    <w:rsid w:val="00C836B9"/>
    <w:rsid w:val="00C837AA"/>
    <w:rsid w:val="00C958E9"/>
    <w:rsid w:val="00CA0577"/>
    <w:rsid w:val="00CE7362"/>
    <w:rsid w:val="00D01B78"/>
    <w:rsid w:val="00D47C9A"/>
    <w:rsid w:val="00D62FF6"/>
    <w:rsid w:val="00D66226"/>
    <w:rsid w:val="00DD0A51"/>
    <w:rsid w:val="00DE5BD2"/>
    <w:rsid w:val="00DE6EF8"/>
    <w:rsid w:val="00E81E11"/>
    <w:rsid w:val="00E830C9"/>
    <w:rsid w:val="00EC3302"/>
    <w:rsid w:val="00ED6AA8"/>
    <w:rsid w:val="00F034D3"/>
    <w:rsid w:val="00F510B3"/>
    <w:rsid w:val="00F62A9A"/>
    <w:rsid w:val="00F74418"/>
    <w:rsid w:val="00F8310C"/>
    <w:rsid w:val="00F8499F"/>
    <w:rsid w:val="00FB60C2"/>
    <w:rsid w:val="00FC5BA8"/>
    <w:rsid w:val="00FD5721"/>
    <w:rsid w:val="00FD78CF"/>
    <w:rsid w:val="00FD791E"/>
    <w:rsid w:val="00FF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7D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D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D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D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D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7D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D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D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D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D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2175</izvorni_sadrzaj>
    <derivirana_varijabla naziv="DomainObject.Predmet.Broj_1">2175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St-2175/2017</izvorni_sadrzaj>
    <derivirana_varijabla naziv="DomainObject.Predmet.OznakaBroj_1">St-2175/2017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MALEZIJA SILVIO j.d.o.o.</izvorni_sadrzaj>
    <derivirana_varijabla naziv="DomainObject.Predmet.ProtustrankaFormated_1">  MALEZIJA SILVIO j.d.o.o.</derivirana_varijabla>
  </DomainObject.Predmet.ProtustrankaFormated>
  <DomainObject.Predmet.ProtustrankaFormatedOIB>
    <izvorni_sadrzaj>  MALEZIJA SILVIO j.d.o.o., OIB 31577238643</izvorni_sadrzaj>
    <derivirana_varijabla naziv="DomainObject.Predmet.ProtustrankaFormatedOIB_1">  MALEZIJA SILVIO j.d.o.o., OIB 31577238643</derivirana_varijabla>
  </DomainObject.Predmet.ProtustrankaFormatedOIB>
  <DomainObject.Predmet.ProtustrankaFormatedWithAdress>
    <izvorni_sadrzaj> MALEZIJA SILVIO j.d.o.o., Jakova Gotovca 8, 10360 Sesvete</izvorni_sadrzaj>
    <derivirana_varijabla naziv="DomainObject.Predmet.ProtustrankaFormatedWithAdress_1"> MALEZIJA SILVIO j.d.o.o., Jakova Gotovca 8, 10360 Sesvete</derivirana_varijabla>
  </DomainObject.Predmet.ProtustrankaFormatedWithAdress>
  <DomainObject.Predmet.ProtustrankaFormatedWithAdressOIB>
    <izvorni_sadrzaj> MALEZIJA SILVIO j.d.o.o., OIB 31577238643, Jakova Gotovca 8, 10360 Sesvete</izvorni_sadrzaj>
    <derivirana_varijabla naziv="DomainObject.Predmet.ProtustrankaFormatedWithAdressOIB_1"> MALEZIJA SILVIO j.d.o.o., OIB 31577238643, Jakova Gotovca 8, 10360 Sesvete</derivirana_varijabla>
  </DomainObject.Predmet.ProtustrankaFormatedWithAdressOIB>
  <DomainObject.Predmet.ProtustrankaWithAdress>
    <izvorni_sadrzaj>MALEZIJA SILVIO j.d.o.o. Jakova Gotovca 8, 10360 Sesvete</izvorni_sadrzaj>
    <derivirana_varijabla naziv="DomainObject.Predmet.ProtustrankaWithAdress_1">MALEZIJA SILVIO j.d.o.o. Jakova Gotovca 8, 10360 Sesvete</derivirana_varijabla>
  </DomainObject.Predmet.ProtustrankaWithAdress>
  <DomainObject.Predmet.ProtustrankaWithAdressOIB>
    <izvorni_sadrzaj>MALEZIJA SILVIO j.d.o.o., OIB 31577238643, Jakova Gotovca 8, 10360 Sesvete</izvorni_sadrzaj>
    <derivirana_varijabla naziv="DomainObject.Predmet.ProtustrankaWithAdressOIB_1">MALEZIJA SILVIO j.d.o.o., OIB 31577238643, Jakova Gotovca 8, 10360 Sesvete</derivirana_varijabla>
  </DomainObject.Predmet.ProtustrankaWithAdressOIB>
  <DomainObject.Predmet.ProtustrankaNazivFormated>
    <izvorni_sadrzaj>MALEZIJA SILVIO j.d.o.o.</izvorni_sadrzaj>
    <derivirana_varijabla naziv="DomainObject.Predmet.ProtustrankaNazivFormated_1">MALEZIJA SILVIO j.d.o.o.</derivirana_varijabla>
  </DomainObject.Predmet.ProtustrankaNazivFormated>
  <DomainObject.Predmet.ProtustrankaNazivFormatedOIB>
    <izvorni_sadrzaj>MALEZIJA SILVIO j.d.o.o., OIB 31577238643</izvorni_sadrzaj>
    <derivirana_varijabla naziv="DomainObject.Predmet.ProtustrankaNazivFormatedOIB_1">MALEZIJA SILVIO j.d.o.o., OIB 31577238643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MALEZIJA SILVIO j.d.o.o.</item>
    </izvorni_sadrzaj>
    <derivirana_varijabla naziv="DomainObject.Predmet.ProtuStrankaListFormated_1">
      <item>MALEZIJA SILVIO j.d.o.o.</item>
    </derivirana_varijabla>
  </DomainObject.Predmet.ProtuStrankaListFormated>
  <DomainObject.Predmet.ProtuStrankaListFormatedOIB>
    <izvorni_sadrzaj>
      <item>MALEZIJA SILVIO j.d.o.o., OIB 31577238643</item>
    </izvorni_sadrzaj>
    <derivirana_varijabla naziv="DomainObject.Predmet.ProtuStrankaListFormatedOIB_1">
      <item>MALEZIJA SILVIO j.d.o.o., OIB 31577238643</item>
    </derivirana_varijabla>
  </DomainObject.Predmet.ProtuStrankaListFormatedOIB>
  <DomainObject.Predmet.ProtuStrankaListFormatedWithAdress>
    <izvorni_sadrzaj>
      <item>MALEZIJA SILVIO j.d.o.o., Jakova Gotovca 8, 10360 Sesvete</item>
    </izvorni_sadrzaj>
    <derivirana_varijabla naziv="DomainObject.Predmet.ProtuStrankaListFormatedWithAdress_1">
      <item>MALEZIJA SILVIO j.d.o.o., Jakova Gotovca 8, 10360 Sesvete</item>
    </derivirana_varijabla>
  </DomainObject.Predmet.ProtuStrankaListFormatedWithAdress>
  <DomainObject.Predmet.ProtuStrankaListFormatedWithAdressOIB>
    <izvorni_sadrzaj>
      <item>MALEZIJA SILVIO j.d.o.o., OIB 31577238643, Jakova Gotovca 8, 10360 Sesvete</item>
    </izvorni_sadrzaj>
    <derivirana_varijabla naziv="DomainObject.Predmet.ProtuStrankaListFormatedWithAdressOIB_1">
      <item>MALEZIJA SILVIO j.d.o.o., OIB 31577238643, Jakova Gotovca 8, 10360 Sesvete</item>
    </derivirana_varijabla>
  </DomainObject.Predmet.ProtuStrankaListFormatedWithAdressOIB>
  <DomainObject.Predmet.ProtuStrankaListNazivFormated>
    <izvorni_sadrzaj>
      <item>MALEZIJA SILVIO j.d.o.o.</item>
    </izvorni_sadrzaj>
    <derivirana_varijabla naziv="DomainObject.Predmet.ProtuStrankaListNazivFormated_1">
      <item>MALEZIJA SILVIO j.d.o.o.</item>
    </derivirana_varijabla>
  </DomainObject.Predmet.ProtuStrankaListNazivFormated>
  <DomainObject.Predmet.ProtuStrankaListNazivFormatedOIB>
    <izvorni_sadrzaj>
      <item>MALEZIJA SILVIO j.d.o.o., OIB 31577238643</item>
    </izvorni_sadrzaj>
    <derivirana_varijabla naziv="DomainObject.Predmet.ProtuStrankaListNazivFormatedOIB_1">
      <item>MALEZIJA SILVIO j.d.o.o., OIB 31577238643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MALEZIJA SILVIO j.d.o.o.</izvorni_sadrzaj>
    <derivirana_varijabla naziv="DomainObject.Predmet.ProtustrankaIDrugi_1">MALEZIJA SILVIO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MALEZIJA SILVIO j.d.o.o., OIB 31577238643, Jakova Gotovca 8, 10360 Sesvete</izvorni_sadrzaj>
    <derivirana_varijabla naziv="DomainObject.Predmet.ProtustrankaIDrugiAdressOIB_1">MALEZIJA SILVIO j.d.o.o., OIB 31577238643, Jakova Gotovca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MALEZIJA SILVIO j.d.o.o.</item>
    </izvorni_sadrzaj>
    <derivirana_varijabla naziv="DomainObject.Predmet.SudioniciListNaziv_1">
      <item>FINA Regionalni centar Zagreb</item>
      <item>MALEZIJA SILVIO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MALEZIJA SILVIO j.d.o.o., OIB 31577238643, Jakova Gotovca 8,10360 Sesvete</item>
    </izvorni_sadrzaj>
    <derivirana_varijabla naziv="DomainObject.Predmet.SudioniciListAdressOIB_1">
      <item>FINA Regionalni centar Zagreb, OIB 85821130368, Trg svibanjskih žrtava 1995. 1,10000 Zagreb</item>
      <item>MALEZIJA SILVIO j.d.o.o., OIB 31577238643, Jakova Gotovca 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31577238643</item>
    </izvorni_sadrzaj>
    <derivirana_varijabla naziv="DomainObject.Predmet.SudioniciListNazivOIB_1">
      <item>, OIB 85821130368</item>
      <item>, OIB 31577238643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EC3DD6-BB67-410B-A677-98024A1955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1344</properties:Characters>
  <properties:Lines>45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2017-10-10T06:53:00Z</dcterms:created>
  <dc:creator>ilukac</dc:creator>
  <cp:lastModifiedBy>Ljubica Radošević</cp:lastModifiedBy>
  <cp:lastPrinted>2017-10-10T07:01:00Z</cp:lastPrinted>
  <dcterms:modified xmlns:xsi="http://www.w3.org/2001/XMLSchema-instance" xsi:type="dcterms:W3CDTF">2017-10-10T07:01:00Z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