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4aeb" w14:paraId="f3e4aeb" w:rsidRDefault="002520D6" w:rsidP="00B303CB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B303CB">
        <w:t>5151</w:t>
      </w:r>
      <w:r w:rsidR="00BE0BAA">
        <w:t>/1</w:t>
      </w:r>
      <w:r w:rsidR="00B303CB">
        <w:t>5</w:t>
      </w:r>
      <w:r w:rsidR="00BE0BAA">
        <w:t>-</w:t>
      </w:r>
      <w:r w:rsidR="00B303CB">
        <w:t>1</w:t>
      </w:r>
      <w:r w:rsidR="00BE0BAA">
        <w:t>8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303CB" w:rsidRPr="00B303CB">
        <w:rPr>
          <w:lang w:val="pt-BR"/>
        </w:rPr>
        <w:t>ELEGANT OBUĆA d.o.o., Zagreb, Jačkovinski Klanec 6b, OIB 65890808391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B2782">
        <w:rPr>
          <w:lang w:val="pt-BR"/>
        </w:rPr>
        <w:t>17</w:t>
      </w:r>
      <w:r w:rsidR="00B303CB">
        <w:rPr>
          <w:lang w:val="pt-BR"/>
        </w:rPr>
        <w:t>. studenog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303CB" w:rsidRPr="00B303CB">
        <w:rPr>
          <w:lang w:val="pt-BR"/>
        </w:rPr>
        <w:t>ELEGANT OBUĆA d.o.o., Zagreb, Jačkovinski Klanec 6b, OIB 65890808391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303CB">
        <w:t>5151</w:t>
      </w:r>
      <w:r w:rsidR="00535D8E" w:rsidRPr="00B9015B">
        <w:t>-</w:t>
      </w:r>
      <w:r w:rsidR="005543BD">
        <w:t>1</w:t>
      </w:r>
      <w:r w:rsidR="00B303CB">
        <w:t>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5543BD" w:rsidP="005543BD" w:rsidR="005543BD" w:rsidRPr="005543BD">
      <w:pPr>
        <w:pStyle w:val="Tijeloteksta"/>
      </w:pP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B303CB" w:rsidRPr="00B303CB">
        <w:rPr>
          <w:lang w:val="pt-BR"/>
        </w:rPr>
        <w:t>ELEGANT OBUĆA d.o.o., Zagreb, Jačkovinski Klanec 6b, OIB 65890808391</w:t>
      </w:r>
      <w:r w:rsidR="00B303CB">
        <w:rPr>
          <w:lang w:val="pt-BR"/>
        </w:rPr>
        <w:t>.</w:t>
      </w:r>
      <w:r>
        <w:t xml:space="preserve">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303CB">
        <w:t>27. listopada 2015.</w:t>
      </w:r>
      <w:r>
        <w:t xml:space="preserve">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B303CB">
        <w:t>17.820,17</w:t>
      </w:r>
      <w:r>
        <w:t xml:space="preserve"> kn, kao i da dužnik ima </w:t>
      </w:r>
      <w:r w:rsidR="00B303CB">
        <w:t>1</w:t>
      </w:r>
      <w:r>
        <w:t xml:space="preserve"> zaposlen</w:t>
      </w:r>
      <w:r w:rsidR="00B303CB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B303CB">
        <w:t>3. veljače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B303CB" w:rsidR="00B303CB" w:rsidRPr="004C46F9">
      <w:pPr>
        <w:ind w:firstLine="708"/>
        <w:jc w:val="both"/>
      </w:pPr>
      <w:r w:rsidRPr="004C46F9">
        <w:lastRenderedPageBreak/>
        <w:t xml:space="preserve">Na ročištu </w:t>
      </w:r>
      <w:r w:rsidR="00FF62A0" w:rsidRPr="004C46F9">
        <w:t>radi očitovanja o prijedlogu za otvaranje stečajnog postupka održanom 1</w:t>
      </w:r>
      <w:r w:rsidR="00B303CB" w:rsidRPr="004C46F9">
        <w:t>5</w:t>
      </w:r>
      <w:r w:rsidR="00FF62A0" w:rsidRPr="004C46F9">
        <w:t xml:space="preserve">. </w:t>
      </w:r>
      <w:r w:rsidR="00B303CB" w:rsidRPr="004C46F9">
        <w:t>studenog</w:t>
      </w:r>
      <w:r w:rsidR="00FF62A0" w:rsidRPr="004C46F9">
        <w:t xml:space="preserve"> 2016. zastupnica po zakonu dužnika </w:t>
      </w:r>
      <w:r w:rsidR="00B303CB" w:rsidRPr="004C46F9">
        <w:t>Vera Vrselja</w:t>
      </w:r>
      <w:r w:rsidR="00FF62A0" w:rsidRPr="004C46F9">
        <w:t xml:space="preserve"> izjavila </w:t>
      </w:r>
      <w:r w:rsidR="00B303CB" w:rsidRPr="004C46F9">
        <w:t xml:space="preserve">je </w:t>
      </w:r>
      <w:r w:rsidR="00FF62A0" w:rsidRPr="004C46F9">
        <w:t xml:space="preserve">da se protivi prijedlogu da se nad društvom </w:t>
      </w:r>
      <w:r w:rsidR="00B303CB" w:rsidRPr="004C46F9">
        <w:t>ELEGANT OBUĆA d.o.o., Zagreb, Jačkovinski Klanec 6b, OIB 65890808391</w:t>
      </w:r>
      <w:r w:rsidR="00FF62A0" w:rsidRPr="004C46F9">
        <w:t xml:space="preserve"> otvori stečaj</w:t>
      </w:r>
      <w:r w:rsidR="004C46F9" w:rsidRPr="004C46F9">
        <w:t>.</w:t>
      </w:r>
      <w:r w:rsidR="004D00D1" w:rsidRPr="004C46F9">
        <w:t xml:space="preserve"> Na istom ročištu spojeno je ročište radi očitovanja o prij</w:t>
      </w:r>
      <w:r w:rsidR="004C46F9" w:rsidRPr="004C46F9">
        <w:t>edlogu za otvaranje stečajnog p</w:t>
      </w:r>
      <w:r w:rsidR="004D00D1" w:rsidRPr="004C46F9">
        <w:t>o</w:t>
      </w:r>
      <w:r w:rsidR="004C46F9" w:rsidRPr="004C46F9">
        <w:t>s</w:t>
      </w:r>
      <w:r w:rsidR="004D00D1" w:rsidRPr="004C46F9">
        <w:t>tupka sa ročištem radi rasprave o uvjetima za otvaranje stečajnog postupka te je zastupnica po zakonu dužnika izjavila</w:t>
      </w:r>
      <w:r w:rsidR="00B303CB" w:rsidRPr="004C46F9">
        <w:t xml:space="preserve"> da dužnik nema imovine (pokretnina, nekretnina) kao niti novčanih tražbina.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B303CB" w:rsidRPr="00B303CB">
        <w:t>ELEGANT OBUĆA d.o.o., Zagreb, Jačkovinski Klanec 6b, OIB 65890808391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DB2782">
        <w:t>17</w:t>
      </w:r>
      <w:r w:rsidR="00B303CB">
        <w:t>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96404E">
        <w:t>,v.r.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303CB" w:rsidP="002D60CE" w:rsidR="00B303CB">
      <w:pPr>
        <w:jc w:val="both"/>
      </w:pPr>
    </w:p>
    <w:p w:rsidRDefault="0096404E" w:rsidP="002D60CE" w:rsidR="0096404E">
      <w:pPr>
        <w:jc w:val="both"/>
      </w:pPr>
    </w:p>
    <w:p w:rsidRDefault="0096404E" w:rsidP="002B3342" w:rsidR="0096404E" w:rsidRPr="00694D64">
      <w:r w:rsidRPr="00694D64">
        <w:t>Za točnost otpravka-ovlašteni službenik:</w:t>
      </w:r>
    </w:p>
    <w:p w:rsidRDefault="0096404E" w:rsidP="002B3342" w:rsidR="0096404E" w:rsidRPr="00694D64">
      <w:r w:rsidRPr="00694D64">
        <w:t>Karmela Dolenc</w:t>
      </w:r>
    </w:p>
    <w:p w:rsidRDefault="0096404E" w:rsidP="002B3342" w:rsidR="0096404E">
      <w:pPr>
        <w:pStyle w:val="Bezproreda"/>
      </w:pPr>
    </w:p>
    <w:p w:rsidRDefault="0096404E" w:rsidP="002D60CE" w:rsidR="0096404E">
      <w:pPr>
        <w:jc w:val="both"/>
      </w:pPr>
    </w:p>
    <w:sectPr w:rsidSect="00B303CB" w:rsidR="0096404E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27728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303CB">
      <w:rPr>
        <w:sz w:val="24"/>
        <w:szCs w:val="24"/>
      </w:rPr>
      <w:t>5151/15-18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4C46F9"/>
    <w:rsid w:val="004D00D1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6404E"/>
    <w:rsid w:val="00965E6D"/>
    <w:rsid w:val="009A7206"/>
    <w:rsid w:val="009B3D51"/>
    <w:rsid w:val="00A0793E"/>
    <w:rsid w:val="00A6064D"/>
    <w:rsid w:val="00A75576"/>
    <w:rsid w:val="00A75EA1"/>
    <w:rsid w:val="00A75F17"/>
    <w:rsid w:val="00A851A3"/>
    <w:rsid w:val="00AB6CDD"/>
    <w:rsid w:val="00B303CB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27728"/>
    <w:rsid w:val="00D340BD"/>
    <w:rsid w:val="00D3501A"/>
    <w:rsid w:val="00D677F7"/>
    <w:rsid w:val="00D803A5"/>
    <w:rsid w:val="00DB2782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96404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5151</izvorni_sadrzaj>
    <derivirana_varijabla naziv="DomainObject.Predmet.Broj_1">5151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St-5151/2015</izvorni_sadrzaj>
    <derivirana_varijabla naziv="DomainObject.Predmet.OznakaBroj_1">St-5151/2015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ELEGANT OBUĆA d.o.o. zastupanog po punomoćniku VERA VRSELJA</izvorni_sadrzaj>
    <derivirana_varijabla naziv="DomainObject.Predmet.ProtustrankaFormated_1">  ELEGANT OBUĆA d.o.o. zastupanog po punomoćniku VERA VRSELJA</derivirana_varijabla>
  </DomainObject.Predmet.ProtustrankaFormated>
  <DomainObject.Predmet.ProtustrankaFormatedOIB>
    <izvorni_sadrzaj>  ELEGANT OBUĆA d.o.o., OIB 65890808391 zastupanog po punomoćniku VERA VRSELJA</izvorni_sadrzaj>
    <derivirana_varijabla naziv="DomainObject.Predmet.ProtustrankaFormatedOIB_1">  ELEGANT OBUĆA d.o.o., OIB 65890808391 zastupanog po punomoćniku VERA VRSELJA</derivirana_varijabla>
  </DomainObject.Predmet.ProtustrankaFormatedOIB>
  <DomainObject.Predmet.ProtustrankaFormatedWithAdress>
    <izvorni_sadrzaj> ELEGANT OBUĆA d.o.o., Jačkovinski Klanec 6b, 10000 Zagreb zastupanog po punomoćniku VERA VRSELJA</izvorni_sadrzaj>
    <derivirana_varijabla naziv="DomainObject.Predmet.ProtustrankaFormatedWithAdress_1"> ELEGANT OBUĆA d.o.o., Jačkovinski Klanec 6b, 10000 Zagreb zastupanog po punomoćniku VERA VRSELJA</derivirana_varijabla>
  </DomainObject.Predmet.ProtustrankaFormatedWithAdress>
  <DomainObject.Predmet.ProtustrankaFormatedWithAdressOIB>
    <izvorni_sadrzaj> ELEGANT OBUĆA d.o.o., OIB 65890808391, Jačkovinski Klanec 6b, 10000 Zagreb zastupanog po punomoćniku VERA VRSELJA</izvorni_sadrzaj>
    <derivirana_varijabla naziv="DomainObject.Predmet.ProtustrankaFormatedWithAdressOIB_1"> ELEGANT OBUĆA d.o.o., OIB 65890808391, Jačkovinski Klanec 6b, 10000 Zagreb zastupanog po punomoćniku VERA VRSELJA</derivirana_varijabla>
  </DomainObject.Predmet.ProtustrankaFormatedWithAdressOIB>
  <DomainObject.Predmet.ProtustrankaWithAdress>
    <izvorni_sadrzaj>ELEGANT OBUĆA d.o.o. Jačkovinski Klanec 6b, 10000 Zagreb</izvorni_sadrzaj>
    <derivirana_varijabla naziv="DomainObject.Predmet.ProtustrankaWithAdress_1">ELEGANT OBUĆA d.o.o. Jačkovinski Klanec 6b, 10000 Zagreb</derivirana_varijabla>
  </DomainObject.Predmet.ProtustrankaWithAdress>
  <DomainObject.Predmet.ProtustrankaWithAdressOIB>
    <izvorni_sadrzaj>ELEGANT OBUĆA d.o.o., OIB 65890808391, Jačkovinski Klanec 6b, 10000 Zagreb</izvorni_sadrzaj>
    <derivirana_varijabla naziv="DomainObject.Predmet.ProtustrankaWithAdressOIB_1">ELEGANT OBUĆA d.o.o., OIB 65890808391, Jačkovinski Klanec 6b, 10000 Zagreb</derivirana_varijabla>
  </DomainObject.Predmet.ProtustrankaWithAdressOIB>
  <DomainObject.Predmet.ProtustrankaNazivFormated>
    <izvorni_sadrzaj>ELEGANT OBUĆA d.o.o.</izvorni_sadrzaj>
    <derivirana_varijabla naziv="DomainObject.Predmet.ProtustrankaNazivFormated_1">ELEGANT OBUĆA d.o.o.</derivirana_varijabla>
  </DomainObject.Predmet.ProtustrankaNazivFormated>
  <DomainObject.Predmet.ProtustrankaNazivFormatedOIB>
    <izvorni_sadrzaj>ELEGANT OBUĆA d.o.o., OIB 65890808391</izvorni_sadrzaj>
    <derivirana_varijabla naziv="DomainObject.Predmet.ProtustrankaNazivFormatedOIB_1">ELEGANT OBUĆA d.o.o., OIB 65890808391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Vera Vrselja</izvorni_sadrzaj>
    <derivirana_varijabla naziv="DomainObject.Predmet.StrankaFormated_1">  FINA Regionalni centar Zagreb; Vera Vrselja</derivirana_varijabla>
  </DomainObject.Predmet.StrankaFormated>
  <DomainObject.Predmet.StrankaFormatedOIB>
    <izvorni_sadrzaj>  FINA Regionalni centar Zagreb, OIB 85821130368; Vera Vrselja, OIB 26718954996</izvorni_sadrzaj>
    <derivirana_varijabla naziv="DomainObject.Predmet.StrankaFormatedOIB_1">  FINA Regionalni centar Zagreb, OIB 85821130368; Vera Vrselja, OIB 26718954996</derivirana_varijabla>
  </DomainObject.Predmet.StrankaFormatedOIB>
  <DomainObject.Predmet.StrankaFormatedWithAdress>
    <izvorni_sadrzaj> FINA Regionalni centar Zagreb, Trg svibanjskih žrtava 1995. br.1, 10000 Zagreb; Vera Vrselja, Jačkovinski Klanec 6 B, 10000 Zagreb</izvorni_sadrzaj>
    <derivirana_varijabla naziv="DomainObject.Predmet.StrankaFormatedWithAdress_1"> FINA Regionalni centar Zagreb, Trg svibanjskih žrtava 1995. br.1, 10000 Zagreb; Vera Vrselja, Jačkovinski Klanec 6 B, 10000 Zagreb</derivirana_varijabla>
  </DomainObject.Predmet.StrankaFormatedWithAdress>
  <DomainObject.Predmet.StrankaFormatedWithAdressOIB>
    <izvorni_sadrzaj> FINA Regionalni centar Zagreb, OIB 85821130368, Trg svibanjskih žrtava 1995. br.1, 10000 Zagreb; Vera Vrselja, OIB 26718954996, Jačkovinski Klanec 6 B, 10000 Zagreb</izvorni_sadrzaj>
    <derivirana_varijabla naziv="DomainObject.Predmet.StrankaFormatedWithAdressOIB_1"> FINA Regionalni centar Zagreb, OIB 85821130368, Trg svibanjskih žrtava 1995. br.1, 10000 Zagreb; Vera Vrselja, OIB 26718954996, Jačkovinski Klanec 6 B, 10000 Zagreb</derivirana_varijabla>
  </DomainObject.Predmet.StrankaFormatedWithAdressOIB>
  <DomainObject.Predmet.StrankaWithAdress>
    <izvorni_sadrzaj>FINA Regionalni centar Zagreb Trg svibanjskih žrtava 1995. br.1,10000 Zagreb,Vera Vrselja Jačkovinski Klanec 6 B,10000 Zagreb</izvorni_sadrzaj>
    <derivirana_varijabla naziv="DomainObject.Predmet.StrankaWithAdress_1">FINA Regionalni centar Zagreb Trg svibanjskih žrtava 1995. br.1,10000 Zagreb,Vera Vrselja Jačkovinski Klanec 6 B,10000 Zagreb</derivirana_varijabla>
  </DomainObject.Predmet.StrankaWithAdress>
  <DomainObject.Predmet.StrankaWithAdressOIB>
    <izvorni_sadrzaj>FINA Regionalni centar Zagreb, OIB 85821130368, Trg svibanjskih žrtava 1995. br.1,10000 Zagreb,Vera Vrselja, OIB 26718954996, Jačkovinski Klanec 6 B,10000 Zagreb</izvorni_sadrzaj>
    <derivirana_varijabla naziv="DomainObject.Predmet.StrankaWithAdressOIB_1">FINA Regionalni centar Zagreb, OIB 85821130368, Trg svibanjskih žrtava 1995. br.1,10000 Zagreb,Vera Vrselja, OIB 26718954996, Jačkovinski Klanec 6 B,10000 Zagreb</derivirana_varijabla>
  </DomainObject.Predmet.StrankaWithAdressOIB>
  <DomainObject.Predmet.StrankaNazivFormated>
    <izvorni_sadrzaj>FINA Regionalni centar Zagreb,Vera Vrselja</izvorni_sadrzaj>
    <derivirana_varijabla naziv="DomainObject.Predmet.StrankaNazivFormated_1">FINA Regionalni centar Zagreb,Vera Vrselja</derivirana_varijabla>
  </DomainObject.Predmet.StrankaNazivFormated>
  <DomainObject.Predmet.StrankaNazivFormatedOIB>
    <izvorni_sadrzaj>FINA Regionalni centar Zagreb, OIB 85821130368,Vera Vrselja, OIB 26718954996</izvorni_sadrzaj>
    <derivirana_varijabla naziv="DomainObject.Predmet.StrankaNazivFormatedOIB_1">FINA Regionalni centar Zagreb, OIB 85821130368,Vera Vrselja, OIB 26718954996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Vera Vrselja</item>
    </izvorni_sadrzaj>
    <derivirana_varijabla naziv="DomainObject.Predmet.StrankaListFormated_1">
      <item>FINA Regionalni centar Zagreb</item>
      <item>Vera Vrselja</item>
    </derivirana_varijabla>
  </DomainObject.Predmet.StrankaListFormated>
  <DomainObject.Predmet.StrankaListFormatedOIB>
    <izvorni_sadrzaj>
      <item>FINA Regionalni centar Zagreb, OIB 85821130368</item>
      <item>Vera Vrselja, OIB 26718954996</item>
    </izvorni_sadrzaj>
    <derivirana_varijabla naziv="DomainObject.Predmet.StrankaListFormatedOIB_1">
      <item>FINA Regionalni centar Zagreb, OIB 85821130368</item>
      <item>Vera Vrselja, OIB 26718954996</item>
    </derivirana_varijabla>
  </DomainObject.Predmet.StrankaListFormatedOIB>
  <DomainObject.Predmet.StrankaListFormatedWithAdress>
    <izvorni_sadrzaj>
      <item>FINA Regionalni centar Zagreb, Trg svibanjskih žrtava 1995. br.1, 10000 Zagreb</item>
      <item>Vera Vrselja, Jačkovinski Klanec 6 B, 10000 Zagreb</item>
    </izvorni_sadrzaj>
    <derivirana_varijabla naziv="DomainObject.Predmet.StrankaListFormatedWithAdress_1">
      <item>FINA Regionalni centar Zagreb, Trg svibanjskih žrtava 1995. br.1, 10000 Zagreb</item>
      <item>Vera Vrselja, Jačkovinski Klanec 6 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Vera Vrselja, OIB 26718954996, Jačkovinski Klanec 6 B, 10000 Zagreb</item>
    </izvorni_sadrzaj>
    <derivirana_varijabla naziv="DomainObject.Predmet.StrankaListFormatedWithAdressOIB_1">
      <item>FINA Regionalni centar Zagreb, OIB 85821130368, Trg svibanjskih žrtava 1995. br.1, 10000 Zagreb</item>
      <item>Vera Vrselja, OIB 26718954996, Jačkovinski Klanec 6 B, 10000 Zagreb</item>
    </derivirana_varijabla>
  </DomainObject.Predmet.StrankaListFormatedWithAdressOIB>
  <DomainObject.Predmet.StrankaListNazivFormated>
    <izvorni_sadrzaj>
      <item>FINA Regionalni centar Zagreb</item>
      <item>Vera Vrselja</item>
    </izvorni_sadrzaj>
    <derivirana_varijabla naziv="DomainObject.Predmet.StrankaListNazivFormated_1">
      <item>FINA Regionalni centar Zagreb</item>
      <item>Vera Vrselja</item>
    </derivirana_varijabla>
  </DomainObject.Predmet.StrankaListNazivFormated>
  <DomainObject.Predmet.StrankaListNazivFormatedOIB>
    <izvorni_sadrzaj>
      <item>FINA Regionalni centar Zagreb, OIB 85821130368</item>
      <item>Vera Vrselja, OIB 26718954996</item>
    </izvorni_sadrzaj>
    <derivirana_varijabla naziv="DomainObject.Predmet.StrankaListNazivFormatedOIB_1">
      <item>FINA Regionalni centar Zagreb, OIB 85821130368</item>
      <item>Vera Vrselja, OIB 26718954996</item>
    </derivirana_varijabla>
  </DomainObject.Predmet.StrankaListNazivFormatedOIB>
  <DomainObject.Predmet.ProtuStrankaListFormated>
    <izvorni_sadrzaj>
      <item>ELEGANT OBUĆA d.o.o. zastupanog po punomoćniku VERA VRSELJA</item>
    </izvorni_sadrzaj>
    <derivirana_varijabla naziv="DomainObject.Predmet.ProtuStrankaListFormated_1">
      <item>ELEGANT OBUĆA d.o.o. zastupanog po punomoćniku VERA VRSELJA</item>
    </derivirana_varijabla>
  </DomainObject.Predmet.ProtuStrankaListFormated>
  <DomainObject.Predmet.ProtuStrankaListFormatedOIB>
    <izvorni_sadrzaj>
      <item>ELEGANT OBUĆA d.o.o., OIB 65890808391 zastupanog po punomoćniku VERA VRSELJA</item>
    </izvorni_sadrzaj>
    <derivirana_varijabla naziv="DomainObject.Predmet.ProtuStrankaListFormatedOIB_1">
      <item>ELEGANT OBUĆA d.o.o., OIB 65890808391 zastupanog po punomoćniku VERA VRSELJA</item>
    </derivirana_varijabla>
  </DomainObject.Predmet.ProtuStrankaListFormatedOIB>
  <DomainObject.Predmet.ProtuStrankaListFormatedWithAdress>
    <izvorni_sadrzaj>
      <item>ELEGANT OBUĆA d.o.o., Jačkovinski Klanec 6b, 10000 Zagreb zastupanog po punomoćniku VERA VRSELJA</item>
    </izvorni_sadrzaj>
    <derivirana_varijabla naziv="DomainObject.Predmet.ProtuStrankaListFormatedWithAdress_1">
      <item>ELEGANT OBUĆA d.o.o., Jačkovinski Klanec 6b, 10000 Zagreb zastupanog po punomoćniku VERA VRSELJA</item>
    </derivirana_varijabla>
  </DomainObject.Predmet.ProtuStrankaListFormatedWithAdress>
  <DomainObject.Predmet.ProtuStrankaListFormatedWithAdressOIB>
    <izvorni_sadrzaj>
      <item>ELEGANT OBUĆA d.o.o., OIB 65890808391, Jačkovinski Klanec 6b, 10000 Zagreb zastupanog po punomoćniku VERA VRSELJA</item>
    </izvorni_sadrzaj>
    <derivirana_varijabla naziv="DomainObject.Predmet.ProtuStrankaListFormatedWithAdressOIB_1">
      <item>ELEGANT OBUĆA d.o.o., OIB 65890808391, Jačkovinski Klanec 6b, 10000 Zagreb zastupanog po punomoćniku VERA VRSELJA</item>
    </derivirana_varijabla>
  </DomainObject.Predmet.ProtuStrankaListFormatedWithAdressOIB>
  <DomainObject.Predmet.ProtuStrankaListNazivFormated>
    <izvorni_sadrzaj>
      <item>ELEGANT OBUĆA d.o.o.</item>
    </izvorni_sadrzaj>
    <derivirana_varijabla naziv="DomainObject.Predmet.ProtuStrankaListNazivFormated_1">
      <item>ELEGANT OBUĆA d.o.o.</item>
    </derivirana_varijabla>
  </DomainObject.Predmet.ProtuStrankaListNazivFormated>
  <DomainObject.Predmet.ProtuStrankaListNazivFormatedOIB>
    <izvorni_sadrzaj>
      <item>ELEGANT OBUĆA d.o.o., OIB 65890808391</item>
    </izvorni_sadrzaj>
    <derivirana_varijabla naziv="DomainObject.Predmet.ProtuStrankaListNazivFormatedOIB_1">
      <item>ELEGANT OBUĆA d.o.o., OIB 65890808391</item>
    </derivirana_varijabla>
  </DomainObject.Predmet.ProtuStrankaListNazivFormatedOIB>
  <DomainObject.Predmet.OstaliListFormated>
    <izvorni_sadrzaj>
      <item>VERA VRSELJA punomoćnik sudionika u postupku ELEGANT OBUĆA d.o.o.</item>
      <item>PRIVREDNA BANKA d.d.</item>
    </izvorni_sadrzaj>
    <derivirana_varijabla naziv="DomainObject.Predmet.OstaliListFormated_1">
      <item>VERA VRSELJA punomoćnik sudionika u postupku ELEGANT OBUĆA d.o.o.</item>
      <item>PRIVREDNA BANKA d.d.</item>
    </derivirana_varijabla>
  </DomainObject.Predmet.OstaliListFormated>
  <DomainObject.Predmet.OstaliListFormatedOIB>
    <izvorni_sadrzaj>
      <item>VERA VRSELJA, OIB 26718954996 punomoćnik sudionika u postupku ELEGANT OBUĆA d.o.o.</item>
      <item>PRIVREDNA BANKA d.d.</item>
    </izvorni_sadrzaj>
    <derivirana_varijabla naziv="DomainObject.Predmet.OstaliListFormatedOIB_1">
      <item>VERA VRSELJA, OIB 26718954996 punomoćnik sudionika u postupku ELEGANT OBUĆA d.o.o.</item>
      <item>PRIVREDNA BANKA d.d.</item>
    </derivirana_varijabla>
  </DomainObject.Predmet.OstaliListFormatedOIB>
  <DomainObject.Predmet.OstaliListFormatedWithAdress>
    <izvorni_sadrzaj>
      <item>VERA VRSELJA, Jačkovinski Klanec 6/b, 10000 Zagreb punomoćnik sudionika u postupku ELEGANT OBUĆA d.o.o.</item>
      <item>PRIVREDNA BANKA d.d., Radnička cesta 50, 10000 Zagreb</item>
    </izvorni_sadrzaj>
    <derivirana_varijabla naziv="DomainObject.Predmet.OstaliListFormatedWithAdress_1">
      <item>VERA VRSELJA, Jačkovinski Klanec 6/b, 10000 Zagreb punomoćnik sudionika u postupku ELEGANT OBUĆA d.o.o.</item>
      <item>PRIVREDNA BANKA d.d., Radnička cesta 50, 10000 Zagreb</item>
    </derivirana_varijabla>
  </DomainObject.Predmet.OstaliListFormatedWithAdress>
  <DomainObject.Predmet.OstaliListFormatedWithAdressOIB>
    <izvorni_sadrzaj>
      <item>VERA VRSELJA, OIB 26718954996, Jačkovinski Klanec 6/b, 10000 Zagreb punomoćnik sudionika u postupku ELEGANT OBUĆA d.o.o.</item>
      <item>PRIVREDNA BANKA d.d., Radnička cesta 50, 10000 Zagreb</item>
    </izvorni_sadrzaj>
    <derivirana_varijabla naziv="DomainObject.Predmet.OstaliListFormatedWithAdressOIB_1">
      <item>VERA VRSELJA, OIB 26718954996, Jačkovinski Klanec 6/b, 10000 Zagreb punomoćnik sudionika u postupku ELEGANT OBUĆA d.o.o.</item>
      <item>PRIVREDNA BANKA d.d., Radnička cesta 50, 10000 Zagreb</item>
    </derivirana_varijabla>
  </DomainObject.Predmet.OstaliListFormatedWithAdressOIB>
  <DomainObject.Predmet.OstaliListNazivFormated>
    <izvorni_sadrzaj>
      <item>VERA VRSELJA</item>
      <item>PRIVREDNA BANKA d.d.</item>
    </izvorni_sadrzaj>
    <derivirana_varijabla naziv="DomainObject.Predmet.OstaliListNazivFormated_1">
      <item>VERA VRSELJA</item>
      <item>PRIVREDNA BANKA d.d.</item>
    </derivirana_varijabla>
  </DomainObject.Predmet.OstaliListNazivFormated>
  <DomainObject.Predmet.OstaliListNazivFormatedOIB>
    <izvorni_sadrzaj>
      <item>VERA VRSELJA, OIB 26718954996</item>
      <item>PRIVREDNA BANKA d.d.</item>
    </izvorni_sadrzaj>
    <derivirana_varijabla naziv="DomainObject.Predmet.OstaliListNazivFormatedOIB_1">
      <item>VERA VRSELJA, OIB 26718954996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ELEGANT OBUĆA d.o.o.</izvorni_sadrzaj>
    <derivirana_varijabla naziv="DomainObject.Predmet.ProtustrankaIDrugi_1">ELEGANT OBUĆA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ELEGANT OBUĆA d.o.o., OIB 65890808391, Jačkovinski Klanec 6b, 10000 Zagreb</izvorni_sadrzaj>
    <derivirana_varijabla naziv="DomainObject.Predmet.ProtustrankaIDrugiAdressOIB_1">ELEGANT OBUĆA d.o.o., OIB 65890808391, Jačkovinski Klanec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ELEGANT OBUĆA d.o.o.</item>
      <item>FINA Regionalni centar Zagreb</item>
      <item>VERA VRSELJA</item>
      <item>Vera Vrselja</item>
      <item>PRIVREDNA BANKA d.d.</item>
    </izvorni_sadrzaj>
    <derivirana_varijabla naziv="DomainObject.Predmet.SudioniciListNaziv_1">
      <item>ELEGANT OBUĆA d.o.o.</item>
      <item>FINA Regionalni centar Zagreb</item>
      <item>VERA VRSELJA</item>
      <item>Vera Vrselja</item>
      <item>PRIVREDNA BANKA d.d.</item>
    </derivirana_varijabla>
  </DomainObject.Predmet.SudioniciListNaziv>
  <DomainObject.Predmet.SudioniciListAdressOIB>
    <izvorni_sadrzaj>
      <item>ELEGANT OBUĆA d.o.o., OIB 65890808391, Jačkovinski Klanec 6b,10000 Zagreb</item>
      <item>FINA Regionalni centar Zagreb, OIB 85821130368, Trg svibanjskih žrtava 1995. br.1,10000 Zagreb</item>
      <item>VERA VRSELJA, OIB 26718954996, Jačkovinski Klanec 6/b,10000 Zagreb</item>
      <item>Vera Vrselja, OIB 26718954996, Jačkovinski Klanec 6 B,10000 Zagreb</item>
      <item>PRIVREDNA BANKA d.d., Radnička cesta 50,10000 Zagreb</item>
    </izvorni_sadrzaj>
    <derivirana_varijabla naziv="DomainObject.Predmet.SudioniciListAdressOIB_1">
      <item>ELEGANT OBUĆA d.o.o., OIB 65890808391, Jačkovinski Klanec 6b,10000 Zagreb</item>
      <item>FINA Regionalni centar Zagreb, OIB 85821130368, Trg svibanjskih žrtava 1995. br.1,10000 Zagreb</item>
      <item>VERA VRSELJA, OIB 26718954996, Jačkovinski Klanec 6/b,10000 Zagreb</item>
      <item>Vera Vrselja, OIB 26718954996, Jačkovinski Klanec 6 B,10000 Zagreb</item>
      <item>PRIVREDNA BANKA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65890808391</item>
      <item>, OIB 85821130368</item>
      <item>, OIB 26718954996</item>
      <item>, OIB 26718954996</item>
      <item>, OIB null</item>
    </izvorni_sadrzaj>
    <derivirana_varijabla naziv="DomainObject.Predmet.SudioniciListNazivOIB_1">
      <item>, OIB 65890808391</item>
      <item>, OIB 85821130368</item>
      <item>, OIB 26718954996</item>
      <item>, OIB 26718954996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58557-62CC-403F-835E-B4D923146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4425</properties:Characters>
  <properties:Lines>88</properties:Lines>
  <properties:Paragraphs>24</properties:Paragraphs>
  <properties:TotalTime>308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2016-11-17T10:22:00Z</cp:lastPrinted>
  <dcterms:modified xmlns:xsi="http://www.w3.org/2001/XMLSchema-instance" xsi:type="dcterms:W3CDTF">2016-11-17T10:23:00Z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