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08655" w14:paraId="f008655" w:rsidRDefault="00A4009E" w:rsidP="00A4009E" w:rsidR="00A4009E">
      <w:pPr>
        <w15:collapsed w:val="false"/>
      </w:pPr>
      <w:bookmarkStart w:name="_GoBack" w:id="0"/>
      <w:bookmarkEnd w:id="0"/>
    </w:p>
    <w:p w:rsidRDefault="00A4009E" w:rsidP="00A4009E" w:rsidR="00A4009E"/>
    <w:p w:rsidRDefault="00E74E56" w:rsidP="00A4009E" w:rsidR="00E74E56"/>
    <w:p w:rsidRDefault="00E74E56" w:rsidP="00A4009E" w:rsidR="00A4009E">
      <w:r>
        <w:rPr>
          <w:noProof/>
          <w:lang w:eastAsia="hr-HR"/>
        </w:rPr>
        <w:drawing>
          <wp:inline distR="0" distL="0" distB="0" distT="0">
            <wp:extent cy="719455" cx="542925"/>
            <wp:effectExtent b="4445" r="9525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945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009E" w:rsidP="00A4009E" w:rsidR="00A4009E">
      <w:r>
        <w:t>REPUBLIKA HRVATSKA</w:t>
      </w:r>
    </w:p>
    <w:p w:rsidRDefault="00A4009E" w:rsidP="00A4009E" w:rsidR="00A4009E">
      <w:r>
        <w:t xml:space="preserve">TRGOVAČKI SUD U OSIJEKU </w:t>
      </w:r>
    </w:p>
    <w:p w:rsidRDefault="00A4009E" w:rsidP="00A4009E" w:rsidR="00A4009E">
      <w:r>
        <w:t xml:space="preserve">STALNA SLUŽBA </w:t>
      </w:r>
      <w:r w:rsidR="00E74E56">
        <w:t>U SLAVONSKOM BRODU</w:t>
      </w:r>
      <w:r>
        <w:t xml:space="preserve">               </w:t>
      </w:r>
      <w:r w:rsidR="00E74E56">
        <w:tab/>
      </w:r>
      <w:r w:rsidR="00E74E56">
        <w:tab/>
        <w:t xml:space="preserve">       </w:t>
      </w:r>
      <w:r>
        <w:t xml:space="preserve"> </w:t>
      </w:r>
      <w:r w:rsidR="00E74E56">
        <w:t xml:space="preserve">       </w:t>
      </w:r>
      <w:r>
        <w:t>3 St-3</w:t>
      </w:r>
      <w:r w:rsidR="00E74E56">
        <w:t>77</w:t>
      </w:r>
      <w:r>
        <w:t>/201</w:t>
      </w:r>
      <w:r w:rsidR="00E74E56">
        <w:t>2</w:t>
      </w:r>
      <w:r>
        <w:t>-</w:t>
      </w:r>
      <w:r w:rsidR="00E74E56">
        <w:t>538</w:t>
      </w:r>
    </w:p>
    <w:p w:rsidRDefault="00A4009E" w:rsidP="00A4009E" w:rsidR="00A4009E">
      <w:r>
        <w:t>Trg pobjede 13</w:t>
      </w:r>
    </w:p>
    <w:p w:rsidRDefault="00A4009E" w:rsidP="00A4009E" w:rsidR="00A4009E">
      <w:r>
        <w:t xml:space="preserve">35000 Slavonski Brod </w:t>
      </w:r>
    </w:p>
    <w:p w:rsidRDefault="00A4009E" w:rsidP="00A4009E" w:rsidR="00A4009E"/>
    <w:p w:rsidRDefault="00A4009E" w:rsidP="00A4009E" w:rsidR="00A4009E"/>
    <w:p w:rsidRDefault="00A4009E" w:rsidP="00A4009E" w:rsidR="00A4009E"/>
    <w:p w:rsidRDefault="00A4009E" w:rsidP="00A4009E" w:rsidR="00A4009E">
      <w:r>
        <w:t xml:space="preserve">TRGOVAČKI SUD U OSIJEKU, STALNA SLUŽBA </w:t>
      </w:r>
      <w:r w:rsidR="00A5526D">
        <w:t>U SLAVONSKOM BRODU</w:t>
      </w:r>
      <w:r>
        <w:t xml:space="preserve">, u stečajnom postupku nad stečajnim dužnikom </w:t>
      </w:r>
      <w:r w:rsidR="003E59EB">
        <w:t>V.A.M.-ING d.o.o. u  stečaju, Slavonski Brod, Dr. Mile Budaka 1,</w:t>
      </w:r>
      <w:r>
        <w:t xml:space="preserve">OIB: </w:t>
      </w:r>
      <w:r w:rsidR="003E59EB">
        <w:t>65586439269</w:t>
      </w:r>
      <w:r>
        <w:t xml:space="preserve">, na temelju odredbe čl. 29. st. 4. Stečajnog </w:t>
      </w:r>
      <w:r w:rsidR="003E59EB">
        <w:t xml:space="preserve"> </w:t>
      </w:r>
      <w:r>
        <w:t>zakona donio je 1</w:t>
      </w:r>
      <w:r w:rsidR="003E59EB">
        <w:t>6</w:t>
      </w:r>
      <w:r>
        <w:t xml:space="preserve">. </w:t>
      </w:r>
      <w:r w:rsidR="003E59EB">
        <w:t xml:space="preserve">rujna </w:t>
      </w:r>
      <w:r>
        <w:t xml:space="preserve"> 201</w:t>
      </w:r>
      <w:r w:rsidR="003E59EB">
        <w:t>6. godine sljedeću:</w:t>
      </w:r>
    </w:p>
    <w:p w:rsidRDefault="00A4009E" w:rsidP="003E59EB" w:rsidR="00A4009E">
      <w:pPr>
        <w:jc w:val="center"/>
      </w:pPr>
      <w:r>
        <w:t>O B A V I J E S T</w:t>
      </w:r>
    </w:p>
    <w:p w:rsidRDefault="00A4009E" w:rsidP="00A4009E" w:rsidR="00A4009E">
      <w:r>
        <w:t>Rješenjem ovog Suda, poslovni broj: 3/St-3</w:t>
      </w:r>
      <w:r w:rsidR="003E59EB">
        <w:t>77</w:t>
      </w:r>
      <w:r>
        <w:t>/201</w:t>
      </w:r>
      <w:r w:rsidR="003E59EB">
        <w:t>2-537</w:t>
      </w:r>
      <w:r>
        <w:t xml:space="preserve"> od 1</w:t>
      </w:r>
      <w:r w:rsidR="003E59EB">
        <w:t>6</w:t>
      </w:r>
      <w:r>
        <w:t xml:space="preserve">. </w:t>
      </w:r>
      <w:r w:rsidR="003E59EB">
        <w:t>rujna</w:t>
      </w:r>
      <w:r>
        <w:t xml:space="preserve"> 201</w:t>
      </w:r>
      <w:r w:rsidR="003E59EB">
        <w:t>6</w:t>
      </w:r>
      <w:r>
        <w:t xml:space="preserve">. godine određen je trošak stečajnom upravitelju </w:t>
      </w:r>
      <w:r w:rsidR="003E59EB">
        <w:t>Milanu Nakić iz Pakraca, J.J.Strossmayera 20</w:t>
      </w:r>
      <w:r>
        <w:t xml:space="preserve">, OIB: </w:t>
      </w:r>
      <w:r w:rsidR="003E59EB">
        <w:t>11576973023</w:t>
      </w:r>
      <w:r>
        <w:t xml:space="preserve"> u stečajnom postupku nad stečajnim dužnikom </w:t>
      </w:r>
      <w:r w:rsidR="003E59EB">
        <w:t>V.A.M.-ING d.o.o. u  stečaju, Slavonski Brod, Dr. Mile Budaka 1,OIB: 65586439269.</w:t>
      </w:r>
    </w:p>
    <w:p w:rsidRDefault="00A4009E" w:rsidP="00A4009E" w:rsidR="00A4009E">
      <w:r>
        <w:t>Uvid u potpuni tekst navedenih rješenja o naknadi stvarnih troškova može se i</w:t>
      </w:r>
      <w:r w:rsidR="003E59EB">
        <w:t xml:space="preserve">zvršiti u pisarnici ovog Suda. </w:t>
      </w:r>
    </w:p>
    <w:p w:rsidRDefault="00A4009E" w:rsidP="00A4009E" w:rsidR="00A4009E">
      <w:r>
        <w:t>U Slavonskom Brodu 1</w:t>
      </w:r>
      <w:r w:rsidR="003E59EB">
        <w:t>6</w:t>
      </w:r>
      <w:r>
        <w:t xml:space="preserve">. </w:t>
      </w:r>
      <w:r w:rsidR="003E59EB">
        <w:t xml:space="preserve">rujna </w:t>
      </w:r>
      <w:r>
        <w:t xml:space="preserve"> 201</w:t>
      </w:r>
      <w:r w:rsidR="003E59EB">
        <w:t>6.</w:t>
      </w:r>
    </w:p>
    <w:p w:rsidRDefault="003E59EB" w:rsidP="003E59EB" w:rsidR="00A4009E">
      <w:pPr>
        <w:ind w:firstLine="708"/>
        <w:jc w:val="center"/>
      </w:pPr>
      <w:r>
        <w:t xml:space="preserve"> </w:t>
      </w:r>
      <w:r>
        <w:tab/>
      </w:r>
      <w:r>
        <w:tab/>
        <w:t xml:space="preserve"> </w:t>
      </w:r>
      <w:r>
        <w:tab/>
        <w:t xml:space="preserve">                                                                    </w:t>
      </w:r>
      <w:r w:rsidR="00A4009E">
        <w:t>Sutkinja:</w:t>
      </w:r>
    </w:p>
    <w:p w:rsidRDefault="00A4009E" w:rsidP="003E59EB" w:rsidR="00A4009E">
      <w:pPr>
        <w:jc w:val="right"/>
      </w:pPr>
      <w:r>
        <w:t>Daniela Martini Maoduš</w:t>
      </w:r>
    </w:p>
    <w:p w:rsidRDefault="00A4009E" w:rsidP="00A4009E" w:rsidR="00A4009E"/>
    <w:p w:rsidRDefault="00A4009E" w:rsidP="00A4009E" w:rsidR="00A4009E"/>
    <w:p w:rsidRDefault="00A4009E" w:rsidP="00A4009E" w:rsidR="00A4009E"/>
    <w:p w:rsidRDefault="00A4009E" w:rsidP="00A4009E" w:rsidR="00A4009E"/>
    <w:p w:rsidRDefault="00A4009E" w:rsidP="00A4009E" w:rsidR="00A4009E"/>
    <w:p w:rsidRDefault="00A4009E" w:rsidP="00A4009E" w:rsidR="00A4009E"/>
    <w:p w:rsidRDefault="00A4009E" w:rsidP="00A4009E" w:rsidR="00A4009E"/>
    <w:p w:rsidRDefault="00A4009E" w:rsidP="00A4009E" w:rsidR="00A4009E"/>
    <w:p w:rsidRDefault="00A4009E" w:rsidP="00A4009E" w:rsidR="00A4009E"/>
    <w:p w:rsidRDefault="00A4009E" w:rsidP="00A4009E" w:rsidR="00A4009E"/>
    <w:p w:rsidRDefault="00A4009E" w:rsidP="00A4009E" w:rsidR="00A4009E"/>
    <w:p w:rsidRDefault="00A4009E" w:rsidP="00A4009E" w:rsidR="00A4009E"/>
    <w:p w:rsidRDefault="00A4009E" w:rsidP="00A4009E" w:rsidR="00A4009E"/>
    <w:p w:rsidRDefault="00A4009E" w:rsidP="00A4009E" w:rsidR="00A4009E"/>
    <w:p w:rsidRDefault="00A4009E" w:rsidP="00A4009E" w:rsidR="00A4009E">
      <w:proofErr w:type="spellStart"/>
      <w:r>
        <w:t>Rj</w:t>
      </w:r>
      <w:proofErr w:type="spellEnd"/>
      <w:r>
        <w:t>.</w:t>
      </w:r>
    </w:p>
    <w:p w:rsidRDefault="00A4009E" w:rsidP="00A4009E" w:rsidR="00A4009E">
      <w:r>
        <w:t xml:space="preserve">- obavijest objaviti na </w:t>
      </w:r>
      <w:proofErr w:type="spellStart"/>
      <w:r>
        <w:t>eOglasnoj</w:t>
      </w:r>
      <w:proofErr w:type="spellEnd"/>
      <w:r>
        <w:t xml:space="preserve"> ploči</w:t>
      </w:r>
    </w:p>
    <w:p w:rsidRDefault="00A4009E" w:rsidP="00A4009E" w:rsidR="00A4009E"/>
    <w:p w:rsidRDefault="00A4009E" w:rsidP="00A4009E" w:rsidR="00A4009E"/>
    <w:p w:rsidRDefault="00A4009E" w:rsidP="00A4009E" w:rsidR="00A4009E">
      <w:r>
        <w:t>Kalendar: 17 dana</w:t>
      </w:r>
    </w:p>
    <w:p w:rsidRDefault="000A76CE" w:rsidR="000A76CE"/>
    <w:sectPr w:rsidR="000A76C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9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4009E"/>
    <w:rsid w:val="000A76CE"/>
    <w:rsid w:val="003E59EB"/>
    <w:rsid w:val="00A4009E"/>
    <w:rsid w:val="00A5526D"/>
    <w:rsid w:val="00E74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74E5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74E5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552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52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52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52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52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74E5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74E5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552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52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52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52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52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377</izvorni_sadrzaj>
    <derivirana_varijabla naziv="DomainObject.Predmet.Broj_1">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2012.</izvorni_sadrzaj>
    <derivirana_varijabla naziv="DomainObject.Predmet.DatumOsnivanja_1">8.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St-377/2012</izvorni_sadrzaj>
    <derivirana_varijabla naziv="DomainObject.Predmet.OznakaBroj_1">St-377/2012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V.A.M.-ING d.o.o.SLAVONSKI BROD</izvorni_sadrzaj>
    <derivirana_varijabla naziv="DomainObject.Predmet.ProtustrankaFormated_1">  V.A.M.-ING d.o.o.SLAVONSKI BROD</derivirana_varijabla>
  </DomainObject.Predmet.ProtustrankaFormated>
  <DomainObject.Predmet.ProtustrankaFormatedOIB>
    <izvorni_sadrzaj>  V.A.M.-ING d.o.o.SLAVONSKI BROD, OIB 65586439269</izvorni_sadrzaj>
    <derivirana_varijabla naziv="DomainObject.Predmet.ProtustrankaFormatedOIB_1">  V.A.M.-ING d.o.o.SLAVONSKI BROD, OIB 65586439269</derivirana_varijabla>
  </DomainObject.Predmet.ProtustrankaFormatedOIB>
  <DomainObject.Predmet.ProtustrankaFormatedWithAdress>
    <izvorni_sadrzaj> V.A.M.-ING d.o.o.SLAVONSKI BROD, Dr.Mile Budaka 1, 35000 Slavonski Brod</izvorni_sadrzaj>
    <derivirana_varijabla naziv="DomainObject.Predmet.ProtustrankaFormatedWithAdress_1"> V.A.M.-ING d.o.o.SLAVONSKI BROD, Dr.Mile Budaka 1, 35000 Slavonski Brod</derivirana_varijabla>
  </DomainObject.Predmet.ProtustrankaFormatedWithAdress>
  <DomainObject.Predmet.ProtustrankaFormatedWithAdressOIB>
    <izvorni_sadrzaj> V.A.M.-ING d.o.o.SLAVONSKI BROD, OIB 65586439269, Dr.Mile Budaka 1, 35000 Slavonski Brod</izvorni_sadrzaj>
    <derivirana_varijabla naziv="DomainObject.Predmet.ProtustrankaFormatedWithAdressOIB_1"> V.A.M.-ING d.o.o.SLAVONSKI BROD, OIB 65586439269, Dr.Mile Budaka 1, 35000 Slavonski Brod</derivirana_varijabla>
  </DomainObject.Predmet.ProtustrankaFormatedWithAdressOIB>
  <DomainObject.Predmet.ProtustrankaWithAdress>
    <izvorni_sadrzaj>V.A.M.-ING d.o.o.SLAVONSKI BROD Dr.Mile Budaka 1, 35000 Slavonski Brod</izvorni_sadrzaj>
    <derivirana_varijabla naziv="DomainObject.Predmet.ProtustrankaWithAdress_1">V.A.M.-ING d.o.o.SLAVONSKI BROD Dr.Mile Budaka 1, 35000 Slavonski Brod</derivirana_varijabla>
  </DomainObject.Predmet.ProtustrankaWithAdress>
  <DomainObject.Predmet.ProtustrankaWithAdressOIB>
    <izvorni_sadrzaj>V.A.M.-ING d.o.o.SLAVONSKI BROD, OIB 65586439269, Dr.Mile Budaka 1, 35000 Slavonski Brod</izvorni_sadrzaj>
    <derivirana_varijabla naziv="DomainObject.Predmet.ProtustrankaWithAdressOIB_1">V.A.M.-ING d.o.o.SLAVONSKI BROD, OIB 65586439269, Dr.Mile Budaka 1, 35000 Slavonski Brod</derivirana_varijabla>
  </DomainObject.Predmet.ProtustrankaWithAdressOIB>
  <DomainObject.Predmet.ProtustrankaNazivFormated>
    <izvorni_sadrzaj>V.A.M.-ING d.o.o.SLAVONSKI BROD</izvorni_sadrzaj>
    <derivirana_varijabla naziv="DomainObject.Predmet.ProtustrankaNazivFormated_1">V.A.M.-ING d.o.o.SLAVONSKI BROD</derivirana_varijabla>
  </DomainObject.Predmet.ProtustrankaNazivFormated>
  <DomainObject.Predmet.ProtustrankaNazivFormatedOIB>
    <izvorni_sadrzaj>V.A.M.-ING d.o.o.SLAVONSKI BROD, OIB 65586439269</izvorni_sadrzaj>
    <derivirana_varijabla naziv="DomainObject.Predmet.ProtustrankaNazivFormatedOIB_1">V.A.M.-ING d.o.o.SLAVONSKI BROD, OIB 65586439269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DARKO KARABOGDAN i ostali  RADNICI</izvorni_sadrzaj>
    <derivirana_varijabla naziv="DomainObject.Predmet.StrankaFormated_1">  DARKO KARABOGDAN i ostali  RADNICI</derivirana_varijabla>
  </DomainObject.Predmet.StrankaFormated>
  <DomainObject.Predmet.StrankaFormatedOIB>
    <izvorni_sadrzaj>  DARKO KARABOGDAN i ostali  RADNICI</izvorni_sadrzaj>
    <derivirana_varijabla naziv="DomainObject.Predmet.StrankaFormatedOIB_1">  DARKO KARABOGDAN i ostali  RADNICI</derivirana_varijabla>
  </DomainObject.Predmet.StrankaFormatedOIB>
  <DomainObject.Predmet.StrankaFormatedWithAdress>
    <izvorni_sadrzaj> DARKO KARABOGDAN i ostali  RADNICI, Koranski brijeg 30a, Karlovac</izvorni_sadrzaj>
    <derivirana_varijabla naziv="DomainObject.Predmet.StrankaFormatedWithAdress_1"> DARKO KARABOGDAN i ostali  RADNICI, Koranski brijeg 30a, Karlovac</derivirana_varijabla>
  </DomainObject.Predmet.StrankaFormatedWithAdress>
  <DomainObject.Predmet.StrankaFormatedWithAdressOIB>
    <izvorni_sadrzaj> DARKO KARABOGDAN i ostali  RADNICI, Koranski brijeg 30a, Karlovac</izvorni_sadrzaj>
    <derivirana_varijabla naziv="DomainObject.Predmet.StrankaFormatedWithAdressOIB_1"> DARKO KARABOGDAN i ostali  RADNICI, Koranski brijeg 30a, Karlovac</derivirana_varijabla>
  </DomainObject.Predmet.StrankaFormatedWithAdressOIB>
  <DomainObject.Predmet.StrankaWithAdress>
    <izvorni_sadrzaj>DARKO KARABOGDAN i ostali  RADNICI Koranski brijeg 30a,Karlovac</izvorni_sadrzaj>
    <derivirana_varijabla naziv="DomainObject.Predmet.StrankaWithAdress_1">DARKO KARABOGDAN i ostali  RADNICI Koranski brijeg 30a,Karlovac</derivirana_varijabla>
  </DomainObject.Predmet.StrankaWithAdress>
  <DomainObject.Predmet.StrankaWithAdressOIB>
    <izvorni_sadrzaj>DARKO KARABOGDAN i ostali  RADNICI, Koranski brijeg 30a,Karlovac</izvorni_sadrzaj>
    <derivirana_varijabla naziv="DomainObject.Predmet.StrankaWithAdressOIB_1">DARKO KARABOGDAN i ostali  RADNICI, Koranski brijeg 30a,Karlovac</derivirana_varijabla>
  </DomainObject.Predmet.StrankaWithAdressOIB>
  <DomainObject.Predmet.StrankaNazivFormated>
    <izvorni_sadrzaj>DARKO KARABOGDAN i ostali  RADNICI</izvorni_sadrzaj>
    <derivirana_varijabla naziv="DomainObject.Predmet.StrankaNazivFormated_1">DARKO KARABOGDAN i ostali  RADNICI</derivirana_varijabla>
  </DomainObject.Predmet.StrankaNazivFormated>
  <DomainObject.Predmet.StrankaNazivFormatedOIB>
    <izvorni_sadrzaj>DARKO KARABOGDAN i ostali  RADNICI</izvorni_sadrzaj>
    <derivirana_varijabla naziv="DomainObject.Predmet.StrankaNazivFormatedOIB_1">DARKO KARABOGDAN i ostali  RADNICI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DARKO KARABOGDAN i ostali  RADNICI</item>
    </izvorni_sadrzaj>
    <derivirana_varijabla naziv="DomainObject.Predmet.StrankaListFormated_1">
      <item>DARKO KARABOGDAN i ostali  RADNICI</item>
    </derivirana_varijabla>
  </DomainObject.Predmet.StrankaListFormated>
  <DomainObject.Predmet.StrankaListFormatedOIB>
    <izvorni_sadrzaj>
      <item>DARKO KARABOGDAN i ostali  RADNICI</item>
    </izvorni_sadrzaj>
    <derivirana_varijabla naziv="DomainObject.Predmet.StrankaListFormatedOIB_1">
      <item>DARKO KARABOGDAN i ostali  RADNICI</item>
    </derivirana_varijabla>
  </DomainObject.Predmet.StrankaListFormatedOIB>
  <DomainObject.Predmet.StrankaListFormatedWithAdress>
    <izvorni_sadrzaj>
      <item>DARKO KARABOGDAN i ostali  RADNICI, Koranski brijeg 30a, Karlovac</item>
    </izvorni_sadrzaj>
    <derivirana_varijabla naziv="DomainObject.Predmet.StrankaListFormatedWithAdress_1">
      <item>DARKO KARABOGDAN i ostali  RADNICI, Koranski brijeg 30a, Karlovac</item>
    </derivirana_varijabla>
  </DomainObject.Predmet.StrankaListFormatedWithAdress>
  <DomainObject.Predmet.StrankaListFormatedWithAdressOIB>
    <izvorni_sadrzaj>
      <item>DARKO KARABOGDAN i ostali  RADNICI, Koranski brijeg 30a, Karlovac</item>
    </izvorni_sadrzaj>
    <derivirana_varijabla naziv="DomainObject.Predmet.StrankaListFormatedWithAdressOIB_1">
      <item>DARKO KARABOGDAN i ostali  RADNICI, Koranski brijeg 30a, Karlovac</item>
    </derivirana_varijabla>
  </DomainObject.Predmet.StrankaListFormatedWithAdressOIB>
  <DomainObject.Predmet.StrankaListNazivFormated>
    <izvorni_sadrzaj>
      <item>DARKO KARABOGDAN i ostali  RADNICI</item>
    </izvorni_sadrzaj>
    <derivirana_varijabla naziv="DomainObject.Predmet.StrankaListNazivFormated_1">
      <item>DARKO KARABOGDAN i ostali  RADNICI</item>
    </derivirana_varijabla>
  </DomainObject.Predmet.StrankaListNazivFormated>
  <DomainObject.Predmet.StrankaListNazivFormatedOIB>
    <izvorni_sadrzaj>
      <item>DARKO KARABOGDAN i ostali  RADNICI</item>
    </izvorni_sadrzaj>
    <derivirana_varijabla naziv="DomainObject.Predmet.StrankaListNazivFormatedOIB_1">
      <item>DARKO KARABOGDAN i ostali  RADNICI</item>
    </derivirana_varijabla>
  </DomainObject.Predmet.StrankaListNazivFormatedOIB>
  <DomainObject.Predmet.ProtuStrankaListFormated>
    <izvorni_sadrzaj>
      <item>V.A.M.-ING d.o.o.SLAVONSKI BROD</item>
    </izvorni_sadrzaj>
    <derivirana_varijabla naziv="DomainObject.Predmet.ProtuStrankaListFormated_1">
      <item>V.A.M.-ING d.o.o.SLAVONSKI BROD</item>
    </derivirana_varijabla>
  </DomainObject.Predmet.ProtuStrankaListFormated>
  <DomainObject.Predmet.ProtuStrankaListFormatedOIB>
    <izvorni_sadrzaj>
      <item>V.A.M.-ING d.o.o.SLAVONSKI BROD, OIB 65586439269</item>
    </izvorni_sadrzaj>
    <derivirana_varijabla naziv="DomainObject.Predmet.ProtuStrankaListFormatedOIB_1">
      <item>V.A.M.-ING d.o.o.SLAVONSKI BROD, OIB 65586439269</item>
    </derivirana_varijabla>
  </DomainObject.Predmet.ProtuStrankaListFormatedOIB>
  <DomainObject.Predmet.ProtuStrankaListFormatedWithAdress>
    <izvorni_sadrzaj>
      <item>V.A.M.-ING d.o.o.SLAVONSKI BROD, Dr.Mile Budaka 1, 35000 Slavonski Brod</item>
    </izvorni_sadrzaj>
    <derivirana_varijabla naziv="DomainObject.Predmet.ProtuStrankaListFormatedWithAdress_1">
      <item>V.A.M.-ING d.o.o.SLAVONSKI BROD, Dr.Mile Budaka 1, 35000 Slavonski Brod</item>
    </derivirana_varijabla>
  </DomainObject.Predmet.ProtuStrankaListFormatedWithAdress>
  <DomainObject.Predmet.ProtuStrankaListFormatedWithAdressOIB>
    <izvorni_sadrzaj>
      <item>V.A.M.-ING d.o.o.SLAVONSKI BROD, OIB 65586439269, Dr.Mile Budaka 1, 35000 Slavonski Brod</item>
    </izvorni_sadrzaj>
    <derivirana_varijabla naziv="DomainObject.Predmet.ProtuStrankaListFormatedWithAdressOIB_1">
      <item>V.A.M.-ING d.o.o.SLAVONSKI BROD, OIB 65586439269, Dr.Mile Budaka 1, 35000 Slavonski Brod</item>
    </derivirana_varijabla>
  </DomainObject.Predmet.ProtuStrankaListFormatedWithAdressOIB>
  <DomainObject.Predmet.ProtuStrankaListNazivFormated>
    <izvorni_sadrzaj>
      <item>V.A.M.-ING d.o.o.SLAVONSKI BROD</item>
    </izvorni_sadrzaj>
    <derivirana_varijabla naziv="DomainObject.Predmet.ProtuStrankaListNazivFormated_1">
      <item>V.A.M.-ING d.o.o.SLAVONSKI BROD</item>
    </derivirana_varijabla>
  </DomainObject.Predmet.ProtuStrankaListNazivFormated>
  <DomainObject.Predmet.ProtuStrankaListNazivFormatedOIB>
    <izvorni_sadrzaj>
      <item>V.A.M.-ING d.o.o.SLAVONSKI BROD, OIB 65586439269</item>
    </izvorni_sadrzaj>
    <derivirana_varijabla naziv="DomainObject.Predmet.ProtuStrankaListNazivFormatedOIB_1">
      <item>V.A.M.-ING d.o.o.SLAVONSKI BROD, OIB 65586439269</item>
    </derivirana_varijabla>
  </DomainObject.Predmet.ProtuStrankaListNazivFormatedOIB>
  <DomainObject.Predmet.OstaliListFormated>
    <izvorni_sadrzaj>
      <item>OPĆINSKI SUD U SLAVONSKOM BRODU Z.K. ODJEL</item>
      <item>ŽDO Građansko-upravni odjel Slavonski Brod</item>
      <item>TS OS SSSB REGISTAR SUDA</item>
      <item>DANIJEL SOČKOVIĆ</item>
      <item>MARTINA TONČIĆ-BOTA, odvjetnica</item>
      <item>CENTAR BANKA d.d.</item>
      <item>zamjenik pun. predlagatelja MIHOVIL GRUBIŠIĆ, odvjetnički vježbenik</item>
      <item>ZOU MATO ŠIMUNOVIĆ - ANDRIJANA BOŠNJAK MILIĆ, odvjetnici</item>
      <item>MILAN NAKIĆ, sada stečajni upravitelj</item>
      <item>VTS RH Zagreb</item>
      <item>OPĆINSKI SUD U CRIKVENICI ZEMLJIŠNO-KNJIŽNI ODJEL</item>
      <item>OPĆINSKI SUD U ZADRU ZEMLJIŠNO-KNJIŽNI ODJEL</item>
      <item>OPĆINSKI SUD U RIJECI ZEMLJIŠNO-KNJIŽNI ODJEL</item>
      <item>RAČUNOVODSTVO TS OS</item>
      <item>NARODNE NOVINE, dioničko društvo za izdavanje i tiskanje Službenog lista Republike Hrvatske, službenih i drugih obrazaca te 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</item>
      <item>zamjenik punomoćnika ANITA ARAČIĆ PAČIĆ</item>
      <item>TOMISLAV ZELJKO za ĐĐ HOLDING, ĐĐ ENERGETIKA</item>
      <item>zamjenik pun. HRVOJE RACAN, odvjetnički vježbenik</item>
      <item>MARIO LJUBAS za INDUSTROOPREMU d.o.o.</item>
      <item>NADA SAMARDŽIĆ za Slatinsku Banku</item>
      <item>IVŠA POLIČIĆ za Osimpex</item>
      <item>zamjenik pun. DOMAGOJ VUKOVIĆ za ĐĐ održavanje i usluge d.o.o.</item>
      <item>zamjenik pun. ANJA STUPAREVIĆ, odvjetnički vježbenik za Marsteel</item>
      <item>ANA TROPINA, odvjetnica za STROJOPROMET ZAGREB</item>
      <item>zamjenica pun. MARIJA KARAKAŠ ZA ĐĐ Specijalna vozila</item>
      <item>INES GAUS, odvjetnica</item>
      <item>zamjenik pun. ANDREJ GARIĆ, odvjetnički vježbenik za radnike</item>
      <item>IVICA DABRO</item>
      <item>OD LJUBENKO I PARTNERI</item>
      <item>OD ŽELJKO RAČKI I KOLEGE</item>
      <item>ZORAN TOMIĆ, odvjetnik</item>
      <item>OD RAČKI I KOLEGE</item>
      <item>HRVATSKA POŠTANSKA BANKA d.d.</item>
      <item>FINANCIJSKA AGENCIJA OSIJEK</item>
      <item>FINA SLAVONSKI BROD</item>
      <item>MF POREZNA UPRAVA SLAVONSKI BROD</item>
      <item>MUP RH PU BRODSKO-POSAVSKA</item>
      <item>Željka Brandt, odvjetnica</item>
      <item>ANTONIO VOLAREVIĆ, odvjetnik</item>
      <item>SIGMAT d. o. o. za proizvodnju, inženjering i trgovinu</item>
      <item>OSIJEK-KOTEKS dioničko društvo za graditeljstvo, proizvodnju i trgovinu</item>
      <item>MARIO JERKOVAC, odvjetnik</item>
      <item>Đuro Đaković-Zavarene posude dioničko društvo</item>
      <item>ODVJETNIČKO DRUŠTVO RAČKI I KOLEGE, j.t.d.</item>
      <item>STANKA HNATKO, odvjetnica</item>
      <item>Odvjetničko društvo SUČEVIĆ I PARTNERI d.o.o.</item>
      <item>PERI oplate i skele društvo s ograničenom odgovornošću</item>
      <item>ALEKSANDRA ĐORĐEVIĆ BUGARIN, odvjetnica</item>
      <item>NADA GAGRO, odvjetnica</item>
      <item>TANJA MILJANIĆ, odvjetnica</item>
      <item>ILIJA ČUŽIĆ</item>
      <item>HYPO ALPE-ADRIA-BANK dioničko društvo</item>
      <item>CENTAR BANKA dioničko društvo</item>
      <item>KentBank dioničko društvo</item>
      <item>Credo banka dioničko društvo "u stečaju"</item>
      <item>SLATINSKA BANKA d.d.</item>
      <item>RH MINISTARSTVO FINANCIJA</item>
      <item>Dragutin Miro Carin</item>
      <item>MATO SIGURNJAK</item>
      <item>JOSIP JELIĆ, odvjetnik</item>
      <item>SEBASTIAN MIŠE</item>
      <item>Brod-plin, društvo s ograničenom odgovornošću za izgradnju i održavanje plinske mreže, distribuciju i opskrbu prirodnim pl</item>
      <item>ČELEBIJA-ING društvo s ograničenom odgovornošću za građenje, trgovinu i usluge</item>
      <item>ROJE GRADNJA d.o.o. za građevinarstvo, proizvodnju i trgovinu</item>
      <item>Đuro Đaković Holding dioničko društvo</item>
      <item>ANDREJ GARIĆ, odvj. vježbenik</item>
      <item>IVICA KNEŽEVIĆ</item>
      <item>zamjenik pun. IVANA KOVAČEVIĆ, odvjetnica</item>
      <item>zamjenik pun. ANA ČULO</item>
      <item>ANDREA KANCIJANIĆ</item>
      <item>INGA KRAJINA</item>
      <item>ĐURO ĐAKOVIĆ HOLDING d.d.</item>
      <item>TOMISLAV MAZAL</item>
      <item>VEDRAN KRAJNOVIĆ</item>
      <item>H-ABDUCO društvo s ograničenom odgovornošću za usluge</item>
      <item>Gabrijel Zovak</item>
      <item>Mirko Jelić</item>
      <item>Maja Kruljac</item>
      <item>Josip Stanić</item>
    </izvorni_sadrzaj>
    <derivirana_varijabla naziv="DomainObject.Predmet.OstaliListFormated_1">
      <item>OPĆINSKI SUD U SLAVONSKOM BRODU Z.K. ODJEL</item>
      <item>ŽDO Građansko-upravni odjel Slavonski Brod</item>
      <item>TS OS SSSB REGISTAR SUDA</item>
      <item>DANIJEL SOČKOVIĆ</item>
      <item>MARTINA TONČIĆ-BOTA, odvjetnica</item>
      <item>CENTAR BANKA d.d.</item>
      <item>zamjenik pun. predlagatelja MIHOVIL GRUBIŠIĆ, odvjetnički vježbenik</item>
      <item>ZOU MATO ŠIMUNOVIĆ - ANDRIJANA BOŠNJAK MILIĆ, odvjetnici</item>
      <item>MILAN NAKIĆ, sada stečajni upravitelj</item>
      <item>VTS RH Zagreb</item>
      <item>OPĆINSKI SUD U CRIKVENICI ZEMLJIŠNO-KNJIŽNI ODJEL</item>
      <item>OPĆINSKI SUD U ZADRU ZEMLJIŠNO-KNJIŽNI ODJEL</item>
      <item>OPĆINSKI SUD U RIJECI ZEMLJIŠNO-KNJIŽNI ODJEL</item>
      <item>RAČUNOVODSTVO TS OS</item>
      <item>NARODNE NOVINE, dioničko društvo za izdavanje i tiskanje Službenog lista Republike Hrvatske, službenih i drugih obrazaca te 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</item>
      <item>zamjenik punomoćnika ANITA ARAČIĆ PAČIĆ</item>
      <item>TOMISLAV ZELJKO za ĐĐ HOLDING, ĐĐ ENERGETIKA</item>
      <item>zamjenik pun. HRVOJE RACAN, odvjetnički vježbenik</item>
      <item>MARIO LJUBAS za INDUSTROOPREMU d.o.o.</item>
      <item>NADA SAMARDŽIĆ za Slatinsku Banku</item>
      <item>IVŠA POLIČIĆ za Osimpex</item>
      <item>zamjenik pun. DOMAGOJ VUKOVIĆ za ĐĐ održavanje i usluge d.o.o.</item>
      <item>zamjenik pun. ANJA STUPAREVIĆ, odvjetnički vježbenik za Marsteel</item>
      <item>ANA TROPINA, odvjetnica za STROJOPROMET ZAGREB</item>
      <item>zamjenica pun. MARIJA KARAKAŠ ZA ĐĐ Specijalna vozila</item>
      <item>INES GAUS, odvjetnica</item>
      <item>zamjenik pun. ANDREJ GARIĆ, odvjetnički vježbenik za radnike</item>
      <item>IVICA DABRO</item>
      <item>OD LJUBENKO I PARTNERI</item>
      <item>OD ŽELJKO RAČKI I KOLEGE</item>
      <item>ZORAN TOMIĆ, odvjetnik</item>
      <item>OD RAČKI I KOLEGE</item>
      <item>HRVATSKA POŠTANSKA BANKA d.d.</item>
      <item>FINANCIJSKA AGENCIJA OSIJEK</item>
      <item>FINA SLAVONSKI BROD</item>
      <item>MF POREZNA UPRAVA SLAVONSKI BROD</item>
      <item>MUP RH PU BRODSKO-POSAVSKA</item>
      <item>Željka Brandt, odvjetnica</item>
      <item>ANTONIO VOLAREVIĆ, odvjetnik</item>
      <item>SIGMAT d. o. o. za proizvodnju, inženjering i trgovinu</item>
      <item>OSIJEK-KOTEKS dioničko društvo za graditeljstvo, proizvodnju i trgovinu</item>
      <item>MARIO JERKOVAC, odvjetnik</item>
      <item>Đuro Đaković-Zavarene posude dioničko društvo</item>
      <item>ODVJETNIČKO DRUŠTVO RAČKI I KOLEGE, j.t.d.</item>
      <item>STANKA HNATKO, odvjetnica</item>
      <item>Odvjetničko društvo SUČEVIĆ I PARTNERI d.o.o.</item>
      <item>PERI oplate i skele društvo s ograničenom odgovornošću</item>
      <item>ALEKSANDRA ĐORĐEVIĆ BUGARIN, odvjetnica</item>
      <item>NADA GAGRO, odvjetnica</item>
      <item>TANJA MILJANIĆ, odvjetnica</item>
      <item>ILIJA ČUŽIĆ</item>
      <item>HYPO ALPE-ADRIA-BANK dioničko društvo</item>
      <item>CENTAR BANKA dioničko društvo</item>
      <item>KentBank dioničko društvo</item>
      <item>Credo banka dioničko društvo "u stečaju"</item>
      <item>SLATINSKA BANKA d.d.</item>
      <item>RH MINISTARSTVO FINANCIJA</item>
      <item>Dragutin Miro Carin</item>
      <item>MATO SIGURNJAK</item>
      <item>JOSIP JELIĆ, odvjetnik</item>
      <item>SEBASTIAN MIŠE</item>
      <item>Brod-plin, društvo s ograničenom odgovornošću za izgradnju i održavanje plinske mreže, distribuciju i opskrbu prirodnim pl</item>
      <item>ČELEBIJA-ING društvo s ograničenom odgovornošću za građenje, trgovinu i usluge</item>
      <item>ROJE GRADNJA d.o.o. za građevinarstvo, proizvodnju i trgovinu</item>
      <item>Đuro Đaković Holding dioničko društvo</item>
      <item>ANDREJ GARIĆ, odvj. vježbenik</item>
      <item>IVICA KNEŽEVIĆ</item>
      <item>zamjenik pun. IVANA KOVAČEVIĆ, odvjetnica</item>
      <item>zamjenik pun. ANA ČULO</item>
      <item>ANDREA KANCIJANIĆ</item>
      <item>INGA KRAJINA</item>
      <item>ĐURO ĐAKOVIĆ HOLDING d.d.</item>
      <item>TOMISLAV MAZAL</item>
      <item>VEDRAN KRAJNOVIĆ</item>
      <item>H-ABDUCO društvo s ograničenom odgovornošću za usluge</item>
      <item>Gabrijel Zovak</item>
      <item>Mirko Jelić</item>
      <item>Maja Kruljac</item>
      <item>Josip Stanić</item>
    </derivirana_varijabla>
  </DomainObject.Predmet.OstaliListFormated>
  <DomainObject.Predmet.OstaliListFormatedOIB>
    <izvorni_sadrzaj>
      <item>OPĆINSKI SUD U SLAVONSKOM BRODU Z.K. ODJEL</item>
      <item>ŽDO Građansko-upravni odjel Slavonski Brod</item>
      <item>TS OS SSSB REGISTAR SUDA</item>
      <item>DANIJEL SOČKOVIĆ</item>
      <item>MARTINA TONČIĆ-BOTA, odvjetnica</item>
      <item>CENTAR BANKA d.d., OIB 89296739230</item>
      <item>zamjenik pun. predlagatelja MIHOVIL GRUBIŠIĆ, odvjetnički vježbenik</item>
      <item>ZOU MATO ŠIMUNOVIĆ - ANDRIJANA BOŠNJAK MILIĆ, odvjetnici</item>
      <item>MILAN NAKIĆ, sada stečajni upravitelj, OIB 11576973023</item>
      <item>VTS RH Zagreb</item>
      <item>OPĆINSKI SUD U CRIKVENICI ZEMLJIŠNO-KNJIŽNI ODJEL</item>
      <item>OPĆINSKI SUD U ZADRU ZEMLJIŠNO-KNJIŽNI ODJEL</item>
      <item>OPĆINSKI SUD U RIJECI ZEMLJIŠNO-KNJIŽNI ODJEL</item>
      <item>RAČUNOVODSTVO TS OS</item>
      <item>NARODNE NOVINE, dioničko društvo za izdavanje i tiskanje Službenog lista Republike Hrvatske, službenih i drugih obrazaca te , OIB 64546066176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</item>
      <item>zamjenik punomoćnika ANITA ARAČIĆ PAČIĆ</item>
      <item>TOMISLAV ZELJKO za ĐĐ HOLDING, ĐĐ ENERGETIKA</item>
      <item>zamjenik pun. HRVOJE RACAN, odvjetnički vježbenik</item>
      <item>MARIO LJUBAS za INDUSTROOPREMU d.o.o.</item>
      <item>NADA SAMARDŽIĆ za Slatinsku Banku</item>
      <item>IVŠA POLIČIĆ za Osimpex</item>
      <item>zamjenik pun. DOMAGOJ VUKOVIĆ za ĐĐ održavanje i usluge d.o.o.</item>
      <item>zamjenik pun. ANJA STUPAREVIĆ, odvjetnički vježbenik za Marsteel</item>
      <item>ANA TROPINA, odvjetnica za STROJOPROMET ZAGREB</item>
      <item>zamjenica pun. MARIJA KARAKAŠ ZA ĐĐ Specijalna vozila</item>
      <item>INES GAUS, odvjetnica</item>
      <item>zamjenik pun. ANDREJ GARIĆ, odvjetnički vježbenik za radnike</item>
      <item>IVICA DABRO</item>
      <item>OD LJUBENKO I PARTNERI</item>
      <item>OD ŽELJKO RAČKI I KOLEGE</item>
      <item>ZORAN TOMIĆ, odvjetnik</item>
      <item>OD RAČKI I KOLEGE</item>
      <item>HRVATSKA POŠTANSKA BANKA d.d.</item>
      <item>FINANCIJSKA AGENCIJA OSIJEK</item>
      <item>FINA SLAVONSKI BROD</item>
      <item>MF POREZNA UPRAVA SLAVONSKI BROD</item>
      <item>MUP RH PU BRODSKO-POSAVSKA</item>
      <item>Željka Brandt, odvjetnica</item>
      <item>ANTONIO VOLAREVIĆ, odvjetnik</item>
      <item>SIGMAT d. o. o. za proizvodnju, inženjering i trgovinu, OIB 47975086540</item>
      <item>OSIJEK-KOTEKS dioničko društvo za graditeljstvo, proizvodnju i trgovinu, OIB 44610694500</item>
      <item>MARIO JERKOVAC, odvjetnik</item>
      <item>Đuro Đaković-Zavarene posude dioničko društvo, OIB 59110800788</item>
      <item>ODVJETNIČKO DRUŠTVO RAČKI I KOLEGE, j.t.d., OIB 01475644302</item>
      <item>STANKA HNATKO, odvjetnica</item>
      <item>Odvjetničko društvo SUČEVIĆ I PARTNERI d.o.o., OIB 88966484576</item>
      <item>PERI oplate i skele društvo s ograničenom odgovornošću, OIB 31650405172</item>
      <item>ALEKSANDRA ĐORĐEVIĆ BUGARIN, odvjetnica</item>
      <item>NADA GAGRO, odvjetnica</item>
      <item>TANJA MILJANIĆ, odvjetnica</item>
      <item>ILIJA ČUŽIĆ</item>
      <item>HYPO ALPE-ADRIA-BANK dioničko društvo, OIB 14036333877</item>
      <item>CENTAR BANKA dioničko društvo, OIB 89296739230</item>
      <item>KentBank dioničko društvo, OIB 73656725926</item>
      <item>Credo banka dioničko društvo "u stečaju", OIB 94141384086</item>
      <item>SLATINSKA BANKA d.d., OIB 42252496579</item>
      <item>RH MINISTARSTVO FINANCIJA</item>
      <item>Dragutin Miro Carin</item>
      <item>MATO SIGURNJAK, OIB 74419375081</item>
      <item>JOSIP JELIĆ, odvjetnik</item>
      <item>SEBASTIAN MIŠE</item>
      <item>Brod-plin, društvo s ograničenom odgovornošću za izgradnju i održavanje plinske mreže, distribuciju i opskrbu prirodnim pl, OIB 93572453653</item>
      <item>ČELEBIJA-ING društvo s ograničenom odgovornošću za građenje, trgovinu i usluge, OIB 51820428765</item>
      <item>ROJE GRADNJA d.o.o. za građevinarstvo, proizvodnju i trgovinu, OIB 36761398765</item>
      <item>Đuro Đaković Holding dioničko društvo, OIB 58828286397</item>
      <item>ANDREJ GARIĆ, odvj. vježbenik</item>
      <item>IVICA KNEŽEVIĆ, OIB 35701461678</item>
      <item>zamjenik pun. IVANA KOVAČEVIĆ, odvjetnica</item>
      <item>zamjenik pun. ANA ČULO</item>
      <item>ANDREA KANCIJANIĆ, OIB 31784554429</item>
      <item>INGA KRAJINA</item>
      <item>ĐURO ĐAKOVIĆ HOLDING d.d.</item>
      <item>TOMISLAV MAZAL</item>
      <item>VEDRAN KRAJNOVIĆ</item>
      <item>H-ABDUCO društvo s ograničenom odgovornošću za usluge, OIB 13667298928</item>
      <item>Gabrijel Zovak</item>
      <item>Mirko Jelić</item>
      <item>Maja Kruljac</item>
      <item>Josip Stanić</item>
    </izvorni_sadrzaj>
    <derivirana_varijabla naziv="DomainObject.Predmet.OstaliListFormatedOIB_1">
      <item>OPĆINSKI SUD U SLAVONSKOM BRODU Z.K. ODJEL</item>
      <item>ŽDO Građansko-upravni odjel Slavonski Brod</item>
      <item>TS OS SSSB REGISTAR SUDA</item>
      <item>DANIJEL SOČKOVIĆ</item>
      <item>MARTINA TONČIĆ-BOTA, odvjetnica</item>
      <item>CENTAR BANKA d.d., OIB 89296739230</item>
      <item>zamjenik pun. predlagatelja MIHOVIL GRUBIŠIĆ, odvjetnički vježbenik</item>
      <item>ZOU MATO ŠIMUNOVIĆ - ANDRIJANA BOŠNJAK MILIĆ, odvjetnici</item>
      <item>MILAN NAKIĆ, sada stečajni upravitelj, OIB 11576973023</item>
      <item>VTS RH Zagreb</item>
      <item>OPĆINSKI SUD U CRIKVENICI ZEMLJIŠNO-KNJIŽNI ODJEL</item>
      <item>OPĆINSKI SUD U ZADRU ZEMLJIŠNO-KNJIŽNI ODJEL</item>
      <item>OPĆINSKI SUD U RIJECI ZEMLJIŠNO-KNJIŽNI ODJEL</item>
      <item>RAČUNOVODSTVO TS OS</item>
      <item>NARODNE NOVINE, dioničko društvo za izdavanje i tiskanje Službenog lista Republike Hrvatske, službenih i drugih obrazaca te , OIB 64546066176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</item>
      <item>zamjenik punomoćnika ANITA ARAČIĆ PAČIĆ</item>
      <item>TOMISLAV ZELJKO za ĐĐ HOLDING, ĐĐ ENERGETIKA</item>
      <item>zamjenik pun. HRVOJE RACAN, odvjetnički vježbenik</item>
      <item>MARIO LJUBAS za INDUSTROOPREMU d.o.o.</item>
      <item>NADA SAMARDŽIĆ za Slatinsku Banku</item>
      <item>IVŠA POLIČIĆ za Osimpex</item>
      <item>zamjenik pun. DOMAGOJ VUKOVIĆ za ĐĐ održavanje i usluge d.o.o.</item>
      <item>zamjenik pun. ANJA STUPAREVIĆ, odvjetnički vježbenik za Marsteel</item>
      <item>ANA TROPINA, odvjetnica za STROJOPROMET ZAGREB</item>
      <item>zamjenica pun. MARIJA KARAKAŠ ZA ĐĐ Specijalna vozila</item>
      <item>INES GAUS, odvjetnica</item>
      <item>zamjenik pun. ANDREJ GARIĆ, odvjetnički vježbenik za radnike</item>
      <item>IVICA DABRO</item>
      <item>OD LJUBENKO I PARTNERI</item>
      <item>OD ŽELJKO RAČKI I KOLEGE</item>
      <item>ZORAN TOMIĆ, odvjetnik</item>
      <item>OD RAČKI I KOLEGE</item>
      <item>HRVATSKA POŠTANSKA BANKA d.d.</item>
      <item>FINANCIJSKA AGENCIJA OSIJEK</item>
      <item>FINA SLAVONSKI BROD</item>
      <item>MF POREZNA UPRAVA SLAVONSKI BROD</item>
      <item>MUP RH PU BRODSKO-POSAVSKA</item>
      <item>Željka Brandt, odvjetnica</item>
      <item>ANTONIO VOLAREVIĆ, odvjetnik</item>
      <item>SIGMAT d. o. o. za proizvodnju, inženjering i trgovinu, OIB 47975086540</item>
      <item>OSIJEK-KOTEKS dioničko društvo za graditeljstvo, proizvodnju i trgovinu, OIB 44610694500</item>
      <item>MARIO JERKOVAC, odvjetnik</item>
      <item>Đuro Đaković-Zavarene posude dioničko društvo, OIB 59110800788</item>
      <item>ODVJETNIČKO DRUŠTVO RAČKI I KOLEGE, j.t.d., OIB 01475644302</item>
      <item>STANKA HNATKO, odvjetnica</item>
      <item>Odvjetničko društvo SUČEVIĆ I PARTNERI d.o.o., OIB 88966484576</item>
      <item>PERI oplate i skele društvo s ograničenom odgovornošću, OIB 31650405172</item>
      <item>ALEKSANDRA ĐORĐEVIĆ BUGARIN, odvjetnica</item>
      <item>NADA GAGRO, odvjetnica</item>
      <item>TANJA MILJANIĆ, odvjetnica</item>
      <item>ILIJA ČUŽIĆ</item>
      <item>HYPO ALPE-ADRIA-BANK dioničko društvo, OIB 14036333877</item>
      <item>CENTAR BANKA dioničko društvo, OIB 89296739230</item>
      <item>KentBank dioničko društvo, OIB 73656725926</item>
      <item>Credo banka dioničko društvo "u stečaju", OIB 94141384086</item>
      <item>SLATINSKA BANKA d.d., OIB 42252496579</item>
      <item>RH MINISTARSTVO FINANCIJA</item>
      <item>Dragutin Miro Carin</item>
      <item>MATO SIGURNJAK, OIB 74419375081</item>
      <item>JOSIP JELIĆ, odvjetnik</item>
      <item>SEBASTIAN MIŠE</item>
      <item>Brod-plin, društvo s ograničenom odgovornošću za izgradnju i održavanje plinske mreže, distribuciju i opskrbu prirodnim pl, OIB 93572453653</item>
      <item>ČELEBIJA-ING društvo s ograničenom odgovornošću za građenje, trgovinu i usluge, OIB 51820428765</item>
      <item>ROJE GRADNJA d.o.o. za građevinarstvo, proizvodnju i trgovinu, OIB 36761398765</item>
      <item>Đuro Đaković Holding dioničko društvo, OIB 58828286397</item>
      <item>ANDREJ GARIĆ, odvj. vježbenik</item>
      <item>IVICA KNEŽEVIĆ, OIB 35701461678</item>
      <item>zamjenik pun. IVANA KOVAČEVIĆ, odvjetnica</item>
      <item>zamjenik pun. ANA ČULO</item>
      <item>ANDREA KANCIJANIĆ, OIB 31784554429</item>
      <item>INGA KRAJINA</item>
      <item>ĐURO ĐAKOVIĆ HOLDING d.d.</item>
      <item>TOMISLAV MAZAL</item>
      <item>VEDRAN KRAJNOVIĆ</item>
      <item>H-ABDUCO društvo s ograničenom odgovornošću za usluge, OIB 13667298928</item>
      <item>Gabrijel Zovak</item>
      <item>Mirko Jelić</item>
      <item>Maja Kruljac</item>
      <item>Josip Stanić</item>
    </derivirana_varijabla>
  </DomainObject.Predmet.OstaliListFormatedOIB>
  <DomainObject.Predmet.OstaliListFormatedWithAdress>
    <izvorni_sadrzaj>
      <item>OPĆINSKI SUD U SLAVONSKOM BRODU Z.K. ODJEL, 35000 Slavonski Brod</item>
      <item>ŽDO Građansko-upravni odjel Slavonski Brod, 35000 Slavonski Brod</item>
      <item>TS OS SSSB REGISTAR SUDA</item>
      <item>DANIJEL SOČKOVIĆ, Antuna Matije Reljkovića 37, 35000 Slavonski Brod</item>
      <item>MARTINA TONČIĆ-BOTA, odvjetnica, Teslina 3/II, 10000 Zagreb</item>
      <item>CENTAR BANKA d.d., Amruševa 6, 10000 Zagreb</item>
      <item>zamjenik pun. predlagatelja MIHOVIL GRUBIŠIĆ, odvjetnički vježbenik, 10000 Zagreb</item>
      <item>ZOU MATO ŠIMUNOVIĆ - ANDRIJANA BOŠNJAK MILIĆ, odvjetnici, Trg pobjede 16/I, 35000 Slavonski Brod</item>
      <item>MILAN NAKIĆ, sada stečajni upravitelj, J. J. Strossmayera 20, 34550 Pakrac</item>
      <item>VTS RH Zagreb, 10000 Zagreb</item>
      <item>OPĆINSKI SUD U CRIKVENICI ZEMLJIŠNO-KNJIŽNI ODJEL, 51260 Crikvenica</item>
      <item>OPĆINSKI SUD U ZADRU ZEMLJIŠNO-KNJIŽNI ODJEL, 23000 Zadar</item>
      <item>OPĆINSKI SUD U RIJECI ZEMLJIŠNO-KNJIŽNI ODJEL, 51000 Rijeka</item>
      <item>RAČUNOVODSTVO TS OS, 31000 Osijek</item>
      <item>NARODNE NOVINE, dioničko društvo za izdavanje i tiskanje Službenog lista Republike Hrvatske, službenih i drugih obrazaca te , Savski Gaj XIII. put 6, 10000 Zagreb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odvjetnica, 35000 Slavonski Brod</item>
      <item>zamjenik punomoćnika ANITA ARAČIĆ PAČIĆ, 35000 Slavonski Brod</item>
      <item>TOMISLAV ZELJKO za ĐĐ HOLDING, ĐĐ ENERGETIKA, 35000 Slavonski Brod</item>
      <item>zamjenik pun. HRVOJE RACAN, odvjetnički vježbenik, 35000 Slavonski Brod</item>
      <item>MARIO LJUBAS za INDUSTROOPREMU d.o.o.</item>
      <item>NADA SAMARDŽIĆ za Slatinsku Banku, 35000 Slavonski Brod</item>
      <item>IVŠA POLIČIĆ za Osimpex</item>
      <item>zamjenik pun. DOMAGOJ VUKOVIĆ za ĐĐ održavanje i usluge d.o.o., 35000 Slavonski Brod</item>
      <item>zamjenik pun. ANJA STUPAREVIĆ, odvjetnički vježbenik za Marsteel, 35000 Slavonski Brod</item>
      <item>ANA TROPINA, odvjetnica za STROJOPROMET ZAGREB</item>
      <item>zamjenica pun. MARIJA KARAKAŠ ZA ĐĐ Specijalna vozila, 35000 Slavonski Brod</item>
      <item>INES GAUS, odvjetnica, 35000 Slavonski Brod</item>
      <item>zamjenik pun. ANDREJ GARIĆ, odvjetnički vježbenik za radnike, 35000 Slavonski Brod</item>
      <item>IVICA DABRO, Ribarska 3, 32000 Vukovar</item>
      <item>OD LJUBENKO I PARTNERI, Branimirova 29, 10000 Zagreb</item>
      <item>OD ŽELJKO RAČKI I KOLEGE, Gajeva 27, 35000 Slavonski Brod</item>
      <item>ZORAN TOMIĆ, odvjetnik, Zelinska 2/1, 10000 Zagreb</item>
      <item>OD RAČKI I KOLEGE, Gajeva 27, 35000 Slavonski Brod</item>
      <item>HRVATSKA POŠTANSKA BANKA d.d., Jurišićeva 4, 10000 Zagreb</item>
      <item>FINANCIJSKA AGENCIJA OSIJEK, Lorenza Jagera 1, 31000 Osijek</item>
      <item>FINA SLAVONSKI BROD, 35000 Slavonski Brod</item>
      <item>MF POREZNA UPRAVA SLAVONSKI BROD, 35000 Slavonski Brod</item>
      <item>MUP RH PU BRODSKO-POSAVSKA, 35000 Slavonski Brod</item>
      <item>Željka Brandt, odvjetnica, P.Krešimira IV br. 12, 35000 Slavonski Brod</item>
      <item>ANTONIO VOLAREVIĆ, odvjetnik, Gjure Szaba 1A, 10000 Zagreb</item>
      <item>SIGMAT d. o. o. za proizvodnju, inženjering i trgovinu, Gromačnik 35, Slavonski Brod, Gromačnik</item>
      <item>OSIJEK-KOTEKS dioničko društvo za graditeljstvo, proizvodnju i trgovinu, Šamačka 11, Osijek</item>
      <item>MARIO JERKOVAC, odvjetnik, S. S. Kranjčevića 11, 44000 Sisak</item>
      <item>Đuro Đaković-Zavarene posude dioničko društvo, Dr. Mile Budaka 1, Slavonski Brod</item>
      <item>ODVJETNIČKO DRUŠTVO RAČKI I KOLEGE, j.t.d., Lička 35, 10000 Zagreb</item>
      <item>STANKA HNATKO, odvjetnica, A. Starčevića 10, 35000 Slavonski Brod</item>
      <item>Odvjetničko društvo SUČEVIĆ I PARTNERI d.o.o., Gundulićeva 63, 10000 Zagreb</item>
      <item>PERI oplate i skele društvo s ograničenom odgovornošću, Dolenica 20, Donji Stupnik</item>
      <item>ALEKSANDRA ĐORĐEVIĆ BUGARIN, odvjetnica, Poljana Z. Dražića 10, 10000 Zagreb</item>
      <item>NADA GAGRO, odvjetnica, Glagoljaška 52, 32100 Vinkovci</item>
      <item>TANJA MILJANIĆ, odvjetnica, Đorđićeva 3b, 10000 Zagreb</item>
      <item>ILIJA ČUŽIĆ, Vinogradska 61, 35252 Sibinj</item>
      <item>HYPO ALPE-ADRIA-BANK dioničko društvo, Slavonska avenija 6, 10000 Zagreb</item>
      <item>CENTAR BANKA dioničko društvo, Amruševa 6, 10000 Zagreb</item>
      <item>KentBank dioničko društvo, Gundulićeva 1, 10000 Zagreb</item>
      <item>Credo banka dioničko društvo "u stečaju", Zrinjsko-Frankopanska 58, Split</item>
      <item>SLATINSKA BANKA d.d., Vladimira Nazora 2, Slatina</item>
      <item>RH MINISTARSTVO FINANCIJA, Katančićeva 5, 10000 Zagreb</item>
      <item>Dragutin Miro Carin, Ivana pl. Zajca br. 21, 35000 Slavonski Brod</item>
      <item>MATO SIGURNJAK, Dagutina Rakovca 5, 35000 Slavonski Brod</item>
      <item>JOSIP JELIĆ, odvjetnik, A. Cesarca 28, 35000 Slavonski Brod</item>
      <item>SEBASTIAN MIŠE, Petrinjska 48, 10000 Zagreb</item>
      <item>Brod-plin, društvo s ograničenom odgovornošću za izgradnju i održavanje plinske mreže, distribuciju i opskrbu prirodnim pl, Tome Skalice 4, Slavonski Brod</item>
      <item>ČELEBIJA-ING društvo s ograničenom odgovornošću za građenje, trgovinu i usluge, Vrbska ulica 10, Gornja Vrba</item>
      <item>ROJE GRADNJA d.o.o. za građevinarstvo, proizvodnju i trgovinu, Sajmište 158, Vukovar</item>
      <item>Đuro Đaković Holding dioničko društvo, Dr. Mile Budaka 1, Slavonski Brod</item>
      <item>ANDREJ GARIĆ, odvj. vježbenik, 35000 Slavonski Brod</item>
      <item>IVICA KNEŽEVIĆ, A. Hebranga 2/3, 35000 Slavonski Brod</item>
      <item>zamjenik pun. IVANA KOVAČEVIĆ, odvjetnica, A. Cesarca, 35000 Slavonski Brod</item>
      <item>zamjenik pun. ANA ČULO, Gajeva 27, 35000 Slavonski Brod</item>
      <item>ANDREA KANCIJANIĆ, Drage Šćitara 3, 51000 Rijeka</item>
      <item>INGA KRAJINA, Tome Skalice 4, 35000 Slavonski Brod</item>
      <item>ĐURO ĐAKOVIĆ HOLDING d.d., Dr. Mile Budaka 1, 35000 Slavonski Brod</item>
      <item>TOMISLAV MAZAL, Dr. M. Budaka 1, 35000 Slavonski Brod</item>
      <item>VEDRAN KRAJNOVIĆ, Savska cesta 137/1, 10000 Zagreb</item>
      <item>H-ABDUCO društvo s ograničenom odgovornošću za usluge, Slavonska avenija 6A, Zagreb</item>
      <item>Gabrijel Zovak</item>
      <item>Mirko Jelić</item>
      <item>Maja Kruljac</item>
      <item>Josip Stanić</item>
    </izvorni_sadrzaj>
    <derivirana_varijabla naziv="DomainObject.Predmet.OstaliListFormatedWithAdress_1">
      <item>OPĆINSKI SUD U SLAVONSKOM BRODU Z.K. ODJEL, 35000 Slavonski Brod</item>
      <item>ŽDO Građansko-upravni odjel Slavonski Brod, 35000 Slavonski Brod</item>
      <item>TS OS SSSB REGISTAR SUDA</item>
      <item>DANIJEL SOČKOVIĆ, Antuna Matije Reljkovića 37, 35000 Slavonski Brod</item>
      <item>MARTINA TONČIĆ-BOTA, odvjetnica, Teslina 3/II, 10000 Zagreb</item>
      <item>CENTAR BANKA d.d., Amruševa 6, 10000 Zagreb</item>
      <item>zamjenik pun. predlagatelja MIHOVIL GRUBIŠIĆ, odvjetnički vježbenik, 10000 Zagreb</item>
      <item>ZOU MATO ŠIMUNOVIĆ - ANDRIJANA BOŠNJAK MILIĆ, odvjetnici, Trg pobjede 16/I, 35000 Slavonski Brod</item>
      <item>MILAN NAKIĆ, sada stečajni upravitelj, J. J. Strossmayera 20, 34550 Pakrac</item>
      <item>VTS RH Zagreb, 10000 Zagreb</item>
      <item>OPĆINSKI SUD U CRIKVENICI ZEMLJIŠNO-KNJIŽNI ODJEL, 51260 Crikvenica</item>
      <item>OPĆINSKI SUD U ZADRU ZEMLJIŠNO-KNJIŽNI ODJEL, 23000 Zadar</item>
      <item>OPĆINSKI SUD U RIJECI ZEMLJIŠNO-KNJIŽNI ODJEL, 51000 Rijeka</item>
      <item>RAČUNOVODSTVO TS OS, 31000 Osijek</item>
      <item>NARODNE NOVINE, dioničko društvo za izdavanje i tiskanje Službenog lista Republike Hrvatske, službenih i drugih obrazaca te , Savski Gaj XIII. put 6, 10000 Zagreb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odvjetnica, 35000 Slavonski Brod</item>
      <item>zamjenik punomoćnika ANITA ARAČIĆ PAČIĆ, 35000 Slavonski Brod</item>
      <item>TOMISLAV ZELJKO za ĐĐ HOLDING, ĐĐ ENERGETIKA, 35000 Slavonski Brod</item>
      <item>zamjenik pun. HRVOJE RACAN, odvjetnički vježbenik, 35000 Slavonski Brod</item>
      <item>MARIO LJUBAS za INDUSTROOPREMU d.o.o.</item>
      <item>NADA SAMARDŽIĆ za Slatinsku Banku, 35000 Slavonski Brod</item>
      <item>IVŠA POLIČIĆ za Osimpex</item>
      <item>zamjenik pun. DOMAGOJ VUKOVIĆ za ĐĐ održavanje i usluge d.o.o., 35000 Slavonski Brod</item>
      <item>zamjenik pun. ANJA STUPAREVIĆ, odvjetnički vježbenik za Marsteel, 35000 Slavonski Brod</item>
      <item>ANA TROPINA, odvjetnica za STROJOPROMET ZAGREB</item>
      <item>zamjenica pun. MARIJA KARAKAŠ ZA ĐĐ Specijalna vozila, 35000 Slavonski Brod</item>
      <item>INES GAUS, odvjetnica, 35000 Slavonski Brod</item>
      <item>zamjenik pun. ANDREJ GARIĆ, odvjetnički vježbenik za radnike, 35000 Slavonski Brod</item>
      <item>IVICA DABRO, Ribarska 3, 32000 Vukovar</item>
      <item>OD LJUBENKO I PARTNERI, Branimirova 29, 10000 Zagreb</item>
      <item>OD ŽELJKO RAČKI I KOLEGE, Gajeva 27, 35000 Slavonski Brod</item>
      <item>ZORAN TOMIĆ, odvjetnik, Zelinska 2/1, 10000 Zagreb</item>
      <item>OD RAČKI I KOLEGE, Gajeva 27, 35000 Slavonski Brod</item>
      <item>HRVATSKA POŠTANSKA BANKA d.d., Jurišićeva 4, 10000 Zagreb</item>
      <item>FINANCIJSKA AGENCIJA OSIJEK, Lorenza Jagera 1, 31000 Osijek</item>
      <item>FINA SLAVONSKI BROD, 35000 Slavonski Brod</item>
      <item>MF POREZNA UPRAVA SLAVONSKI BROD, 35000 Slavonski Brod</item>
      <item>MUP RH PU BRODSKO-POSAVSKA, 35000 Slavonski Brod</item>
      <item>Željka Brandt, odvjetnica, P.Krešimira IV br. 12, 35000 Slavonski Brod</item>
      <item>ANTONIO VOLAREVIĆ, odvjetnik, Gjure Szaba 1A, 10000 Zagreb</item>
      <item>SIGMAT d. o. o. za proizvodnju, inženjering i trgovinu, Gromačnik 35, Slavonski Brod, Gromačnik</item>
      <item>OSIJEK-KOTEKS dioničko društvo za graditeljstvo, proizvodnju i trgovinu, Šamačka 11, Osijek</item>
      <item>MARIO JERKOVAC, odvjetnik, S. S. Kranjčevića 11, 44000 Sisak</item>
      <item>Đuro Đaković-Zavarene posude dioničko društvo, Dr. Mile Budaka 1, Slavonski Brod</item>
      <item>ODVJETNIČKO DRUŠTVO RAČKI I KOLEGE, j.t.d., Lička 35, 10000 Zagreb</item>
      <item>STANKA HNATKO, odvjetnica, A. Starčevića 10, 35000 Slavonski Brod</item>
      <item>Odvjetničko društvo SUČEVIĆ I PARTNERI d.o.o., Gundulićeva 63, 10000 Zagreb</item>
      <item>PERI oplate i skele društvo s ograničenom odgovornošću, Dolenica 20, Donji Stupnik</item>
      <item>ALEKSANDRA ĐORĐEVIĆ BUGARIN, odvjetnica, Poljana Z. Dražića 10, 10000 Zagreb</item>
      <item>NADA GAGRO, odvjetnica, Glagoljaška 52, 32100 Vinkovci</item>
      <item>TANJA MILJANIĆ, odvjetnica, Đorđićeva 3b, 10000 Zagreb</item>
      <item>ILIJA ČUŽIĆ, Vinogradska 61, 35252 Sibinj</item>
      <item>HYPO ALPE-ADRIA-BANK dioničko društvo, Slavonska avenija 6, 10000 Zagreb</item>
      <item>CENTAR BANKA dioničko društvo, Amruševa 6, 10000 Zagreb</item>
      <item>KentBank dioničko društvo, Gundulićeva 1, 10000 Zagreb</item>
      <item>Credo banka dioničko društvo "u stečaju", Zrinjsko-Frankopanska 58, Split</item>
      <item>SLATINSKA BANKA d.d., Vladimira Nazora 2, Slatina</item>
      <item>RH MINISTARSTVO FINANCIJA, Katančićeva 5, 10000 Zagreb</item>
      <item>Dragutin Miro Carin, Ivana pl. Zajca br. 21, 35000 Slavonski Brod</item>
      <item>MATO SIGURNJAK, Dagutina Rakovca 5, 35000 Slavonski Brod</item>
      <item>JOSIP JELIĆ, odvjetnik, A. Cesarca 28, 35000 Slavonski Brod</item>
      <item>SEBASTIAN MIŠE, Petrinjska 48, 10000 Zagreb</item>
      <item>Brod-plin, društvo s ograničenom odgovornošću za izgradnju i održavanje plinske mreže, distribuciju i opskrbu prirodnim pl, Tome Skalice 4, Slavonski Brod</item>
      <item>ČELEBIJA-ING društvo s ograničenom odgovornošću za građenje, trgovinu i usluge, Vrbska ulica 10, Gornja Vrba</item>
      <item>ROJE GRADNJA d.o.o. za građevinarstvo, proizvodnju i trgovinu, Sajmište 158, Vukovar</item>
      <item>Đuro Đaković Holding dioničko društvo, Dr. Mile Budaka 1, Slavonski Brod</item>
      <item>ANDREJ GARIĆ, odvj. vježbenik, 35000 Slavonski Brod</item>
      <item>IVICA KNEŽEVIĆ, A. Hebranga 2/3, 35000 Slavonski Brod</item>
      <item>zamjenik pun. IVANA KOVAČEVIĆ, odvjetnica, A. Cesarca, 35000 Slavonski Brod</item>
      <item>zamjenik pun. ANA ČULO, Gajeva 27, 35000 Slavonski Brod</item>
      <item>ANDREA KANCIJANIĆ, Drage Šćitara 3, 51000 Rijeka</item>
      <item>INGA KRAJINA, Tome Skalice 4, 35000 Slavonski Brod</item>
      <item>ĐURO ĐAKOVIĆ HOLDING d.d., Dr. Mile Budaka 1, 35000 Slavonski Brod</item>
      <item>TOMISLAV MAZAL, Dr. M. Budaka 1, 35000 Slavonski Brod</item>
      <item>VEDRAN KRAJNOVIĆ, Savska cesta 137/1, 10000 Zagreb</item>
      <item>H-ABDUCO društvo s ograničenom odgovornošću za usluge, Slavonska avenija 6A, Zagreb</item>
      <item>Gabrijel Zovak</item>
      <item>Mirko Jelić</item>
      <item>Maja Kruljac</item>
      <item>Josip Stanić</item>
    </derivirana_varijabla>
  </DomainObject.Predmet.OstaliListFormatedWithAdress>
  <DomainObject.Predmet.OstaliListFormatedWithAdressOIB>
    <izvorni_sadrzaj>
      <item>OPĆINSKI SUD U SLAVONSKOM BRODU Z.K. ODJEL, 35000 Slavonski Brod</item>
      <item>ŽDO Građansko-upravni odjel Slavonski Brod, 35000 Slavonski Brod</item>
      <item>TS OS SSSB REGISTAR SUDA</item>
      <item>DANIJEL SOČKOVIĆ, Antuna Matije Reljkovića 37, 35000 Slavonski Brod</item>
      <item>MARTINA TONČIĆ-BOTA, odvjetnica, Teslina 3/II, 10000 Zagreb</item>
      <item>CENTAR BANKA d.d., OIB 89296739230, Amruševa 6, 10000 Zagreb</item>
      <item>zamjenik pun. predlagatelja MIHOVIL GRUBIŠIĆ, odvjetnički vježbenik, 10000 Zagreb</item>
      <item>ZOU MATO ŠIMUNOVIĆ - ANDRIJANA BOŠNJAK MILIĆ, odvjetnici, Trg pobjede 16/I, 35000 Slavonski Brod</item>
      <item>MILAN NAKIĆ, sada stečajni upravitelj, OIB 11576973023, J. J. Strossmayera 20, 34550 Pakrac</item>
      <item>VTS RH Zagreb, 10000 Zagreb</item>
      <item>OPĆINSKI SUD U CRIKVENICI ZEMLJIŠNO-KNJIŽNI ODJEL, 51260 Crikvenica</item>
      <item>OPĆINSKI SUD U ZADRU ZEMLJIŠNO-KNJIŽNI ODJEL, 23000 Zadar</item>
      <item>OPĆINSKI SUD U RIJECI ZEMLJIŠNO-KNJIŽNI ODJEL, 51000 Rijeka</item>
      <item>RAČUNOVODSTVO TS OS, 31000 Osijek</item>
      <item>NARODNE NOVINE, dioničko društvo za izdavanje i tiskanje Službenog lista Republike Hrvatske, službenih i drugih obrazaca te , OIB 64546066176, Savski Gaj XIII. put 6, 10000 Zagreb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odvjetnica, 35000 Slavonski Brod</item>
      <item>zamjenik punomoćnika ANITA ARAČIĆ PAČIĆ, 35000 Slavonski Brod</item>
      <item>TOMISLAV ZELJKO za ĐĐ HOLDING, ĐĐ ENERGETIKA, 35000 Slavonski Brod</item>
      <item>zamjenik pun. HRVOJE RACAN, odvjetnički vježbenik, 35000 Slavonski Brod</item>
      <item>MARIO LJUBAS za INDUSTROOPREMU d.o.o.</item>
      <item>NADA SAMARDŽIĆ za Slatinsku Banku, 35000 Slavonski Brod</item>
      <item>IVŠA POLIČIĆ za Osimpex</item>
      <item>zamjenik pun. DOMAGOJ VUKOVIĆ za ĐĐ održavanje i usluge d.o.o., 35000 Slavonski Brod</item>
      <item>zamjenik pun. ANJA STUPAREVIĆ, odvjetnički vježbenik za Marsteel, 35000 Slavonski Brod</item>
      <item>ANA TROPINA, odvjetnica za STROJOPROMET ZAGREB</item>
      <item>zamjenica pun. MARIJA KARAKAŠ ZA ĐĐ Specijalna vozila, 35000 Slavonski Brod</item>
      <item>INES GAUS, odvjetnica, 35000 Slavonski Brod</item>
      <item>zamjenik pun. ANDREJ GARIĆ, odvjetnički vježbenik za radnike, 35000 Slavonski Brod</item>
      <item>IVICA DABRO, Ribarska 3, 32000 Vukovar</item>
      <item>OD LJUBENKO I PARTNERI, Branimirova 29, 10000 Zagreb</item>
      <item>OD ŽELJKO RAČKI I KOLEGE, Gajeva 27, 35000 Slavonski Brod</item>
      <item>ZORAN TOMIĆ, odvjetnik, Zelinska 2/1, 10000 Zagreb</item>
      <item>OD RAČKI I KOLEGE, Gajeva 27, 35000 Slavonski Brod</item>
      <item>HRVATSKA POŠTANSKA BANKA d.d., Jurišićeva 4, 10000 Zagreb</item>
      <item>FINANCIJSKA AGENCIJA OSIJEK, Lorenza Jagera 1, 31000 Osijek</item>
      <item>FINA SLAVONSKI BROD, 35000 Slavonski Brod</item>
      <item>MF POREZNA UPRAVA SLAVONSKI BROD, 35000 Slavonski Brod</item>
      <item>MUP RH PU BRODSKO-POSAVSKA, 35000 Slavonski Brod</item>
      <item>Željka Brandt, odvjetnica, P.Krešimira IV br. 12, 35000 Slavonski Brod</item>
      <item>ANTONIO VOLAREVIĆ, odvjetnik, Gjure Szaba 1A, 10000 Zagreb</item>
      <item>SIGMAT d. o. o. za proizvodnju, inženjering i trgovinu, OIB 47975086540, Gromačnik 35, Slavonski Brod, Gromačnik</item>
      <item>OSIJEK-KOTEKS dioničko društvo za graditeljstvo, proizvodnju i trgovinu, OIB 44610694500, Šamačka 11, Osijek</item>
      <item>MARIO JERKOVAC, odvjetnik, S. S. Kranjčevića 11, 44000 Sisak</item>
      <item>Đuro Đaković-Zavarene posude dioničko društvo, OIB 59110800788, Dr. Mile Budaka 1, Slavonski Brod</item>
      <item>ODVJETNIČKO DRUŠTVO RAČKI I KOLEGE, j.t.d., OIB 01475644302, Lička 35, 10000 Zagreb</item>
      <item>STANKA HNATKO, odvjetnica, A. Starčevića 10, 35000 Slavonski Brod</item>
      <item>Odvjetničko društvo SUČEVIĆ I PARTNERI d.o.o., OIB 88966484576, Gundulićeva 63, 10000 Zagreb</item>
      <item>PERI oplate i skele društvo s ograničenom odgovornošću, OIB 31650405172, Dolenica 20, Donji Stupnik</item>
      <item>ALEKSANDRA ĐORĐEVIĆ BUGARIN, odvjetnica, Poljana Z. Dražića 10, 10000 Zagreb</item>
      <item>NADA GAGRO, odvjetnica, Glagoljaška 52, 32100 Vinkovci</item>
      <item>TANJA MILJANIĆ, odvjetnica, Đorđićeva 3b, 10000 Zagreb</item>
      <item>ILIJA ČUŽIĆ, Vinogradska 61, 35252 Sibinj</item>
      <item>HYPO ALPE-ADRIA-BANK dioničko društvo, OIB 14036333877, Slavonska avenija 6, 10000 Zagreb</item>
      <item>CENTAR BANKA dioničko društvo, OIB 89296739230, Amruševa 6, 10000 Zagreb</item>
      <item>KentBank dioničko društvo, OIB 73656725926, Gundulićeva 1, 10000 Zagreb</item>
      <item>Credo banka dioničko društvo "u stečaju", OIB 94141384086, Zrinjsko-Frankopanska 58, Split</item>
      <item>SLATINSKA BANKA d.d., OIB 42252496579, Vladimira Nazora 2, Slatina</item>
      <item>RH MINISTARSTVO FINANCIJA, Katančićeva 5, 10000 Zagreb</item>
      <item>Dragutin Miro Carin, Ivana pl. Zajca br. 21, 35000 Slavonski Brod</item>
      <item>MATO SIGURNJAK, OIB 74419375081, Dagutina Rakovca 5, 35000 Slavonski Brod</item>
      <item>JOSIP JELIĆ, odvjetnik, A. Cesarca 28, 35000 Slavonski Brod</item>
      <item>SEBASTIAN MIŠE, Petrinjska 48, 10000 Zagreb</item>
      <item>Brod-plin, društvo s ograničenom odgovornošću za izgradnju i održavanje plinske mreže, distribuciju i opskrbu prirodnim pl, OIB 93572453653, Tome Skalice 4, Slavonski Brod</item>
      <item>ČELEBIJA-ING društvo s ograničenom odgovornošću za građenje, trgovinu i usluge, OIB 51820428765, Vrbska ulica 10, Gornja Vrba</item>
      <item>ROJE GRADNJA d.o.o. za građevinarstvo, proizvodnju i trgovinu, OIB 36761398765, Sajmište 158, Vukovar</item>
      <item>Đuro Đaković Holding dioničko društvo, OIB 58828286397, Dr. Mile Budaka 1, Slavonski Brod</item>
      <item>ANDREJ GARIĆ, odvj. vježbenik, 35000 Slavonski Brod</item>
      <item>IVICA KNEŽEVIĆ, OIB 35701461678, A. Hebranga 2/3, 35000 Slavonski Brod</item>
      <item>zamjenik pun. IVANA KOVAČEVIĆ, odvjetnica, A. Cesarca, 35000 Slavonski Brod</item>
      <item>zamjenik pun. ANA ČULO, Gajeva 27, 35000 Slavonski Brod</item>
      <item>ANDREA KANCIJANIĆ, OIB 31784554429, Drage Šćitara 3, 51000 Rijeka</item>
      <item>INGA KRAJINA, Tome Skalice 4, 35000 Slavonski Brod</item>
      <item>ĐURO ĐAKOVIĆ HOLDING d.d., Dr. Mile Budaka 1, 35000 Slavonski Brod</item>
      <item>TOMISLAV MAZAL, Dr. M. Budaka 1, 35000 Slavonski Brod</item>
      <item>VEDRAN KRAJNOVIĆ, Savska cesta 137/1, 10000 Zagreb</item>
      <item>H-ABDUCO društvo s ograničenom odgovornošću za usluge, OIB 13667298928, Slavonska avenija 6A, Zagreb</item>
      <item>Gabrijel Zovak</item>
      <item>Mirko Jelić</item>
      <item>Maja Kruljac</item>
      <item>Josip Stanić</item>
    </izvorni_sadrzaj>
    <derivirana_varijabla naziv="DomainObject.Predmet.OstaliListFormatedWithAdressOIB_1">
      <item>OPĆINSKI SUD U SLAVONSKOM BRODU Z.K. ODJEL, 35000 Slavonski Brod</item>
      <item>ŽDO Građansko-upravni odjel Slavonski Brod, 35000 Slavonski Brod</item>
      <item>TS OS SSSB REGISTAR SUDA</item>
      <item>DANIJEL SOČKOVIĆ, Antuna Matije Reljkovića 37, 35000 Slavonski Brod</item>
      <item>MARTINA TONČIĆ-BOTA, odvjetnica, Teslina 3/II, 10000 Zagreb</item>
      <item>CENTAR BANKA d.d., OIB 89296739230, Amruševa 6, 10000 Zagreb</item>
      <item>zamjenik pun. predlagatelja MIHOVIL GRUBIŠIĆ, odvjetnički vježbenik, 10000 Zagreb</item>
      <item>ZOU MATO ŠIMUNOVIĆ - ANDRIJANA BOŠNJAK MILIĆ, odvjetnici, Trg pobjede 16/I, 35000 Slavonski Brod</item>
      <item>MILAN NAKIĆ, sada stečajni upravitelj, OIB 11576973023, J. J. Strossmayera 20, 34550 Pakrac</item>
      <item>VTS RH Zagreb, 10000 Zagreb</item>
      <item>OPĆINSKI SUD U CRIKVENICI ZEMLJIŠNO-KNJIŽNI ODJEL, 51260 Crikvenica</item>
      <item>OPĆINSKI SUD U ZADRU ZEMLJIŠNO-KNJIŽNI ODJEL, 23000 Zadar</item>
      <item>OPĆINSKI SUD U RIJECI ZEMLJIŠNO-KNJIŽNI ODJEL, 51000 Rijeka</item>
      <item>RAČUNOVODSTVO TS OS, 31000 Osijek</item>
      <item>NARODNE NOVINE, dioničko društvo za izdavanje i tiskanje Službenog lista Republike Hrvatske, službenih i drugih obrazaca te , OIB 64546066176, Savski Gaj XIII. put 6, 10000 Zagreb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odvjetnica, 35000 Slavonski Brod</item>
      <item>zamjenik punomoćnika ANITA ARAČIĆ PAČIĆ, 35000 Slavonski Brod</item>
      <item>TOMISLAV ZELJKO za ĐĐ HOLDING, ĐĐ ENERGETIKA, 35000 Slavonski Brod</item>
      <item>zamjenik pun. HRVOJE RACAN, odvjetnički vježbenik, 35000 Slavonski Brod</item>
      <item>MARIO LJUBAS za INDUSTROOPREMU d.o.o.</item>
      <item>NADA SAMARDŽIĆ za Slatinsku Banku, 35000 Slavonski Brod</item>
      <item>IVŠA POLIČIĆ za Osimpex</item>
      <item>zamjenik pun. DOMAGOJ VUKOVIĆ za ĐĐ održavanje i usluge d.o.o., 35000 Slavonski Brod</item>
      <item>zamjenik pun. ANJA STUPAREVIĆ, odvjetnički vježbenik za Marsteel, 35000 Slavonski Brod</item>
      <item>ANA TROPINA, odvjetnica za STROJOPROMET ZAGREB</item>
      <item>zamjenica pun. MARIJA KARAKAŠ ZA ĐĐ Specijalna vozila, 35000 Slavonski Brod</item>
      <item>INES GAUS, odvjetnica, 35000 Slavonski Brod</item>
      <item>zamjenik pun. ANDREJ GARIĆ, odvjetnički vježbenik za radnike, 35000 Slavonski Brod</item>
      <item>IVICA DABRO, Ribarska 3, 32000 Vukovar</item>
      <item>OD LJUBENKO I PARTNERI, Branimirova 29, 10000 Zagreb</item>
      <item>OD ŽELJKO RAČKI I KOLEGE, Gajeva 27, 35000 Slavonski Brod</item>
      <item>ZORAN TOMIĆ, odvjetnik, Zelinska 2/1, 10000 Zagreb</item>
      <item>OD RAČKI I KOLEGE, Gajeva 27, 35000 Slavonski Brod</item>
      <item>HRVATSKA POŠTANSKA BANKA d.d., Jurišićeva 4, 10000 Zagreb</item>
      <item>FINANCIJSKA AGENCIJA OSIJEK, Lorenza Jagera 1, 31000 Osijek</item>
      <item>FINA SLAVONSKI BROD, 35000 Slavonski Brod</item>
      <item>MF POREZNA UPRAVA SLAVONSKI BROD, 35000 Slavonski Brod</item>
      <item>MUP RH PU BRODSKO-POSAVSKA, 35000 Slavonski Brod</item>
      <item>Željka Brandt, odvjetnica, P.Krešimira IV br. 12, 35000 Slavonski Brod</item>
      <item>ANTONIO VOLAREVIĆ, odvjetnik, Gjure Szaba 1A, 10000 Zagreb</item>
      <item>SIGMAT d. o. o. za proizvodnju, inženjering i trgovinu, OIB 47975086540, Gromačnik 35, Slavonski Brod, Gromačnik</item>
      <item>OSIJEK-KOTEKS dioničko društvo za graditeljstvo, proizvodnju i trgovinu, OIB 44610694500, Šamačka 11, Osijek</item>
      <item>MARIO JERKOVAC, odvjetnik, S. S. Kranjčevića 11, 44000 Sisak</item>
      <item>Đuro Đaković-Zavarene posude dioničko društvo, OIB 59110800788, Dr. Mile Budaka 1, Slavonski Brod</item>
      <item>ODVJETNIČKO DRUŠTVO RAČKI I KOLEGE, j.t.d., OIB 01475644302, Lička 35, 10000 Zagreb</item>
      <item>STANKA HNATKO, odvjetnica, A. Starčevića 10, 35000 Slavonski Brod</item>
      <item>Odvjetničko društvo SUČEVIĆ I PARTNERI d.o.o., OIB 88966484576, Gundulićeva 63, 10000 Zagreb</item>
      <item>PERI oplate i skele društvo s ograničenom odgovornošću, OIB 31650405172, Dolenica 20, Donji Stupnik</item>
      <item>ALEKSANDRA ĐORĐEVIĆ BUGARIN, odvjetnica, Poljana Z. Dražića 10, 10000 Zagreb</item>
      <item>NADA GAGRO, odvjetnica, Glagoljaška 52, 32100 Vinkovci</item>
      <item>TANJA MILJANIĆ, odvjetnica, Đorđićeva 3b, 10000 Zagreb</item>
      <item>ILIJA ČUŽIĆ, Vinogradska 61, 35252 Sibinj</item>
      <item>HYPO ALPE-ADRIA-BANK dioničko društvo, OIB 14036333877, Slavonska avenija 6, 10000 Zagreb</item>
      <item>CENTAR BANKA dioničko društvo, OIB 89296739230, Amruševa 6, 10000 Zagreb</item>
      <item>KentBank dioničko društvo, OIB 73656725926, Gundulićeva 1, 10000 Zagreb</item>
      <item>Credo banka dioničko društvo "u stečaju", OIB 94141384086, Zrinjsko-Frankopanska 58, Split</item>
      <item>SLATINSKA BANKA d.d., OIB 42252496579, Vladimira Nazora 2, Slatina</item>
      <item>RH MINISTARSTVO FINANCIJA, Katančićeva 5, 10000 Zagreb</item>
      <item>Dragutin Miro Carin, Ivana pl. Zajca br. 21, 35000 Slavonski Brod</item>
      <item>MATO SIGURNJAK, OIB 74419375081, Dagutina Rakovca 5, 35000 Slavonski Brod</item>
      <item>JOSIP JELIĆ, odvjetnik, A. Cesarca 28, 35000 Slavonski Brod</item>
      <item>SEBASTIAN MIŠE, Petrinjska 48, 10000 Zagreb</item>
      <item>Brod-plin, društvo s ograničenom odgovornošću za izgradnju i održavanje plinske mreže, distribuciju i opskrbu prirodnim pl, OIB 93572453653, Tome Skalice 4, Slavonski Brod</item>
      <item>ČELEBIJA-ING društvo s ograničenom odgovornošću za građenje, trgovinu i usluge, OIB 51820428765, Vrbska ulica 10, Gornja Vrba</item>
      <item>ROJE GRADNJA d.o.o. za građevinarstvo, proizvodnju i trgovinu, OIB 36761398765, Sajmište 158, Vukovar</item>
      <item>Đuro Đaković Holding dioničko društvo, OIB 58828286397, Dr. Mile Budaka 1, Slavonski Brod</item>
      <item>ANDREJ GARIĆ, odvj. vježbenik, 35000 Slavonski Brod</item>
      <item>IVICA KNEŽEVIĆ, OIB 35701461678, A. Hebranga 2/3, 35000 Slavonski Brod</item>
      <item>zamjenik pun. IVANA KOVAČEVIĆ, odvjetnica, A. Cesarca, 35000 Slavonski Brod</item>
      <item>zamjenik pun. ANA ČULO, Gajeva 27, 35000 Slavonski Brod</item>
      <item>ANDREA KANCIJANIĆ, OIB 31784554429, Drage Šćitara 3, 51000 Rijeka</item>
      <item>INGA KRAJINA, Tome Skalice 4, 35000 Slavonski Brod</item>
      <item>ĐURO ĐAKOVIĆ HOLDING d.d., Dr. Mile Budaka 1, 35000 Slavonski Brod</item>
      <item>TOMISLAV MAZAL, Dr. M. Budaka 1, 35000 Slavonski Brod</item>
      <item>VEDRAN KRAJNOVIĆ, Savska cesta 137/1, 10000 Zagreb</item>
      <item>H-ABDUCO društvo s ograničenom odgovornošću za usluge, OIB 13667298928, Slavonska avenija 6A, Zagreb</item>
      <item>Gabrijel Zovak</item>
      <item>Mirko Jelić</item>
      <item>Maja Kruljac</item>
      <item>Josip Stanić</item>
    </derivirana_varijabla>
  </DomainObject.Predmet.OstaliListFormatedWithAdressOIB>
  <DomainObject.Predmet.OstaliListNazivFormated>
    <izvorni_sadrzaj>
      <item>OPĆINSKI SUD U SLAVONSKOM BRODU Z.K. ODJEL</item>
      <item>ŽDO Građansko-upravni odjel Slavonski Brod</item>
      <item>TS OS SSSB REGISTAR SUDA</item>
      <item>DANIJEL SOČKOVIĆ</item>
      <item>MARTINA TONČIĆ-BOTA, odvjetnica</item>
      <item>CENTAR BANKA d.d.</item>
      <item>zamjenik pun. predlagatelja MIHOVIL GRUBIŠIĆ, odvjetnički vježbenik</item>
      <item>ZOU MATO ŠIMUNOVIĆ - ANDRIJANA BOŠNJAK MILIĆ, odvjetnici</item>
      <item>MILAN NAKIĆ, sada stečajni upravitelj</item>
      <item>VTS RH Zagreb</item>
      <item>OPĆINSKI SUD U CRIKVENICI ZEMLJIŠNO-KNJIŽNI ODJEL</item>
      <item>OPĆINSKI SUD U ZADRU ZEMLJIŠNO-KNJIŽNI ODJEL</item>
      <item>OPĆINSKI SUD U RIJECI ZEMLJIŠNO-KNJIŽNI ODJEL</item>
      <item>RAČUNOVODSTVO TS OS</item>
      <item>NARODNE NOVINE, dioničko društvo za izdavanje i tiskanje Službenog lista Republike Hrvatske, službenih i drugih obrazaca te 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</item>
      <item>zamjenik punomoćnika ANITA ARAČIĆ PAČIĆ</item>
      <item>TOMISLAV ZELJKO za ĐĐ HOLDING, ĐĐ ENERGETIKA</item>
      <item>zamjenik pun. HRVOJE RACAN, odvjetnički vježbenik</item>
      <item>MARIO LJUBAS za INDUSTROOPREMU d.o.o.</item>
      <item>NADA SAMARDŽIĆ za Slatinsku Banku</item>
      <item>IVŠA POLIČIĆ za Osimpex</item>
      <item>zamjenik pun. DOMAGOJ VUKOVIĆ za ĐĐ održavanje i usluge d.o.o.</item>
      <item>zamjenik pun. ANJA STUPAREVIĆ, odvjetnički vježbenik za Marsteel</item>
      <item>ANA TROPINA, odvjetnica za STROJOPROMET ZAGREB</item>
      <item>zamjenica pun. MARIJA KARAKAŠ ZA ĐĐ Specijalna vozila</item>
      <item>INES GAUS, odvjetnica</item>
      <item>zamjenik pun. ANDREJ GARIĆ, odvjetnički vježbenik za radnike</item>
      <item>IVICA DABRO</item>
      <item>OD LJUBENKO I PARTNERI</item>
      <item>OD ŽELJKO RAČKI I KOLEGE</item>
      <item>ZORAN TOMIĆ, odvjetnik</item>
      <item>OD RAČKI I KOLEGE</item>
      <item>HRVATSKA POŠTANSKA BANKA d.d.</item>
      <item>FINANCIJSKA AGENCIJA OSIJEK</item>
      <item>FINA SLAVONSKI BROD</item>
      <item>MF POREZNA UPRAVA SLAVONSKI BROD</item>
      <item>MUP RH PU BRODSKO-POSAVSKA</item>
      <item>Željka Brandt, odvjetnica</item>
      <item>ANTONIO VOLAREVIĆ, odvjetnik</item>
      <item>SIGMAT d. o. o. za proizvodnju, inženjering i trgovinu</item>
      <item>OSIJEK-KOTEKS dioničko društvo za graditeljstvo, proizvodnju i trgovinu</item>
      <item>MARIO JERKOVAC, odvjetnik</item>
      <item>Đuro Đaković-Zavarene posude dioničko društvo</item>
      <item>ODVJETNIČKO DRUŠTVO RAČKI I KOLEGE, j.t.d.</item>
      <item>STANKA HNATKO, odvjetnica</item>
      <item>Odvjetničko društvo SUČEVIĆ I PARTNERI d.o.o.</item>
      <item>PERI oplate i skele društvo s ograničenom odgovornošću</item>
      <item>ALEKSANDRA ĐORĐEVIĆ BUGARIN, odvjetnica</item>
      <item>NADA GAGRO, odvjetnica</item>
      <item>TANJA MILJANIĆ, odvjetnica</item>
      <item>ILIJA ČUŽIĆ</item>
      <item>HYPO ALPE-ADRIA-BANK dioničko društvo</item>
      <item>CENTAR BANKA dioničko društvo</item>
      <item>KentBank dioničko društvo</item>
      <item>Credo banka dioničko društvo "u stečaju"</item>
      <item>SLATINSKA BANKA d.d.</item>
      <item>RH MINISTARSTVO FINANCIJA</item>
      <item>Dragutin Miro Carin</item>
      <item>MATO SIGURNJAK</item>
      <item>JOSIP JELIĆ, odvjetnik</item>
      <item>SEBASTIAN MIŠE</item>
      <item>Brod-plin, društvo s ograničenom odgovornošću za izgradnju i održavanje plinske mreže, distribuciju i opskrbu prirodnim pl</item>
      <item>ČELEBIJA-ING društvo s ograničenom odgovornošću za građenje, trgovinu i usluge</item>
      <item>ROJE GRADNJA d.o.o. za građevinarstvo, proizvodnju i trgovinu</item>
      <item>Đuro Đaković Holding dioničko društvo</item>
      <item>ANDREJ GARIĆ, odvj. vježbenik</item>
      <item>IVICA KNEŽEVIĆ</item>
      <item>zamjenik pun. IVANA KOVAČEVIĆ, odvjetnica</item>
      <item>zamjenik pun. ANA ČULO</item>
      <item>ANDREA KANCIJANIĆ</item>
      <item>INGA KRAJINA</item>
      <item>ĐURO ĐAKOVIĆ HOLDING d.d.</item>
      <item>TOMISLAV MAZAL</item>
      <item>VEDRAN KRAJNOVIĆ</item>
      <item>H-ABDUCO društvo s ograničenom odgovornošću za usluge</item>
      <item>Gabrijel Zovak</item>
      <item>Mirko Jelić</item>
      <item>Maja Kruljac</item>
      <item>Josip Stanić</item>
    </izvorni_sadrzaj>
    <derivirana_varijabla naziv="DomainObject.Predmet.OstaliListNazivFormated_1">
      <item>OPĆINSKI SUD U SLAVONSKOM BRODU Z.K. ODJEL</item>
      <item>ŽDO Građansko-upravni odjel Slavonski Brod</item>
      <item>TS OS SSSB REGISTAR SUDA</item>
      <item>DANIJEL SOČKOVIĆ</item>
      <item>MARTINA TONČIĆ-BOTA, odvjetnica</item>
      <item>CENTAR BANKA d.d.</item>
      <item>zamjenik pun. predlagatelja MIHOVIL GRUBIŠIĆ, odvjetnički vježbenik</item>
      <item>ZOU MATO ŠIMUNOVIĆ - ANDRIJANA BOŠNJAK MILIĆ, odvjetnici</item>
      <item>MILAN NAKIĆ, sada stečajni upravitelj</item>
      <item>VTS RH Zagreb</item>
      <item>OPĆINSKI SUD U CRIKVENICI ZEMLJIŠNO-KNJIŽNI ODJEL</item>
      <item>OPĆINSKI SUD U ZADRU ZEMLJIŠNO-KNJIŽNI ODJEL</item>
      <item>OPĆINSKI SUD U RIJECI ZEMLJIŠNO-KNJIŽNI ODJEL</item>
      <item>RAČUNOVODSTVO TS OS</item>
      <item>NARODNE NOVINE, dioničko društvo za izdavanje i tiskanje Službenog lista Republike Hrvatske, službenih i drugih obrazaca te 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</item>
      <item>zamjenik punomoćnika ANITA ARAČIĆ PAČIĆ</item>
      <item>TOMISLAV ZELJKO za ĐĐ HOLDING, ĐĐ ENERGETIKA</item>
      <item>zamjenik pun. HRVOJE RACAN, odvjetnički vježbenik</item>
      <item>MARIO LJUBAS za INDUSTROOPREMU d.o.o.</item>
      <item>NADA SAMARDŽIĆ za Slatinsku Banku</item>
      <item>IVŠA POLIČIĆ za Osimpex</item>
      <item>zamjenik pun. DOMAGOJ VUKOVIĆ za ĐĐ održavanje i usluge d.o.o.</item>
      <item>zamjenik pun. ANJA STUPAREVIĆ, odvjetnički vježbenik za Marsteel</item>
      <item>ANA TROPINA, odvjetnica za STROJOPROMET ZAGREB</item>
      <item>zamjenica pun. MARIJA KARAKAŠ ZA ĐĐ Specijalna vozila</item>
      <item>INES GAUS, odvjetnica</item>
      <item>zamjenik pun. ANDREJ GARIĆ, odvjetnički vježbenik za radnike</item>
      <item>IVICA DABRO</item>
      <item>OD LJUBENKO I PARTNERI</item>
      <item>OD ŽELJKO RAČKI I KOLEGE</item>
      <item>ZORAN TOMIĆ, odvjetnik</item>
      <item>OD RAČKI I KOLEGE</item>
      <item>HRVATSKA POŠTANSKA BANKA d.d.</item>
      <item>FINANCIJSKA AGENCIJA OSIJEK</item>
      <item>FINA SLAVONSKI BROD</item>
      <item>MF POREZNA UPRAVA SLAVONSKI BROD</item>
      <item>MUP RH PU BRODSKO-POSAVSKA</item>
      <item>Željka Brandt, odvjetnica</item>
      <item>ANTONIO VOLAREVIĆ, odvjetnik</item>
      <item>SIGMAT d. o. o. za proizvodnju, inženjering i trgovinu</item>
      <item>OSIJEK-KOTEKS dioničko društvo za graditeljstvo, proizvodnju i trgovinu</item>
      <item>MARIO JERKOVAC, odvjetnik</item>
      <item>Đuro Đaković-Zavarene posude dioničko društvo</item>
      <item>ODVJETNIČKO DRUŠTVO RAČKI I KOLEGE, j.t.d.</item>
      <item>STANKA HNATKO, odvjetnica</item>
      <item>Odvjetničko društvo SUČEVIĆ I PARTNERI d.o.o.</item>
      <item>PERI oplate i skele društvo s ograničenom odgovornošću</item>
      <item>ALEKSANDRA ĐORĐEVIĆ BUGARIN, odvjetnica</item>
      <item>NADA GAGRO, odvjetnica</item>
      <item>TANJA MILJANIĆ, odvjetnica</item>
      <item>ILIJA ČUŽIĆ</item>
      <item>HYPO ALPE-ADRIA-BANK dioničko društvo</item>
      <item>CENTAR BANKA dioničko društvo</item>
      <item>KentBank dioničko društvo</item>
      <item>Credo banka dioničko društvo "u stečaju"</item>
      <item>SLATINSKA BANKA d.d.</item>
      <item>RH MINISTARSTVO FINANCIJA</item>
      <item>Dragutin Miro Carin</item>
      <item>MATO SIGURNJAK</item>
      <item>JOSIP JELIĆ, odvjetnik</item>
      <item>SEBASTIAN MIŠE</item>
      <item>Brod-plin, društvo s ograničenom odgovornošću za izgradnju i održavanje plinske mreže, distribuciju i opskrbu prirodnim pl</item>
      <item>ČELEBIJA-ING društvo s ograničenom odgovornošću za građenje, trgovinu i usluge</item>
      <item>ROJE GRADNJA d.o.o. za građevinarstvo, proizvodnju i trgovinu</item>
      <item>Đuro Đaković Holding dioničko društvo</item>
      <item>ANDREJ GARIĆ, odvj. vježbenik</item>
      <item>IVICA KNEŽEVIĆ</item>
      <item>zamjenik pun. IVANA KOVAČEVIĆ, odvjetnica</item>
      <item>zamjenik pun. ANA ČULO</item>
      <item>ANDREA KANCIJANIĆ</item>
      <item>INGA KRAJINA</item>
      <item>ĐURO ĐAKOVIĆ HOLDING d.d.</item>
      <item>TOMISLAV MAZAL</item>
      <item>VEDRAN KRAJNOVIĆ</item>
      <item>H-ABDUCO društvo s ograničenom odgovornošću za usluge</item>
      <item>Gabrijel Zovak</item>
      <item>Mirko Jelić</item>
      <item>Maja Kruljac</item>
      <item>Josip Stanić</item>
    </derivirana_varijabla>
  </DomainObject.Predmet.OstaliListNazivFormated>
  <DomainObject.Predmet.OstaliListNazivFormatedOIB>
    <izvorni_sadrzaj>
      <item>OPĆINSKI SUD U SLAVONSKOM BRODU Z.K. ODJEL</item>
      <item>ŽDO Građansko-upravni odjel Slavonski Brod</item>
      <item>TS OS SSSB REGISTAR SUDA</item>
      <item>DANIJEL SOČKOVIĆ</item>
      <item>MARTINA TONČIĆ-BOTA, odvjetnica</item>
      <item>CENTAR BANKA d.d., OIB 89296739230</item>
      <item>zamjenik pun. predlagatelja MIHOVIL GRUBIŠIĆ, odvjetnički vježbenik</item>
      <item>ZOU MATO ŠIMUNOVIĆ - ANDRIJANA BOŠNJAK MILIĆ, odvjetnici</item>
      <item>MILAN NAKIĆ, sada stečajni upravitelj, OIB 11576973023</item>
      <item>VTS RH Zagreb</item>
      <item>OPĆINSKI SUD U CRIKVENICI ZEMLJIŠNO-KNJIŽNI ODJEL</item>
      <item>OPĆINSKI SUD U ZADRU ZEMLJIŠNO-KNJIŽNI ODJEL</item>
      <item>OPĆINSKI SUD U RIJECI ZEMLJIŠNO-KNJIŽNI ODJEL</item>
      <item>RAČUNOVODSTVO TS OS</item>
      <item>NARODNE NOVINE, dioničko društvo za izdavanje i tiskanje Službenog lista Republike Hrvatske, službenih i drugih obrazaca te , OIB 64546066176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</item>
      <item>zamjenik punomoćnika ANITA ARAČIĆ PAČIĆ</item>
      <item>TOMISLAV ZELJKO za ĐĐ HOLDING, ĐĐ ENERGETIKA</item>
      <item>zamjenik pun. HRVOJE RACAN, odvjetnički vježbenik</item>
      <item>MARIO LJUBAS za INDUSTROOPREMU d.o.o.</item>
      <item>NADA SAMARDŽIĆ za Slatinsku Banku</item>
      <item>IVŠA POLIČIĆ za Osimpex</item>
      <item>zamjenik pun. DOMAGOJ VUKOVIĆ za ĐĐ održavanje i usluge d.o.o.</item>
      <item>zamjenik pun. ANJA STUPAREVIĆ, odvjetnički vježbenik za Marsteel</item>
      <item>ANA TROPINA, odvjetnica za STROJOPROMET ZAGREB</item>
      <item>zamjenica pun. MARIJA KARAKAŠ ZA ĐĐ Specijalna vozila</item>
      <item>INES GAUS, odvjetnica</item>
      <item>zamjenik pun. ANDREJ GARIĆ, odvjetnički vježbenik za radnike</item>
      <item>IVICA DABRO</item>
      <item>OD LJUBENKO I PARTNERI</item>
      <item>OD ŽELJKO RAČKI I KOLEGE</item>
      <item>ZORAN TOMIĆ, odvjetnik</item>
      <item>OD RAČKI I KOLEGE</item>
      <item>HRVATSKA POŠTANSKA BANKA d.d.</item>
      <item>FINANCIJSKA AGENCIJA OSIJEK</item>
      <item>FINA SLAVONSKI BROD</item>
      <item>MF POREZNA UPRAVA SLAVONSKI BROD</item>
      <item>MUP RH PU BRODSKO-POSAVSKA</item>
      <item>Željka Brandt, odvjetnica</item>
      <item>ANTONIO VOLAREVIĆ, odvjetnik</item>
      <item>SIGMAT d. o. o. za proizvodnju, inženjering i trgovinu, OIB 47975086540</item>
      <item>OSIJEK-KOTEKS dioničko društvo za graditeljstvo, proizvodnju i trgovinu, OIB 44610694500</item>
      <item>MARIO JERKOVAC, odvjetnik</item>
      <item>Đuro Đaković-Zavarene posude dioničko društvo, OIB 59110800788</item>
      <item>ODVJETNIČKO DRUŠTVO RAČKI I KOLEGE, j.t.d., OIB 01475644302</item>
      <item>STANKA HNATKO, odvjetnica</item>
      <item>Odvjetničko društvo SUČEVIĆ I PARTNERI d.o.o., OIB 88966484576</item>
      <item>PERI oplate i skele društvo s ograničenom odgovornošću, OIB 31650405172</item>
      <item>ALEKSANDRA ĐORĐEVIĆ BUGARIN, odvjetnica</item>
      <item>NADA GAGRO, odvjetnica</item>
      <item>TANJA MILJANIĆ, odvjetnica</item>
      <item>ILIJA ČUŽIĆ</item>
      <item>HYPO ALPE-ADRIA-BANK dioničko društvo, OIB 14036333877</item>
      <item>CENTAR BANKA dioničko društvo, OIB 89296739230</item>
      <item>KentBank dioničko društvo, OIB 73656725926</item>
      <item>Credo banka dioničko društvo "u stečaju", OIB 94141384086</item>
      <item>SLATINSKA BANKA d.d., OIB 42252496579</item>
      <item>RH MINISTARSTVO FINANCIJA</item>
      <item>Dragutin Miro Carin</item>
      <item>MATO SIGURNJAK, OIB 74419375081</item>
      <item>JOSIP JELIĆ, odvjetnik</item>
      <item>SEBASTIAN MIŠE</item>
      <item>Brod-plin, društvo s ograničenom odgovornošću za izgradnju i održavanje plinske mreže, distribuciju i opskrbu prirodnim pl, OIB 93572453653</item>
      <item>ČELEBIJA-ING društvo s ograničenom odgovornošću za građenje, trgovinu i usluge, OIB 51820428765</item>
      <item>ROJE GRADNJA d.o.o. za građevinarstvo, proizvodnju i trgovinu, OIB 36761398765</item>
      <item>Đuro Đaković Holding dioničko društvo, OIB 58828286397</item>
      <item>ANDREJ GARIĆ, odvj. vježbenik</item>
      <item>IVICA KNEŽEVIĆ, OIB 35701461678</item>
      <item>zamjenik pun. IVANA KOVAČEVIĆ, odvjetnica</item>
      <item>zamjenik pun. ANA ČULO</item>
      <item>ANDREA KANCIJANIĆ, OIB 31784554429</item>
      <item>INGA KRAJINA</item>
      <item>ĐURO ĐAKOVIĆ HOLDING d.d.</item>
      <item>TOMISLAV MAZAL</item>
      <item>VEDRAN KRAJNOVIĆ</item>
      <item>H-ABDUCO društvo s ograničenom odgovornošću za usluge, OIB 13667298928</item>
      <item>Gabrijel Zovak</item>
      <item>Mirko Jelić</item>
      <item>Maja Kruljac</item>
      <item>Josip Stanić</item>
    </izvorni_sadrzaj>
    <derivirana_varijabla naziv="DomainObject.Predmet.OstaliListNazivFormatedOIB_1">
      <item>OPĆINSKI SUD U SLAVONSKOM BRODU Z.K. ODJEL</item>
      <item>ŽDO Građansko-upravni odjel Slavonski Brod</item>
      <item>TS OS SSSB REGISTAR SUDA</item>
      <item>DANIJEL SOČKOVIĆ</item>
      <item>MARTINA TONČIĆ-BOTA, odvjetnica</item>
      <item>CENTAR BANKA d.d., OIB 89296739230</item>
      <item>zamjenik pun. predlagatelja MIHOVIL GRUBIŠIĆ, odvjetnički vježbenik</item>
      <item>ZOU MATO ŠIMUNOVIĆ - ANDRIJANA BOŠNJAK MILIĆ, odvjetnici</item>
      <item>MILAN NAKIĆ, sada stečajni upravitelj, OIB 11576973023</item>
      <item>VTS RH Zagreb</item>
      <item>OPĆINSKI SUD U CRIKVENICI ZEMLJIŠNO-KNJIŽNI ODJEL</item>
      <item>OPĆINSKI SUD U ZADRU ZEMLJIŠNO-KNJIŽNI ODJEL</item>
      <item>OPĆINSKI SUD U RIJECI ZEMLJIŠNO-KNJIŽNI ODJEL</item>
      <item>RAČUNOVODSTVO TS OS</item>
      <item>NARODNE NOVINE, dioničko društvo za izdavanje i tiskanje Službenog lista Republike Hrvatske, službenih i drugih obrazaca te , OIB 64546066176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</item>
      <item>zamjenik punomoćnika ANITA ARAČIĆ PAČIĆ</item>
      <item>TOMISLAV ZELJKO za ĐĐ HOLDING, ĐĐ ENERGETIKA</item>
      <item>zamjenik pun. HRVOJE RACAN, odvjetnički vježbenik</item>
      <item>MARIO LJUBAS za INDUSTROOPREMU d.o.o.</item>
      <item>NADA SAMARDŽIĆ za Slatinsku Banku</item>
      <item>IVŠA POLIČIĆ za Osimpex</item>
      <item>zamjenik pun. DOMAGOJ VUKOVIĆ za ĐĐ održavanje i usluge d.o.o.</item>
      <item>zamjenik pun. ANJA STUPAREVIĆ, odvjetnički vježbenik za Marsteel</item>
      <item>ANA TROPINA, odvjetnica za STROJOPROMET ZAGREB</item>
      <item>zamjenica pun. MARIJA KARAKAŠ ZA ĐĐ Specijalna vozila</item>
      <item>INES GAUS, odvjetnica</item>
      <item>zamjenik pun. ANDREJ GARIĆ, odvjetnički vježbenik za radnike</item>
      <item>IVICA DABRO</item>
      <item>OD LJUBENKO I PARTNERI</item>
      <item>OD ŽELJKO RAČKI I KOLEGE</item>
      <item>ZORAN TOMIĆ, odvjetnik</item>
      <item>OD RAČKI I KOLEGE</item>
      <item>HRVATSKA POŠTANSKA BANKA d.d.</item>
      <item>FINANCIJSKA AGENCIJA OSIJEK</item>
      <item>FINA SLAVONSKI BROD</item>
      <item>MF POREZNA UPRAVA SLAVONSKI BROD</item>
      <item>MUP RH PU BRODSKO-POSAVSKA</item>
      <item>Željka Brandt, odvjetnica</item>
      <item>ANTONIO VOLAREVIĆ, odvjetnik</item>
      <item>SIGMAT d. o. o. za proizvodnju, inženjering i trgovinu, OIB 47975086540</item>
      <item>OSIJEK-KOTEKS dioničko društvo za graditeljstvo, proizvodnju i trgovinu, OIB 44610694500</item>
      <item>MARIO JERKOVAC, odvjetnik</item>
      <item>Đuro Đaković-Zavarene posude dioničko društvo, OIB 59110800788</item>
      <item>ODVJETNIČKO DRUŠTVO RAČKI I KOLEGE, j.t.d., OIB 01475644302</item>
      <item>STANKA HNATKO, odvjetnica</item>
      <item>Odvjetničko društvo SUČEVIĆ I PARTNERI d.o.o., OIB 88966484576</item>
      <item>PERI oplate i skele društvo s ograničenom odgovornošću, OIB 31650405172</item>
      <item>ALEKSANDRA ĐORĐEVIĆ BUGARIN, odvjetnica</item>
      <item>NADA GAGRO, odvjetnica</item>
      <item>TANJA MILJANIĆ, odvjetnica</item>
      <item>ILIJA ČUŽIĆ</item>
      <item>HYPO ALPE-ADRIA-BANK dioničko društvo, OIB 14036333877</item>
      <item>CENTAR BANKA dioničko društvo, OIB 89296739230</item>
      <item>KentBank dioničko društvo, OIB 73656725926</item>
      <item>Credo banka dioničko društvo "u stečaju", OIB 94141384086</item>
      <item>SLATINSKA BANKA d.d., OIB 42252496579</item>
      <item>RH MINISTARSTVO FINANCIJA</item>
      <item>Dragutin Miro Carin</item>
      <item>MATO SIGURNJAK, OIB 74419375081</item>
      <item>JOSIP JELIĆ, odvjetnik</item>
      <item>SEBASTIAN MIŠE</item>
      <item>Brod-plin, društvo s ograničenom odgovornošću za izgradnju i održavanje plinske mreže, distribuciju i opskrbu prirodnim pl, OIB 93572453653</item>
      <item>ČELEBIJA-ING društvo s ograničenom odgovornošću za građenje, trgovinu i usluge, OIB 51820428765</item>
      <item>ROJE GRADNJA d.o.o. za građevinarstvo, proizvodnju i trgovinu, OIB 36761398765</item>
      <item>Đuro Đaković Holding dioničko društvo, OIB 58828286397</item>
      <item>ANDREJ GARIĆ, odvj. vježbenik</item>
      <item>IVICA KNEŽEVIĆ, OIB 35701461678</item>
      <item>zamjenik pun. IVANA KOVAČEVIĆ, odvjetnica</item>
      <item>zamjenik pun. ANA ČULO</item>
      <item>ANDREA KANCIJANIĆ, OIB 31784554429</item>
      <item>INGA KRAJINA</item>
      <item>ĐURO ĐAKOVIĆ HOLDING d.d.</item>
      <item>TOMISLAV MAZAL</item>
      <item>VEDRAN KRAJNOVIĆ</item>
      <item>H-ABDUCO društvo s ograničenom odgovornošću za usluge, OIB 13667298928</item>
      <item>Gabrijel Zovak</item>
      <item>Mirko Jelić</item>
      <item>Maja Kruljac</item>
      <item>Josip Stanić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DARKO KARABOGDAN i ostali  RADNICI</izvorni_sadrzaj>
    <derivirana_varijabla naziv="DomainObject.Predmet.StrankaIDrugi_1">DARKO KARABOGDAN i ostali  RADNICI</derivirana_varijabla>
  </DomainObject.Predmet.StrankaIDrugi>
  <DomainObject.Predmet.ProtustrankaIDrugi>
    <izvorni_sadrzaj>V.A.M.-ING d.o.o.SLAVONSKI BROD</izvorni_sadrzaj>
    <derivirana_varijabla naziv="DomainObject.Predmet.ProtustrankaIDrugi_1">V.A.M.-ING d.o.o.SLAVONSKI BROD</derivirana_varijabla>
  </DomainObject.Predmet.ProtustrankaIDrugi>
  <DomainObject.Predmet.StrankaIDrugiAdressOIB>
    <izvorni_sadrzaj>DARKO KARABOGDAN i ostali  RADNICI, Koranski brijeg 30a, Karlovac</izvorni_sadrzaj>
    <derivirana_varijabla naziv="DomainObject.Predmet.StrankaIDrugiAdressOIB_1">DARKO KARABOGDAN i ostali  RADNICI, Koranski brijeg 30a, Karlovac</derivirana_varijabla>
  </DomainObject.Predmet.StrankaIDrugiAdressOIB>
  <DomainObject.Predmet.ProtustrankaIDrugiAdressOIB>
    <izvorni_sadrzaj>V.A.M.-ING d.o.o.SLAVONSKI BROD, OIB 65586439269, Dr.Mile Budaka 1, 35000 Slavonski Brod</izvorni_sadrzaj>
    <derivirana_varijabla naziv="DomainObject.Predmet.ProtustrankaIDrugiAdressOIB_1">V.A.M.-ING d.o.o.SLAVONSKI BROD, OIB 65586439269, Dr.Mile 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V.A.M.-ING d.o.o.SLAVONSKI BROD</item>
      <item>DARKO KARABOGDAN i ostali  RADNICI</item>
      <item>OPĆINSKI SUD U SLAVONSKOM BRODU Z.K. ODJEL</item>
      <item>ŽDO Građansko-upravni odjel Slavonski Brod</item>
      <item>TS OS SSSB REGISTAR SUDA</item>
      <item>DANIJEL SOČKOVIĆ</item>
      <item>MARTINA TONČIĆ-BOTA, odvjetnica</item>
      <item>CENTAR BANKA d.d.</item>
      <item>zamjenik pun. predlagatelja MIHOVIL GRUBIŠIĆ, odvjetnički vježbenik</item>
      <item>ZOU MATO ŠIMUNOVIĆ - ANDRIJANA BOŠNJAK MILIĆ, odvjetnici</item>
      <item>MILAN NAKIĆ, sada stečajni upravitelj</item>
      <item>VTS RH Zagreb</item>
      <item>OPĆINSKI SUD U CRIKVENICI ZEMLJIŠNO-KNJIŽNI ODJEL</item>
      <item>OPĆINSKI SUD U ZADRU ZEMLJIŠNO-KNJIŽNI ODJEL</item>
      <item>OPĆINSKI SUD U RIJECI ZEMLJIŠNO-KNJIŽNI ODJEL</item>
      <item>RAČUNOVODSTVO TS OS</item>
      <item>NARODNE NOVINE, dioničko društvo za izdavanje i tiskanje Službenog lista Republike Hrvatske, službenih i drugih obrazaca te 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</item>
      <item>zamjenik punomoćnika ANITA ARAČIĆ PAČIĆ</item>
      <item>TOMISLAV ZELJKO za ĐĐ HOLDING, ĐĐ ENERGETIKA</item>
      <item>zamjenik pun. HRVOJE RACAN, odvjetnički vježbenik</item>
      <item>MARIO LJUBAS za INDUSTROOPREMU d.o.o.</item>
      <item>NADA SAMARDŽIĆ za Slatinsku Banku</item>
      <item>IVŠA POLIČIĆ za Osimpex</item>
      <item>zamjenik pun. DOMAGOJ VUKOVIĆ za ĐĐ održavanje i usluge d.o.o.</item>
      <item>zamjenik pun. ANJA STUPAREVIĆ, odvjetnički vježbenik za Marsteel</item>
      <item>ANA TROPINA, odvjetnica za STROJOPROMET ZAGREB</item>
      <item>zamjenica pun. MARIJA KARAKAŠ ZA ĐĐ Specijalna vozila</item>
      <item>INES GAUS, odvjetnica</item>
      <item>zamjenik pun. ANDREJ GARIĆ, odvjetnički vježbenik za radnike</item>
      <item>IVICA DABRO</item>
      <item>OD LJUBENKO I PARTNERI</item>
      <item>OD ŽELJKO RAČKI I KOLEGE</item>
      <item>ZORAN TOMIĆ, odvjetnik</item>
      <item>OD RAČKI I KOLEGE</item>
      <item>HRVATSKA POŠTANSKA BANKA d.d.</item>
      <item>FINANCIJSKA AGENCIJA OSIJEK</item>
      <item>FINA SLAVONSKI BROD</item>
      <item>MF POREZNA UPRAVA SLAVONSKI BROD</item>
      <item>MUP RH PU BRODSKO-POSAVSKA</item>
      <item>Željka Brandt, odvjetnica</item>
      <item>ANTONIO VOLAREVIĆ, odvjetnik</item>
      <item>SIGMAT d. o. o. za proizvodnju, inženjering i trgovinu</item>
      <item>OSIJEK-KOTEKS dioničko društvo za graditeljstvo, proizvodnju i trgovinu</item>
      <item>MARIO JERKOVAC, odvjetnik</item>
      <item>Đuro Đaković-Zavarene posude dioničko društvo</item>
      <item>ODVJETNIČKO DRUŠTVO RAČKI I KOLEGE, j.t.d.</item>
      <item>STANKA HNATKO, odvjetnica</item>
      <item>Odvjetničko društvo SUČEVIĆ I PARTNERI d.o.o.</item>
      <item>PERI oplate i skele društvo s ograničenom odgovornošću</item>
      <item>ALEKSANDRA ĐORĐEVIĆ BUGARIN, odvjetnica</item>
      <item>NADA GAGRO, odvjetnica</item>
      <item>TANJA MILJANIĆ, odvjetnica</item>
      <item>ILIJA ČUŽIĆ</item>
      <item>HYPO ALPE-ADRIA-BANK dioničko društvo</item>
      <item>CENTAR BANKA dioničko društvo</item>
      <item>KentBank dioničko društvo</item>
      <item>Credo banka dioničko društvo "u stečaju"</item>
      <item>SLATINSKA BANKA d.d.</item>
      <item>RH MINISTARSTVO FINANCIJA</item>
      <item>Dragutin Miro Carin</item>
      <item>MATO SIGURNJAK</item>
      <item>JOSIP JELIĆ, odvjetnik</item>
      <item>SEBASTIAN MIŠE</item>
      <item>Brod-plin, društvo s ograničenom odgovornošću za izgradnju i održavanje plinske mreže, distribuciju i opskrbu prirodnim pl</item>
      <item>ČELEBIJA-ING društvo s ograničenom odgovornošću za građenje, trgovinu i usluge</item>
      <item>ROJE GRADNJA d.o.o. za građevinarstvo, proizvodnju i trgovinu</item>
      <item>Đuro Đaković Holding dioničko društvo</item>
      <item>ANDREJ GARIĆ, odvj. vježbenik</item>
      <item>IVICA KNEŽEVIĆ</item>
      <item>zamjenik pun. IVANA KOVAČEVIĆ, odvjetnica</item>
      <item>zamjenik pun. ANA ČULO</item>
      <item>ANDREA KANCIJANIĆ</item>
      <item>INGA KRAJINA</item>
      <item>ĐURO ĐAKOVIĆ HOLDING d.d.</item>
      <item>TOMISLAV MAZAL</item>
      <item>VEDRAN KRAJNOVIĆ</item>
      <item>H-ABDUCO društvo s ograničenom odgovornošću za usluge</item>
      <item>Gabrijel Zovak</item>
      <item>Mirko Jelić</item>
      <item>Maja Kruljac</item>
      <item>Josip Stanić</item>
    </izvorni_sadrzaj>
    <derivirana_varijabla naziv="DomainObject.Predmet.SudioniciListNaziv_1">
      <item>V.A.M.-ING d.o.o.SLAVONSKI BROD</item>
      <item>DARKO KARABOGDAN i ostali  RADNICI</item>
      <item>OPĆINSKI SUD U SLAVONSKOM BRODU Z.K. ODJEL</item>
      <item>ŽDO Građansko-upravni odjel Slavonski Brod</item>
      <item>TS OS SSSB REGISTAR SUDA</item>
      <item>DANIJEL SOČKOVIĆ</item>
      <item>MARTINA TONČIĆ-BOTA, odvjetnica</item>
      <item>CENTAR BANKA d.d.</item>
      <item>zamjenik pun. predlagatelja MIHOVIL GRUBIŠIĆ, odvjetnički vježbenik</item>
      <item>ZOU MATO ŠIMUNOVIĆ - ANDRIJANA BOŠNJAK MILIĆ, odvjetnici</item>
      <item>MILAN NAKIĆ, sada stečajni upravitelj</item>
      <item>VTS RH Zagreb</item>
      <item>OPĆINSKI SUD U CRIKVENICI ZEMLJIŠNO-KNJIŽNI ODJEL</item>
      <item>OPĆINSKI SUD U ZADRU ZEMLJIŠNO-KNJIŽNI ODJEL</item>
      <item>OPĆINSKI SUD U RIJECI ZEMLJIŠNO-KNJIŽNI ODJEL</item>
      <item>RAČUNOVODSTVO TS OS</item>
      <item>NARODNE NOVINE, dioničko društvo za izdavanje i tiskanje Službenog lista Republike Hrvatske, službenih i drugih obrazaca te 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</item>
      <item>zamjenik punomoćnika ANITA ARAČIĆ PAČIĆ</item>
      <item>TOMISLAV ZELJKO za ĐĐ HOLDING, ĐĐ ENERGETIKA</item>
      <item>zamjenik pun. HRVOJE RACAN, odvjetnički vježbenik</item>
      <item>MARIO LJUBAS za INDUSTROOPREMU d.o.o.</item>
      <item>NADA SAMARDŽIĆ za Slatinsku Banku</item>
      <item>IVŠA POLIČIĆ za Osimpex</item>
      <item>zamjenik pun. DOMAGOJ VUKOVIĆ za ĐĐ održavanje i usluge d.o.o.</item>
      <item>zamjenik pun. ANJA STUPAREVIĆ, odvjetnički vježbenik za Marsteel</item>
      <item>ANA TROPINA, odvjetnica za STROJOPROMET ZAGREB</item>
      <item>zamjenica pun. MARIJA KARAKAŠ ZA ĐĐ Specijalna vozila</item>
      <item>INES GAUS, odvjetnica</item>
      <item>zamjenik pun. ANDREJ GARIĆ, odvjetnički vježbenik za radnike</item>
      <item>IVICA DABRO</item>
      <item>OD LJUBENKO I PARTNERI</item>
      <item>OD ŽELJKO RAČKI I KOLEGE</item>
      <item>ZORAN TOMIĆ, odvjetnik</item>
      <item>OD RAČKI I KOLEGE</item>
      <item>HRVATSKA POŠTANSKA BANKA d.d.</item>
      <item>FINANCIJSKA AGENCIJA OSIJEK</item>
      <item>FINA SLAVONSKI BROD</item>
      <item>MF POREZNA UPRAVA SLAVONSKI BROD</item>
      <item>MUP RH PU BRODSKO-POSAVSKA</item>
      <item>Željka Brandt, odvjetnica</item>
      <item>ANTONIO VOLAREVIĆ, odvjetnik</item>
      <item>SIGMAT d. o. o. za proizvodnju, inženjering i trgovinu</item>
      <item>OSIJEK-KOTEKS dioničko društvo za graditeljstvo, proizvodnju i trgovinu</item>
      <item>MARIO JERKOVAC, odvjetnik</item>
      <item>Đuro Đaković-Zavarene posude dioničko društvo</item>
      <item>ODVJETNIČKO DRUŠTVO RAČKI I KOLEGE, j.t.d.</item>
      <item>STANKA HNATKO, odvjetnica</item>
      <item>Odvjetničko društvo SUČEVIĆ I PARTNERI d.o.o.</item>
      <item>PERI oplate i skele društvo s ograničenom odgovornošću</item>
      <item>ALEKSANDRA ĐORĐEVIĆ BUGARIN, odvjetnica</item>
      <item>NADA GAGRO, odvjetnica</item>
      <item>TANJA MILJANIĆ, odvjetnica</item>
      <item>ILIJA ČUŽIĆ</item>
      <item>HYPO ALPE-ADRIA-BANK dioničko društvo</item>
      <item>CENTAR BANKA dioničko društvo</item>
      <item>KentBank dioničko društvo</item>
      <item>Credo banka dioničko društvo "u stečaju"</item>
      <item>SLATINSKA BANKA d.d.</item>
      <item>RH MINISTARSTVO FINANCIJA</item>
      <item>Dragutin Miro Carin</item>
      <item>MATO SIGURNJAK</item>
      <item>JOSIP JELIĆ, odvjetnik</item>
      <item>SEBASTIAN MIŠE</item>
      <item>Brod-plin, društvo s ograničenom odgovornošću za izgradnju i održavanje plinske mreže, distribuciju i opskrbu prirodnim pl</item>
      <item>ČELEBIJA-ING društvo s ograničenom odgovornošću za građenje, trgovinu i usluge</item>
      <item>ROJE GRADNJA d.o.o. za građevinarstvo, proizvodnju i trgovinu</item>
      <item>Đuro Đaković Holding dioničko društvo</item>
      <item>ANDREJ GARIĆ, odvj. vježbenik</item>
      <item>IVICA KNEŽEVIĆ</item>
      <item>zamjenik pun. IVANA KOVAČEVIĆ, odvjetnica</item>
      <item>zamjenik pun. ANA ČULO</item>
      <item>ANDREA KANCIJANIĆ</item>
      <item>INGA KRAJINA</item>
      <item>ĐURO ĐAKOVIĆ HOLDING d.d.</item>
      <item>TOMISLAV MAZAL</item>
      <item>VEDRAN KRAJNOVIĆ</item>
      <item>H-ABDUCO društvo s ograničenom odgovornošću za usluge</item>
      <item>Gabrijel Zovak</item>
      <item>Mirko Jelić</item>
      <item>Maja Kruljac</item>
      <item>Josip Stanić</item>
    </derivirana_varijabla>
  </DomainObject.Predmet.SudioniciListNaziv>
  <DomainObject.Predmet.SudioniciListAdressOIB>
    <izvorni_sadrzaj>
      <item>V.A.M.-ING d.o.o.SLAVONSKI BROD, OIB 65586439269, Dr.Mile Budaka 1,35000 Slavonski Brod</item>
      <item>DARKO KARABOGDAN i ostali  RADNICI, Koranski brijeg 30a,Karlovac</item>
      <item>OPĆINSKI SUD U SLAVONSKOM BRODU Z.K. ODJEL, 35000 Slavonski Brod</item>
      <item>ŽDO Građansko-upravni odjel Slavonski Brod, 35000 Slavonski Brod</item>
      <item>TS OS SSSB REGISTAR SUDA</item>
      <item>DANIJEL SOČKOVIĆ, Antuna Matije Reljkovića 37,35000 Slavonski Brod</item>
      <item>MARTINA TONČIĆ-BOTA, odvjetnica, Teslina 3/II,10000 Zagreb</item>
      <item>CENTAR BANKA d.d., OIB 89296739230, Amruševa 6,10000 Zagreb</item>
      <item>zamjenik pun. predlagatelja MIHOVIL GRUBIŠIĆ, odvjetnički vježbenik, 10000 Zagreb</item>
      <item>ZOU MATO ŠIMUNOVIĆ - ANDRIJANA BOŠNJAK MILIĆ, odvjetnici, Trg pobjede 16/I,35000 Slavonski Brod</item>
      <item>MILAN NAKIĆ, sada stečajni upravitelj, OIB 11576973023, J. J. Strossmayera 20,34550 Pakrac</item>
      <item>VTS RH Zagreb, 10000 Zagreb</item>
      <item>OPĆINSKI SUD U CRIKVENICI ZEMLJIŠNO-KNJIŽNI ODJEL, 51260 Crikvenica</item>
      <item>OPĆINSKI SUD U ZADRU ZEMLJIŠNO-KNJIŽNI ODJEL, 23000 Zadar</item>
      <item>OPĆINSKI SUD U RIJECI ZEMLJIŠNO-KNJIŽNI ODJEL, 51000 Rijeka</item>
      <item>RAČUNOVODSTVO TS OS, 31000 Osijek</item>
      <item>NARODNE NOVINE, dioničko društvo za izdavanje i tiskanje Službenog lista Republike Hrvatske, službenih i drugih obrazaca te , OIB 64546066176, Savski Gaj XIII. put 6,10000 Zagreb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odvjetnica, 35000 Slavonski Brod</item>
      <item>zamjenik punomoćnika ANITA ARAČIĆ PAČIĆ, 35000 Slavonski Brod</item>
      <item>TOMISLAV ZELJKO za ĐĐ HOLDING, ĐĐ ENERGETIKA, 35000 Slavonski Brod</item>
      <item>zamjenik pun. HRVOJE RACAN, odvjetnički vježbenik, 35000 Slavonski Brod</item>
      <item>MARIO LJUBAS za INDUSTROOPREMU d.o.o.</item>
      <item>NADA SAMARDŽIĆ za Slatinsku Banku, 35000 Slavonski Brod</item>
      <item>IVŠA POLIČIĆ za Osimpex</item>
      <item>zamjenik pun. DOMAGOJ VUKOVIĆ za ĐĐ održavanje i usluge d.o.o., 35000 Slavonski Brod</item>
      <item>zamjenik pun. ANJA STUPAREVIĆ, odvjetnički vježbenik za Marsteel, 35000 Slavonski Brod</item>
      <item>ANA TROPINA, odvjetnica za STROJOPROMET ZAGREB</item>
      <item>zamjenica pun. MARIJA KARAKAŠ ZA ĐĐ Specijalna vozila, 35000 Slavonski Brod</item>
      <item>INES GAUS, odvjetnica, 35000 Slavonski Brod</item>
      <item>zamjenik pun. ANDREJ GARIĆ, odvjetnički vježbenik za radnike, 35000 Slavonski Brod</item>
      <item>IVICA DABRO, Ribarska 3,32000 Vukovar</item>
      <item>OD LJUBENKO I PARTNERI, Branimirova 29,10000 Zagreb</item>
      <item>OD ŽELJKO RAČKI I KOLEGE, Gajeva 27,35000 Slavonski Brod</item>
      <item>ZORAN TOMIĆ, odvjetnik, Zelinska 2/1,10000 Zagreb</item>
      <item>OD RAČKI I KOLEGE, Gajeva 27,35000 Slavonski Brod</item>
      <item>HRVATSKA POŠTANSKA BANKA d.d., Jurišićeva 4,10000 Zagreb</item>
      <item>FINANCIJSKA AGENCIJA OSIJEK, Lorenza Jagera 1,31000 Osijek</item>
      <item>FINA SLAVONSKI BROD, 35000 Slavonski Brod</item>
      <item>MF POREZNA UPRAVA SLAVONSKI BROD, 35000 Slavonski Brod</item>
      <item>MUP RH PU BRODSKO-POSAVSKA, 35000 Slavonski Brod</item>
      <item>Željka Brandt, odvjetnica, P.Krešimira IV br. 12,35000 Slavonski Brod</item>
      <item>ANTONIO VOLAREVIĆ, odvjetnik, Gjure Szaba 1A,10000 Zagreb</item>
      <item>SIGMAT d. o. o. za proizvodnju, inženjering i trgovinu, OIB 47975086540, Gromačnik 35, Slavonski Brod,Gromačnik</item>
      <item>OSIJEK-KOTEKS dioničko društvo za graditeljstvo, proizvodnju i trgovinu, OIB 44610694500, Šamačka 11,Osijek</item>
      <item>MARIO JERKOVAC, odvjetnik, S. S. Kranjčevića 11,44000 Sisak</item>
      <item>Đuro Đaković-Zavarene posude dioničko društvo, OIB 59110800788, Dr. Mile Budaka 1,Slavonski Brod</item>
      <item>ODVJETNIČKO DRUŠTVO RAČKI I KOLEGE, j.t.d., OIB 01475644302, Lička 35,10000 Zagreb</item>
      <item>STANKA HNATKO, odvjetnica, A. Starčevića 10,35000 Slavonski Brod</item>
      <item>Odvjetničko društvo SUČEVIĆ I PARTNERI d.o.o., OIB 88966484576, Gundulićeva 63,10000 Zagreb</item>
      <item>PERI oplate i skele društvo s ograničenom odgovornošću, OIB 31650405172, Dolenica 20,Donji Stupnik</item>
      <item>ALEKSANDRA ĐORĐEVIĆ BUGARIN, odvjetnica, Poljana Z. Dražića 10,10000 Zagreb</item>
      <item>NADA GAGRO, odvjetnica, Glagoljaška 52,32100 Vinkovci</item>
      <item>TANJA MILJANIĆ, odvjetnica, Đorđićeva 3b,10000 Zagreb</item>
      <item>ILIJA ČUŽIĆ, Vinogradska 61,35252 Sibinj</item>
      <item>HYPO ALPE-ADRIA-BANK dioničko društvo, OIB 14036333877, Slavonska avenija 6,10000 Zagreb</item>
      <item>CENTAR BANKA dioničko društvo, OIB 89296739230, Amruševa 6,10000 Zagreb</item>
      <item>KentBank dioničko društvo, OIB 73656725926, Gundulićeva 1,10000 Zagreb</item>
      <item>Credo banka dioničko društvo "u stečaju", OIB 94141384086, Zrinjsko-Frankopanska 58,Split</item>
      <item>SLATINSKA BANKA d.d., OIB 42252496579, Vladimira Nazora 2,Slatina</item>
      <item>RH MINISTARSTVO FINANCIJA, Katančićeva 5,10000 Zagreb</item>
      <item>Dragutin Miro Carin, Ivana pl. Zajca br. 21,35000 Slavonski Brod</item>
      <item>MATO SIGURNJAK, OIB 74419375081, Dagutina Rakovca 5,35000 Slavonski Brod</item>
      <item>JOSIP JELIĆ, odvjetnik, A. Cesarca 28,35000 Slavonski Brod</item>
      <item>SEBASTIAN MIŠE, Petrinjska 48,10000 Zagreb</item>
      <item>Brod-plin, društvo s ograničenom odgovornošću za izgradnju i održavanje plinske mreže, distribuciju i opskrbu prirodnim pl, OIB 93572453653, Tome Skalice 4,Slavonski Brod</item>
      <item>ČELEBIJA-ING društvo s ograničenom odgovornošću za građenje, trgovinu i usluge, OIB 51820428765, Vrbska ulica 10,Gornja Vrba</item>
      <item>ROJE GRADNJA d.o.o. za građevinarstvo, proizvodnju i trgovinu, OIB 36761398765, Sajmište 158,Vukovar</item>
      <item>Đuro Đaković Holding dioničko društvo, OIB 58828286397, Dr. Mile Budaka 1,Slavonski Brod</item>
      <item>ANDREJ GARIĆ, odvj. vježbenik, 35000 Slavonski Brod</item>
      <item>IVICA KNEŽEVIĆ, OIB 35701461678, A. Hebranga 2/3,35000 Slavonski Brod</item>
      <item>zamjenik pun. IVANA KOVAČEVIĆ, odvjetnica, A. Cesarca,35000 Slavonski Brod</item>
      <item>zamjenik pun. ANA ČULO, Gajeva 27,35000 Slavonski Brod</item>
      <item>ANDREA KANCIJANIĆ, OIB 31784554429, Drage Šćitara 3,51000 Rijeka</item>
      <item>INGA KRAJINA, Tome Skalice 4,35000 Slavonski Brod</item>
      <item>ĐURO ĐAKOVIĆ HOLDING d.d., Dr. Mile Budaka 1,35000 Slavonski Brod</item>
      <item>TOMISLAV MAZAL, Dr. M. Budaka 1,35000 Slavonski Brod</item>
      <item>VEDRAN KRAJNOVIĆ, Savska cesta 137/1,10000 Zagreb</item>
      <item>H-ABDUCO društvo s ograničenom odgovornošću za usluge, OIB 13667298928, Slavonska avenija 6A,Zagreb</item>
      <item>Gabrijel Zovak</item>
      <item>Mirko Jelić</item>
      <item>Maja Kruljac</item>
      <item>Josip Stanić</item>
    </izvorni_sadrzaj>
    <derivirana_varijabla naziv="DomainObject.Predmet.SudioniciListAdressOIB_1">
      <item>V.A.M.-ING d.o.o.SLAVONSKI BROD, OIB 65586439269, Dr.Mile Budaka 1,35000 Slavonski Brod</item>
      <item>DARKO KARABOGDAN i ostali  RADNICI, Koranski brijeg 30a,Karlovac</item>
      <item>OPĆINSKI SUD U SLAVONSKOM BRODU Z.K. ODJEL, 35000 Slavonski Brod</item>
      <item>ŽDO Građansko-upravni odjel Slavonski Brod, 35000 Slavonski Brod</item>
      <item>TS OS SSSB REGISTAR SUDA</item>
      <item>DANIJEL SOČKOVIĆ, Antuna Matije Reljkovića 37,35000 Slavonski Brod</item>
      <item>MARTINA TONČIĆ-BOTA, odvjetnica, Teslina 3/II,10000 Zagreb</item>
      <item>CENTAR BANKA d.d., OIB 89296739230, Amruševa 6,10000 Zagreb</item>
      <item>zamjenik pun. predlagatelja MIHOVIL GRUBIŠIĆ, odvjetnički vježbenik, 10000 Zagreb</item>
      <item>ZOU MATO ŠIMUNOVIĆ - ANDRIJANA BOŠNJAK MILIĆ, odvjetnici, Trg pobjede 16/I,35000 Slavonski Brod</item>
      <item>MILAN NAKIĆ, sada stečajni upravitelj, OIB 11576973023, J. J. Strossmayera 20,34550 Pakrac</item>
      <item>VTS RH Zagreb, 10000 Zagreb</item>
      <item>OPĆINSKI SUD U CRIKVENICI ZEMLJIŠNO-KNJIŽNI ODJEL, 51260 Crikvenica</item>
      <item>OPĆINSKI SUD U ZADRU ZEMLJIŠNO-KNJIŽNI ODJEL, 23000 Zadar</item>
      <item>OPĆINSKI SUD U RIJECI ZEMLJIŠNO-KNJIŽNI ODJEL, 51000 Rijeka</item>
      <item>RAČUNOVODSTVO TS OS, 31000 Osijek</item>
      <item>NARODNE NOVINE, dioničko društvo za izdavanje i tiskanje Službenog lista Republike Hrvatske, službenih i drugih obrazaca te , OIB 64546066176, Savski Gaj XIII. put 6,10000 Zagreb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odvjetnica, 35000 Slavonski Brod</item>
      <item>zamjenik punomoćnika ANITA ARAČIĆ PAČIĆ, 35000 Slavonski Brod</item>
      <item>TOMISLAV ZELJKO za ĐĐ HOLDING, ĐĐ ENERGETIKA, 35000 Slavonski Brod</item>
      <item>zamjenik pun. HRVOJE RACAN, odvjetnički vježbenik, 35000 Slavonski Brod</item>
      <item>MARIO LJUBAS za INDUSTROOPREMU d.o.o.</item>
      <item>NADA SAMARDŽIĆ za Slatinsku Banku, 35000 Slavonski Brod</item>
      <item>IVŠA POLIČIĆ za Osimpex</item>
      <item>zamjenik pun. DOMAGOJ VUKOVIĆ za ĐĐ održavanje i usluge d.o.o., 35000 Slavonski Brod</item>
      <item>zamjenik pun. ANJA STUPAREVIĆ, odvjetnički vježbenik za Marsteel, 35000 Slavonski Brod</item>
      <item>ANA TROPINA, odvjetnica za STROJOPROMET ZAGREB</item>
      <item>zamjenica pun. MARIJA KARAKAŠ ZA ĐĐ Specijalna vozila, 35000 Slavonski Brod</item>
      <item>INES GAUS, odvjetnica, 35000 Slavonski Brod</item>
      <item>zamjenik pun. ANDREJ GARIĆ, odvjetnički vježbenik za radnike, 35000 Slavonski Brod</item>
      <item>IVICA DABRO, Ribarska 3,32000 Vukovar</item>
      <item>OD LJUBENKO I PARTNERI, Branimirova 29,10000 Zagreb</item>
      <item>OD ŽELJKO RAČKI I KOLEGE, Gajeva 27,35000 Slavonski Brod</item>
      <item>ZORAN TOMIĆ, odvjetnik, Zelinska 2/1,10000 Zagreb</item>
      <item>OD RAČKI I KOLEGE, Gajeva 27,35000 Slavonski Brod</item>
      <item>HRVATSKA POŠTANSKA BANKA d.d., Jurišićeva 4,10000 Zagreb</item>
      <item>FINANCIJSKA AGENCIJA OSIJEK, Lorenza Jagera 1,31000 Osijek</item>
      <item>FINA SLAVONSKI BROD, 35000 Slavonski Brod</item>
      <item>MF POREZNA UPRAVA SLAVONSKI BROD, 35000 Slavonski Brod</item>
      <item>MUP RH PU BRODSKO-POSAVSKA, 35000 Slavonski Brod</item>
      <item>Željka Brandt, odvjetnica, P.Krešimira IV br. 12,35000 Slavonski Brod</item>
      <item>ANTONIO VOLAREVIĆ, odvjetnik, Gjure Szaba 1A,10000 Zagreb</item>
      <item>SIGMAT d. o. o. za proizvodnju, inženjering i trgovinu, OIB 47975086540, Gromačnik 35, Slavonski Brod,Gromačnik</item>
      <item>OSIJEK-KOTEKS dioničko društvo za graditeljstvo, proizvodnju i trgovinu, OIB 44610694500, Šamačka 11,Osijek</item>
      <item>MARIO JERKOVAC, odvjetnik, S. S. Kranjčevića 11,44000 Sisak</item>
      <item>Đuro Đaković-Zavarene posude dioničko društvo, OIB 59110800788, Dr. Mile Budaka 1,Slavonski Brod</item>
      <item>ODVJETNIČKO DRUŠTVO RAČKI I KOLEGE, j.t.d., OIB 01475644302, Lička 35,10000 Zagreb</item>
      <item>STANKA HNATKO, odvjetnica, A. Starčevića 10,35000 Slavonski Brod</item>
      <item>Odvjetničko društvo SUČEVIĆ I PARTNERI d.o.o., OIB 88966484576, Gundulićeva 63,10000 Zagreb</item>
      <item>PERI oplate i skele društvo s ograničenom odgovornošću, OIB 31650405172, Dolenica 20,Donji Stupnik</item>
      <item>ALEKSANDRA ĐORĐEVIĆ BUGARIN, odvjetnica, Poljana Z. Dražića 10,10000 Zagreb</item>
      <item>NADA GAGRO, odvjetnica, Glagoljaška 52,32100 Vinkovci</item>
      <item>TANJA MILJANIĆ, odvjetnica, Đorđićeva 3b,10000 Zagreb</item>
      <item>ILIJA ČUŽIĆ, Vinogradska 61,35252 Sibinj</item>
      <item>HYPO ALPE-ADRIA-BANK dioničko društvo, OIB 14036333877, Slavonska avenija 6,10000 Zagreb</item>
      <item>CENTAR BANKA dioničko društvo, OIB 89296739230, Amruševa 6,10000 Zagreb</item>
      <item>KentBank dioničko društvo, OIB 73656725926, Gundulićeva 1,10000 Zagreb</item>
      <item>Credo banka dioničko društvo "u stečaju", OIB 94141384086, Zrinjsko-Frankopanska 58,Split</item>
      <item>SLATINSKA BANKA d.d., OIB 42252496579, Vladimira Nazora 2,Slatina</item>
      <item>RH MINISTARSTVO FINANCIJA, Katančićeva 5,10000 Zagreb</item>
      <item>Dragutin Miro Carin, Ivana pl. Zajca br. 21,35000 Slavonski Brod</item>
      <item>MATO SIGURNJAK, OIB 74419375081, Dagutina Rakovca 5,35000 Slavonski Brod</item>
      <item>JOSIP JELIĆ, odvjetnik, A. Cesarca 28,35000 Slavonski Brod</item>
      <item>SEBASTIAN MIŠE, Petrinjska 48,10000 Zagreb</item>
      <item>Brod-plin, društvo s ograničenom odgovornošću za izgradnju i održavanje plinske mreže, distribuciju i opskrbu prirodnim pl, OIB 93572453653, Tome Skalice 4,Slavonski Brod</item>
      <item>ČELEBIJA-ING društvo s ograničenom odgovornošću za građenje, trgovinu i usluge, OIB 51820428765, Vrbska ulica 10,Gornja Vrba</item>
      <item>ROJE GRADNJA d.o.o. za građevinarstvo, proizvodnju i trgovinu, OIB 36761398765, Sajmište 158,Vukovar</item>
      <item>Đuro Đaković Holding dioničko društvo, OIB 58828286397, Dr. Mile Budaka 1,Slavonski Brod</item>
      <item>ANDREJ GARIĆ, odvj. vježbenik, 35000 Slavonski Brod</item>
      <item>IVICA KNEŽEVIĆ, OIB 35701461678, A. Hebranga 2/3,35000 Slavonski Brod</item>
      <item>zamjenik pun. IVANA KOVAČEVIĆ, odvjetnica, A. Cesarca,35000 Slavonski Brod</item>
      <item>zamjenik pun. ANA ČULO, Gajeva 27,35000 Slavonski Brod</item>
      <item>ANDREA KANCIJANIĆ, OIB 31784554429, Drage Šćitara 3,51000 Rijeka</item>
      <item>INGA KRAJINA, Tome Skalice 4,35000 Slavonski Brod</item>
      <item>ĐURO ĐAKOVIĆ HOLDING d.d., Dr. Mile Budaka 1,35000 Slavonski Brod</item>
      <item>TOMISLAV MAZAL, Dr. M. Budaka 1,35000 Slavonski Brod</item>
      <item>VEDRAN KRAJNOVIĆ, Savska cesta 137/1,10000 Zagreb</item>
      <item>H-ABDUCO društvo s ograničenom odgovornošću za usluge, OIB 13667298928, Slavonska avenija 6A,Zagreb</item>
      <item>Gabrijel Zovak</item>
      <item>Mirko Jelić</item>
      <item>Maja Kruljac</item>
      <item>Josip Stanić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65586439269</item>
      <item>, OIB null</item>
      <item>, OIB null</item>
      <item>, OIB null</item>
      <item>, OIB null</item>
      <item>, OIB null</item>
      <item>, OIB null</item>
      <item>, OIB 89296739230</item>
      <item>, OIB null</item>
      <item>, OIB null</item>
      <item>, OIB 11576973023</item>
      <item>, OIB null</item>
      <item>, OIB null</item>
      <item>, OIB null</item>
      <item>, OIB null</item>
      <item>, OIB null</item>
      <item>, OIB 64546066176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47975086540</item>
      <item>, OIB 44610694500</item>
      <item>, OIB null</item>
      <item>, OIB 59110800788</item>
      <item>, OIB 01475644302</item>
      <item>, OIB null</item>
      <item>, OIB 88966484576</item>
      <item>, OIB 31650405172</item>
      <item>, OIB null</item>
      <item>, OIB null</item>
      <item>, OIB null</item>
      <item>, OIB null</item>
      <item>, OIB 14036333877</item>
      <item>, OIB 89296739230</item>
      <item>, OIB 73656725926</item>
      <item>, OIB 94141384086</item>
      <item>, OIB 42252496579</item>
      <item>, OIB null</item>
      <item>, OIB null</item>
      <item>, OIB 74419375081</item>
      <item>, OIB null</item>
      <item>, OIB null</item>
      <item>, OIB 93572453653</item>
      <item>, OIB 51820428765</item>
      <item>, OIB 36761398765</item>
      <item>, OIB 58828286397</item>
      <item>, OIB null</item>
      <item>, OIB 35701461678</item>
      <item>, OIB null</item>
      <item>, OIB null</item>
      <item>, OIB 31784554429</item>
      <item>, OIB null</item>
      <item>, OIB null</item>
      <item>, OIB null</item>
      <item>, OIB null</item>
      <item>, OIB 13667298928</item>
      <item>, OIB null</item>
      <item>, OIB null</item>
      <item>, OIB null</item>
      <item>, OIB null</item>
    </izvorni_sadrzaj>
    <derivirana_varijabla naziv="DomainObject.Predmet.SudioniciListNazivOIB_1">
      <item>, OIB 65586439269</item>
      <item>, OIB null</item>
      <item>, OIB null</item>
      <item>, OIB null</item>
      <item>, OIB null</item>
      <item>, OIB null</item>
      <item>, OIB null</item>
      <item>, OIB 89296739230</item>
      <item>, OIB null</item>
      <item>, OIB null</item>
      <item>, OIB 11576973023</item>
      <item>, OIB null</item>
      <item>, OIB null</item>
      <item>, OIB null</item>
      <item>, OIB null</item>
      <item>, OIB null</item>
      <item>, OIB 64546066176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47975086540</item>
      <item>, OIB 44610694500</item>
      <item>, OIB null</item>
      <item>, OIB 59110800788</item>
      <item>, OIB 01475644302</item>
      <item>, OIB null</item>
      <item>, OIB 88966484576</item>
      <item>, OIB 31650405172</item>
      <item>, OIB null</item>
      <item>, OIB null</item>
      <item>, OIB null</item>
      <item>, OIB null</item>
      <item>, OIB 14036333877</item>
      <item>, OIB 89296739230</item>
      <item>, OIB 73656725926</item>
      <item>, OIB 94141384086</item>
      <item>, OIB 42252496579</item>
      <item>, OIB null</item>
      <item>, OIB null</item>
      <item>, OIB 74419375081</item>
      <item>, OIB null</item>
      <item>, OIB null</item>
      <item>, OIB 93572453653</item>
      <item>, OIB 51820428765</item>
      <item>, OIB 36761398765</item>
      <item>, OIB 58828286397</item>
      <item>, OIB null</item>
      <item>, OIB 35701461678</item>
      <item>, OIB null</item>
      <item>, OIB null</item>
      <item>, OIB 31784554429</item>
      <item>, OIB null</item>
      <item>, OIB null</item>
      <item>, OIB null</item>
      <item>, OIB null</item>
      <item>, OIB 13667298928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148</properties:Words>
  <properties:Characters>823</properties:Characters>
  <properties:Lines>45</properties:Lines>
  <properties:Paragraphs>15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2016-09-16T11:34:00Z</dcterms:created>
  <dc:creator>wsadmin</dc:creator>
  <cp:lastModifiedBy>wsadmin</cp:lastModifiedBy>
  <cp:lastPrinted>2016-09-16T11:48:00Z</cp:lastPrinted>
  <dcterms:modified xmlns:xsi="http://www.w3.org/2001/XMLSchema-instance" xsi:type="dcterms:W3CDTF">2016-09-16T11:48:00Z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