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32ae" w14:paraId="a5532ae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336DB9">
        <w:t>445</w:t>
      </w:r>
      <w:r w:rsidR="00CC5885">
        <w:t>/2017</w:t>
      </w:r>
      <w:r w:rsidR="00946625">
        <w:t>-</w:t>
      </w:r>
      <w:r w:rsidR="00336DB9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36DB9" w:rsidRPr="00370886">
        <w:rPr>
          <w:lang w:val="en-AU"/>
        </w:rPr>
        <w:t>PERFECT IDEAL j.d.o.o., Zadar, Splitska 26, OIB: 19864546203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C64E0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6C64E0">
        <w:t>Ivanka Bosotina</w:t>
      </w:r>
      <w:r w:rsidR="006F167D" w:rsidRPr="006C64E0">
        <w:t xml:space="preserve"> iz </w:t>
      </w:r>
      <w:r w:rsidR="00CF5F8A" w:rsidRPr="006C64E0">
        <w:t>Zadra</w:t>
      </w:r>
      <w:r w:rsidR="006F167D" w:rsidRPr="006C64E0">
        <w:t xml:space="preserve">, </w:t>
      </w:r>
      <w:r w:rsidRPr="006C64E0">
        <w:t>Dalmatinskog sabora 3</w:t>
      </w:r>
      <w:r w:rsidR="006F167D" w:rsidRPr="006C64E0">
        <w:t xml:space="preserve">, OIB: </w:t>
      </w:r>
      <w:r w:rsidRPr="006C64E0">
        <w:t>81654623800</w:t>
      </w:r>
      <w:r w:rsidR="00BB7CB3" w:rsidRPr="00E1656B">
        <w:t>,</w:t>
      </w:r>
      <w:r w:rsidR="00E1656B" w:rsidRPr="00E1656B">
        <w:t xml:space="preserve"> imenuje se za privremen</w:t>
      </w:r>
      <w:r w:rsidR="004304DE">
        <w:t>u</w:t>
      </w:r>
      <w:r w:rsidR="00E1656B" w:rsidRPr="00E1656B">
        <w:t xml:space="preserve"> stečajn</w:t>
      </w:r>
      <w:r w:rsidR="004304DE">
        <w:t>u</w:t>
      </w:r>
      <w:r w:rsidR="00E1656B" w:rsidRPr="00E1656B">
        <w:t xml:space="preserve"> upravitelj</w:t>
      </w:r>
      <w:r w:rsidR="004304DE">
        <w:t>icu</w:t>
      </w:r>
      <w:r w:rsidR="00BB7CB3" w:rsidRPr="00E1656B">
        <w:t xml:space="preserve"> nad stečajnim dužnikom </w:t>
      </w:r>
      <w:r w:rsidR="00336DB9" w:rsidRPr="00370886">
        <w:rPr>
          <w:lang w:val="en-AU"/>
        </w:rPr>
        <w:t>PERFECT IDEAL j.d.o.o., Zadar, Splitska 26, OIB: 19864546203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304D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466EF4">
        <w:t xml:space="preserve">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336DB9">
        <w:rPr>
          <w:lang w:val="en-AU"/>
        </w:rPr>
        <w:t>PERFECT IDEAL j.d.o.o.,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4304DE" w:rsidP="001A547B" w:rsidR="001A547B" w:rsidRPr="00EF7C9A">
      <w:pPr>
        <w:ind w:firstLine="708"/>
        <w:jc w:val="both"/>
      </w:pPr>
      <w:r>
        <w:t>Privremena stečajna</w:t>
      </w:r>
      <w:r w:rsidR="001A547B" w:rsidRPr="00EF7C9A">
        <w:t xml:space="preserve"> upravitelj</w:t>
      </w:r>
      <w:r>
        <w:t>ica 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07D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3A3024">
          <w:t>4</w:t>
        </w:r>
        <w:r w:rsidR="00336DB9">
          <w:t>45</w:t>
        </w:r>
        <w:r w:rsidR="00D26084">
          <w:t>/</w:t>
        </w:r>
        <w:r w:rsidR="00CC5885">
          <w:t>2017-</w:t>
        </w:r>
        <w:r w:rsidR="00336DB9">
          <w:t>15</w:t>
        </w:r>
      </w:p>
      <w:p w:rsidRDefault="00E12FEA" w:rsidP="009C0FF2" w:rsidR="00E12FEA" w:rsidRPr="00EF7C9A">
        <w:pPr>
          <w:jc w:val="right"/>
        </w:pPr>
      </w:p>
      <w:p w:rsidRDefault="0047307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36DB9"/>
    <w:rsid w:val="00340FE3"/>
    <w:rsid w:val="00342BE6"/>
    <w:rsid w:val="00353A6D"/>
    <w:rsid w:val="00354F74"/>
    <w:rsid w:val="0038536A"/>
    <w:rsid w:val="003911EF"/>
    <w:rsid w:val="003A3024"/>
    <w:rsid w:val="003C4494"/>
    <w:rsid w:val="003C624E"/>
    <w:rsid w:val="003C6DA5"/>
    <w:rsid w:val="003D73F1"/>
    <w:rsid w:val="003F2345"/>
    <w:rsid w:val="00405D16"/>
    <w:rsid w:val="00414DDA"/>
    <w:rsid w:val="0041715A"/>
    <w:rsid w:val="004304DE"/>
    <w:rsid w:val="0044771D"/>
    <w:rsid w:val="00453E80"/>
    <w:rsid w:val="00466EF4"/>
    <w:rsid w:val="004719EE"/>
    <w:rsid w:val="0047307D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4661B"/>
    <w:rsid w:val="00563127"/>
    <w:rsid w:val="005A29BC"/>
    <w:rsid w:val="005A2E2A"/>
    <w:rsid w:val="005D284B"/>
    <w:rsid w:val="00665069"/>
    <w:rsid w:val="006A6847"/>
    <w:rsid w:val="006C64E0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B0E7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 u Zadru</izvorni_sadrzaj>
    <derivirana_varijabla naziv="DomainObject.Predmet.StrankaFormated_1">  FINA; Županijsko državno odvjetništvo u Zadru</derivirana_varijabla>
  </DomainObject.Predmet.StrankaFormated>
  <DomainObject.Predmet.StrankaFormatedOIB>
    <izvorni_sadrzaj>  FINA, OIB 85821130368; Županijsko državno odvjetništvo u Zadru</izvorni_sadrzaj>
    <derivirana_varijabla naziv="DomainObject.Predmet.StrankaFormatedOIB_1">  FINA, OIB 85821130368; Županijsko državno odvjetništvo u Zadru</derivirana_varijabla>
  </DomainObject.Predmet.StrankaFormatedOIB>
  <DomainObject.Predmet.StrankaFormatedWithAdress>
    <izvorni_sadrzaj> FINA; Županijsko državno odvjetništvo u Zadru</izvorni_sadrzaj>
    <derivirana_varijabla naziv="DomainObject.Predmet.StrankaFormatedWithAdress_1"> FINA; Županijsko državno odvjetništvo u Zadru</derivirana_varijabla>
  </DomainObject.Predmet.StrankaFormatedWithAdress>
  <DomainObject.Predmet.StrankaFormatedWithAdressOIB>
    <izvorni_sadrzaj> FINA, OIB 85821130368; Županijsko državno odvjetništvo u Zadru</izvorni_sadrzaj>
    <derivirana_varijabla naziv="DomainObject.Predmet.StrankaFormatedWithAdressOIB_1"> FINA, OIB 85821130368; Županijsko državno odvjetništvo u Zadru</derivirana_varijabla>
  </DomainObject.Predmet.StrankaFormatedWithAdressOIB>
  <DomainObject.Predmet.StrankaWithAdress>
    <izvorni_sadrzaj>FINA ,Županijsko državno odvjetništvo u Zadru </izvorni_sadrzaj>
    <derivirana_varijabla naziv="DomainObject.Predmet.StrankaWithAdress_1">FINA ,Županijsko državno odvjetništvo u Zadru </derivirana_varijabla>
  </DomainObject.Predmet.StrankaWithAdress>
  <DomainObject.Predmet.StrankaWithAdressOIB>
    <izvorni_sadrzaj>FINA, OIB 85821130368,Županijsko državno odvjetništvo u Zadru</izvorni_sadrzaj>
    <derivirana_varijabla naziv="DomainObject.Predmet.StrankaWithAdressOIB_1">FINA, OIB 85821130368,Županijsko državno odvjetništvo u Zadru</derivirana_varijabla>
  </DomainObject.Predmet.StrankaWithAdressOIB>
  <DomainObject.Predmet.StrankaNazivFormated>
    <izvorni_sadrzaj>FINA,Županijsko državno odvjetništvo u Zadru</izvorni_sadrzaj>
    <derivirana_varijabla naziv="DomainObject.Predmet.StrankaNazivFormated_1">FINA,Županijsko državno odvjetništvo u Zadru</derivirana_varijabla>
  </DomainObject.Predmet.StrankaNazivFormated>
  <DomainObject.Predmet.StrankaNazivFormatedOIB>
    <izvorni_sadrzaj>FINA, OIB 85821130368,Županijsko državno odvjetništvo u Zadru</izvorni_sadrzaj>
    <derivirana_varijabla naziv="DomainObject.Predmet.StrankaNazivFormatedOIB_1">FINA, OIB 85821130368,Županijsko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odvjetništvo u Zadru</item>
    </izvorni_sadrzaj>
    <derivirana_varijabla naziv="DomainObject.Predmet.StrankaListFormated_1">
      <item>FINA</item>
      <item>Županijsko državno odvjetništvo u Zadru</item>
    </derivirana_varijabla>
  </DomainObject.Predmet.StrankaListFormated>
  <DomainObject.Predmet.StrankaListFormatedOIB>
    <izvorni_sadrzaj>
      <item>FINA, OIB 85821130368</item>
      <item>Županijsko državno odvjetništvo u Zadru</item>
    </izvorni_sadrzaj>
    <derivirana_varijabla naziv="DomainObject.Predmet.StrankaListFormatedOIB_1">
      <item>FINA, OIB 85821130368</item>
      <item>Županijsko državno odvjetništvo u Zadru</item>
    </derivirana_varijabla>
  </DomainObject.Predmet.StrankaListFormatedOIB>
  <DomainObject.Predmet.StrankaListFormatedWithAdress>
    <izvorni_sadrzaj>
      <item>FINA</item>
      <item>Županijsko državno odvjetništvo u Zadru</item>
    </izvorni_sadrzaj>
    <derivirana_varijabla naziv="DomainObject.Predmet.StrankaListFormatedWithAdress_1">
      <item>FINA</item>
      <item>Županijsko državno odvjetništvo u Zadru</item>
    </derivirana_varijabla>
  </DomainObject.Predmet.StrankaListFormatedWithAdress>
  <DomainObject.Predmet.StrankaListFormatedWithAdressOIB>
    <izvorni_sadrzaj>
      <item>FINA, OIB 85821130368</item>
      <item>Županijsko državno odvjetništvo u Zadru</item>
    </izvorni_sadrzaj>
    <derivirana_varijabla naziv="DomainObject.Predmet.StrankaListFormatedWithAdressOIB_1">
      <item>FINA, OIB 85821130368</item>
      <item>Županijsko državno odvjetništvo u Zadru</item>
    </derivirana_varijabla>
  </DomainObject.Predmet.StrankaListFormatedWithAdressOIB>
  <DomainObject.Predmet.StrankaListNazivFormated>
    <izvorni_sadrzaj>
      <item>FINA</item>
      <item>Županijsko državno odvjetništvo u Zadru</item>
    </izvorni_sadrzaj>
    <derivirana_varijabla naziv="DomainObject.Predmet.StrankaListNazivFormated_1">
      <item>FINA</item>
      <item>Županijsko državno odvjetništvo u Zadru</item>
    </derivirana_varijabla>
  </DomainObject.Predmet.StrankaListNazivFormated>
  <DomainObject.Predmet.StrankaListNazivFormatedOIB>
    <izvorni_sadrzaj>
      <item>FINA, OIB 85821130368</item>
      <item>Županijsko državno odvjetništvo u Zadru</item>
    </izvorni_sadrzaj>
    <derivirana_varijabla naziv="DomainObject.Predmet.StrankaListNazivFormatedOIB_1">
      <item>FINA, OIB 85821130368</item>
      <item>Županijsko državno odvjetništvo u Zadru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IDEAL j.d.o.o. za trgovinu i usluge</item>
      <item>FINA</item>
      <item>Danijela Kundid Šipić</item>
      <item>Županijsko državno odvjetništvo u Zadru</item>
    </izvorni_sadrzaj>
    <derivirana_varijabla naziv="DomainObject.Predmet.SudioniciListNaziv_1">
      <item>PERFECT IDEAL j.d.o.o. za trgovinu i usluge</item>
      <item>FINA</item>
      <item>Danijela Kundid Šipić</item>
      <item>Županijsko državno odvjetništvo u Zadru</item>
    </derivirana_varijabla>
  </DomainObject.Predmet.SudioniciListNaziv>
  <DomainObject.Predmet.SudioniciListAdressOIB>
    <izvorni_sadrzaj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izvorni_sadrzaj>
    <derivirana_varijabla naziv="DomainObject.Predmet.SudioniciListAdressOIB_1"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19864546203</item>
      <item>, OIB 85821130368</item>
      <item>, OIB 43922791338</item>
      <item>, OIB null</item>
    </izvorni_sadrzaj>
    <derivirana_varijabla naziv="DomainObject.Predmet.SudioniciListNazivOIB_1">
      <item>, OIB 19864546203</item>
      <item>, OIB 85821130368</item>
      <item>, OIB 43922791338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1860</properties:Characters>
  <properties:Lines>72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2018-01-18T09:14:00Z</dcterms:created>
  <dc:creator>Ardena Bajlo</dc:creator>
  <cp:lastModifiedBy>Ardena Bajlo</cp:lastModifiedBy>
  <cp:lastPrinted>2018-01-18T07:57:00Z</cp:lastPrinted>
  <dcterms:modified xmlns:xsi="http://www.w3.org/2001/XMLSchema-instance" xsi:type="dcterms:W3CDTF">2018-01-19T08:51:00Z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