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b41f2" w14:paraId="ddb41f2" w:rsidRDefault="00DA122C" w:rsidP="008C04AA" w:rsidR="008C04AA" w:rsidRPr="007126AC">
      <w:pPr>
        <w15:collapsed w:val="false"/>
        <w:rPr>
          <w:b/>
        </w:rPr>
      </w:pPr>
      <w:bookmarkStart w:name="_GoBack" w:id="0"/>
      <w:bookmarkEnd w:id="0"/>
      <w:r>
        <w:rPr>
          <w:b/>
        </w:rPr>
        <w:t xml:space="preserve">        </w:t>
      </w:r>
      <w:r w:rsidR="008C04AA" w:rsidRPr="007126AC">
        <w:rPr>
          <w:b/>
        </w:rPr>
        <w:t xml:space="preserve">       </w:t>
      </w:r>
      <w:r w:rsidR="008C04AA" w:rsidRPr="007126AC">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008C04AA" w:rsidRPr="007126AC">
        <w:rPr>
          <w:b/>
        </w:rPr>
        <w:t xml:space="preserve">                                                            </w:t>
      </w:r>
    </w:p>
    <w:p w:rsidRDefault="008C04AA" w:rsidP="00B271A9" w:rsidR="008C04AA" w:rsidRPr="007126AC">
      <w:r w:rsidRPr="007126AC">
        <w:t xml:space="preserve"> REPUBLIKA HRVATSKA </w:t>
      </w:r>
      <w:r w:rsidRPr="007126AC">
        <w:tab/>
      </w:r>
      <w:r w:rsidRPr="007126AC">
        <w:tab/>
      </w:r>
      <w:r w:rsidRPr="007126AC">
        <w:tab/>
      </w:r>
      <w:r w:rsidRPr="007126AC">
        <w:tab/>
      </w:r>
      <w:r w:rsidRPr="007126AC">
        <w:tab/>
      </w:r>
    </w:p>
    <w:p w:rsidRDefault="008C04AA" w:rsidP="00B271A9" w:rsidR="008C04AA" w:rsidRPr="007126AC">
      <w:r w:rsidRPr="007126AC">
        <w:t xml:space="preserve"> TRGOVAČKI SUD U PAZINU</w:t>
      </w:r>
    </w:p>
    <w:p w:rsidRDefault="008C04AA" w:rsidP="00B271A9" w:rsidR="008C04AA" w:rsidRPr="007126AC">
      <w:r w:rsidRPr="007126AC">
        <w:t xml:space="preserve"> </w:t>
      </w:r>
      <w:r w:rsidR="00694576" w:rsidRPr="007126AC">
        <w:t>Pazin</w:t>
      </w:r>
      <w:r w:rsidRPr="007126AC">
        <w:t>, Dršćevka 1</w:t>
      </w:r>
      <w:r w:rsidRPr="007126AC">
        <w:tab/>
      </w:r>
      <w:r w:rsidRPr="007126AC">
        <w:tab/>
      </w:r>
      <w:r w:rsidRPr="007126AC">
        <w:tab/>
      </w:r>
      <w:r w:rsidRPr="007126AC">
        <w:tab/>
      </w:r>
      <w:r w:rsidRPr="007126AC">
        <w:tab/>
      </w:r>
    </w:p>
    <w:p w:rsidRDefault="008C04AA" w:rsidP="00B271A9" w:rsidR="008C04AA" w:rsidRPr="007126AC"/>
    <w:p w:rsidRDefault="008C04AA" w:rsidP="008C04AA" w:rsidR="008C04AA" w:rsidRPr="007126AC">
      <w:pPr>
        <w:jc w:val="both"/>
      </w:pPr>
    </w:p>
    <w:p w:rsidRDefault="008C04AA" w:rsidP="008C04AA" w:rsidR="008C04AA" w:rsidRPr="007126AC">
      <w:pPr>
        <w:jc w:val="center"/>
      </w:pPr>
      <w:r w:rsidRPr="007126AC">
        <w:t>R E P U B L I K A   H R V A T S K A</w:t>
      </w:r>
    </w:p>
    <w:p w:rsidRDefault="008C04AA" w:rsidP="008C04AA" w:rsidR="008C04AA" w:rsidRPr="007126AC">
      <w:pPr>
        <w:jc w:val="center"/>
      </w:pPr>
      <w:r w:rsidRPr="007126AC">
        <w:t>R J E Š E N J E</w:t>
      </w:r>
    </w:p>
    <w:p w:rsidRDefault="008C04AA" w:rsidP="008C04AA" w:rsidR="008C04AA" w:rsidRPr="007126AC">
      <w:pPr>
        <w:jc w:val="both"/>
      </w:pPr>
    </w:p>
    <w:p w:rsidRDefault="008C04AA" w:rsidP="008C04AA" w:rsidR="008C04AA" w:rsidRPr="007126AC">
      <w:pPr>
        <w:jc w:val="both"/>
      </w:pPr>
    </w:p>
    <w:p w:rsidRDefault="008C04AA" w:rsidP="008C04AA" w:rsidR="008D67D3" w:rsidRPr="007126AC">
      <w:pPr>
        <w:jc w:val="both"/>
      </w:pPr>
      <w:r w:rsidRPr="007126AC">
        <w:tab/>
      </w:r>
      <w:r w:rsidR="005F652C" w:rsidRPr="007126AC">
        <w:t xml:space="preserve">Trgovački sud u Pazinu, po sucu Ivanu Dujiću, po prijedlogu predlagatelja </w:t>
      </w:r>
      <w:r w:rsidR="00621A3C" w:rsidRPr="007126AC">
        <w:t>Republika Hrvatska, Ministarstvo financija, Porezna uprava, Područni ured Istra, Primorje, Lika, OIB: 52634238587, zastupanog po Županijskom državnom odvjetništvu u Puli – Pola</w:t>
      </w:r>
      <w:r w:rsidR="005F652C" w:rsidRPr="007126AC">
        <w:t xml:space="preserve">, radi otvaranja stečajnog postupka nad dužnikom </w:t>
      </w:r>
      <w:r w:rsidR="00621A3C" w:rsidRPr="007126AC">
        <w:t>EUROTHERM d.o.o. Novigrad, Sv. Vidal 34, OIB: 88803737741</w:t>
      </w:r>
      <w:r w:rsidR="005F652C" w:rsidRPr="007126AC">
        <w:t>, 2</w:t>
      </w:r>
      <w:r w:rsidR="007126AC" w:rsidRPr="007126AC">
        <w:t>7</w:t>
      </w:r>
      <w:r w:rsidR="005F652C" w:rsidRPr="007126AC">
        <w:t xml:space="preserve">. </w:t>
      </w:r>
      <w:r w:rsidR="007126AC" w:rsidRPr="007126AC">
        <w:t>travnja</w:t>
      </w:r>
      <w:r w:rsidR="005F652C" w:rsidRPr="007126AC">
        <w:t xml:space="preserve"> 2016.</w:t>
      </w:r>
    </w:p>
    <w:p w:rsidRDefault="005F652C" w:rsidP="008C04AA" w:rsidR="005F652C" w:rsidRPr="007126AC">
      <w:pPr>
        <w:jc w:val="both"/>
      </w:pPr>
    </w:p>
    <w:p w:rsidRDefault="008C04AA" w:rsidP="008C04AA" w:rsidR="008C04AA" w:rsidRPr="007126AC">
      <w:pPr>
        <w:jc w:val="center"/>
      </w:pPr>
      <w:r w:rsidRPr="007126AC">
        <w:t>r i j e š i o  j e</w:t>
      </w:r>
    </w:p>
    <w:p w:rsidRDefault="008C04AA" w:rsidP="008C04AA" w:rsidR="008C04AA" w:rsidRPr="007126AC">
      <w:pPr>
        <w:jc w:val="center"/>
      </w:pPr>
    </w:p>
    <w:p w:rsidRDefault="008C04AA" w:rsidP="008C04AA" w:rsidR="008C04AA" w:rsidRPr="007126AC">
      <w:pPr>
        <w:jc w:val="both"/>
      </w:pPr>
      <w:r w:rsidRPr="007126AC">
        <w:tab/>
        <w:t>I.</w:t>
      </w:r>
      <w:r w:rsidRPr="007126AC">
        <w:tab/>
        <w:t xml:space="preserve">Otvara se stečajni postupak nad dužnikom </w:t>
      </w:r>
      <w:r w:rsidR="00621A3C" w:rsidRPr="007126AC">
        <w:t>EUROTHERM d.o.o. Novigrad, Sv. Vidal 34, OIB: 88803737741</w:t>
      </w:r>
      <w:r w:rsidR="007126AC" w:rsidRPr="007126AC">
        <w:t>, dana 27. travnja 2016. g. u 15:00 sati.</w:t>
      </w:r>
    </w:p>
    <w:p w:rsidRDefault="008C04AA" w:rsidP="008C04AA" w:rsidR="008C04AA" w:rsidRPr="007126AC">
      <w:pPr>
        <w:jc w:val="both"/>
      </w:pPr>
    </w:p>
    <w:p w:rsidRDefault="008C04AA" w:rsidP="008C04AA" w:rsidR="008C04AA" w:rsidRPr="007126AC">
      <w:pPr>
        <w:jc w:val="both"/>
      </w:pPr>
      <w:r w:rsidRPr="007126AC">
        <w:tab/>
        <w:t>II.</w:t>
      </w:r>
      <w:r w:rsidRPr="007126AC">
        <w:tab/>
        <w:t xml:space="preserve">Za stečajnog upravitelja imenuje se </w:t>
      </w:r>
      <w:r w:rsidR="007126AC" w:rsidRPr="007126AC">
        <w:t>Štefan Rola iz Zagreba, Ulica Franje Pokornya 6, OIB 26698048809.</w:t>
      </w:r>
    </w:p>
    <w:p w:rsidRDefault="007126AC" w:rsidP="007126AC" w:rsidR="007126AC" w:rsidRPr="007126AC">
      <w:pPr>
        <w:jc w:val="both"/>
      </w:pPr>
    </w:p>
    <w:p w:rsidRDefault="007126AC" w:rsidP="007126AC" w:rsidR="007126AC" w:rsidRPr="007126AC">
      <w:pPr>
        <w:jc w:val="both"/>
      </w:pPr>
      <w:r w:rsidRPr="007126AC">
        <w:tab/>
        <w:t>III.</w:t>
      </w:r>
      <w:r w:rsidRPr="007126AC">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7126AC">
        <w:rPr>
          <w:bCs/>
        </w:rPr>
        <w:t>HR12 1001005 1863000160</w:t>
      </w:r>
      <w:r w:rsidRPr="007126AC">
        <w:t xml:space="preserve"> poziv na broj 64 5045-48752-</w:t>
      </w:r>
      <w:r>
        <w:t>377</w:t>
      </w:r>
      <w:r w:rsidRPr="007126AC">
        <w:t>201</w:t>
      </w:r>
      <w:r>
        <w:t>6</w:t>
      </w:r>
      <w:r w:rsidRPr="007126AC">
        <w:t xml:space="preserve">. Zaposlenici koji prijavljuju svoja potraživanja po osnovu rada ne moraju platiti pristojbu. </w:t>
      </w:r>
    </w:p>
    <w:p w:rsidRDefault="007126AC" w:rsidP="007126AC" w:rsidR="007126AC" w:rsidRPr="007126AC">
      <w:pPr>
        <w:jc w:val="both"/>
      </w:pPr>
    </w:p>
    <w:p w:rsidRDefault="007126AC" w:rsidP="007126AC" w:rsidR="007126AC" w:rsidRPr="007126AC">
      <w:pPr>
        <w:jc w:val="both"/>
      </w:pPr>
      <w:r w:rsidRPr="007126AC">
        <w:tab/>
        <w:t>IV.</w:t>
      </w:r>
      <w:r w:rsidRPr="007126AC">
        <w:tab/>
        <w:t>Prijavu tražbine podnesenu nakon isteka roka za prijavljivanje sud će odbaciti rješenjem (čl. 257. st. 6. SZ-a).</w:t>
      </w:r>
    </w:p>
    <w:p w:rsidRDefault="007126AC" w:rsidP="007126AC" w:rsidR="007126AC" w:rsidRPr="007126AC">
      <w:pPr>
        <w:jc w:val="both"/>
      </w:pPr>
      <w:r w:rsidRPr="007126AC">
        <w:tab/>
        <w:t xml:space="preserve">Samo prijave dostavljene na način koji je naveden u točki III. ovog rješenja smatraju se urednima i pravovremenima. </w:t>
      </w:r>
    </w:p>
    <w:p w:rsidRDefault="007126AC" w:rsidP="007126AC" w:rsidR="007126AC" w:rsidRPr="007126AC">
      <w:pPr>
        <w:jc w:val="both"/>
      </w:pPr>
      <w:r w:rsidRPr="007126AC">
        <w:tab/>
      </w:r>
    </w:p>
    <w:p w:rsidRDefault="007126AC" w:rsidP="007126AC" w:rsidR="007126AC" w:rsidRPr="007126AC">
      <w:pPr>
        <w:jc w:val="both"/>
      </w:pPr>
      <w:r w:rsidRPr="007126AC">
        <w:tab/>
        <w:t>V.</w:t>
      </w:r>
      <w:r w:rsidRPr="007126AC">
        <w:tab/>
        <w:t xml:space="preserve">Razlučni i izlučni vjerovnici se pozivaju da u roku iz t. III. ovog rješenja obavijeste stečajnog upravitelja o svojim pravima, sukladno odredbi čl. 258. st. 1. i 2. SZ-a. </w:t>
      </w:r>
    </w:p>
    <w:p w:rsidRDefault="007126AC" w:rsidP="007126AC" w:rsidR="007126AC" w:rsidRPr="007126AC">
      <w:pPr>
        <w:jc w:val="both"/>
      </w:pPr>
      <w:r w:rsidRPr="007126AC">
        <w:tab/>
      </w:r>
    </w:p>
    <w:p w:rsidRDefault="007126AC" w:rsidP="007126AC" w:rsidR="007126AC" w:rsidRPr="007126AC">
      <w:pPr>
        <w:jc w:val="both"/>
      </w:pPr>
      <w:r w:rsidRPr="007126AC">
        <w:tab/>
        <w:t>VI.</w:t>
      </w:r>
      <w:r w:rsidRPr="007126AC">
        <w:tab/>
        <w:t xml:space="preserve">Pozivaju se dužnikovi dužnici da svoje obveze bez odgode ispunjavaju stečajnom upravitelju za stečajnog dužnika. </w:t>
      </w:r>
    </w:p>
    <w:p w:rsidRDefault="007126AC" w:rsidP="007126AC" w:rsidR="007126AC" w:rsidRPr="007126AC">
      <w:pPr>
        <w:jc w:val="both"/>
      </w:pPr>
      <w:r w:rsidRPr="007126AC">
        <w:tab/>
      </w:r>
    </w:p>
    <w:p w:rsidRDefault="007126AC" w:rsidP="007126AC" w:rsidR="007126AC" w:rsidRPr="007126AC">
      <w:pPr>
        <w:jc w:val="both"/>
      </w:pPr>
      <w:r w:rsidRPr="007126AC">
        <w:tab/>
        <w:t>VII.</w:t>
      </w:r>
      <w:r w:rsidRPr="007126AC">
        <w:tab/>
        <w:t xml:space="preserve">Otvaranje stečajnog postupka upisati će se u sudski registar ovog suda.  </w:t>
      </w:r>
    </w:p>
    <w:p w:rsidRDefault="007126AC" w:rsidP="007126AC" w:rsidR="007126AC" w:rsidRPr="007126AC"/>
    <w:p w:rsidRDefault="007126AC" w:rsidP="007126AC" w:rsidR="007126AC" w:rsidRPr="007126AC">
      <w:r w:rsidRPr="007126AC">
        <w:lastRenderedPageBreak/>
        <w:tab/>
        <w:t>VIII.</w:t>
      </w:r>
      <w:r w:rsidRPr="007126AC">
        <w:tab/>
        <w:t xml:space="preserve">Ispitno ročište na kojem će se ispitivati prijavljene tražbine određuje se za dan </w:t>
      </w:r>
    </w:p>
    <w:p w:rsidRDefault="007126AC" w:rsidP="007126AC" w:rsidR="007126AC" w:rsidRPr="007126AC"/>
    <w:p w:rsidRDefault="007126AC" w:rsidP="007126AC" w:rsidR="007126AC" w:rsidRPr="007126AC">
      <w:pPr>
        <w:jc w:val="center"/>
      </w:pPr>
      <w:r w:rsidRPr="007126AC">
        <w:t>2</w:t>
      </w:r>
      <w:r w:rsidR="00206E40">
        <w:t>6</w:t>
      </w:r>
      <w:r w:rsidRPr="007126AC">
        <w:t xml:space="preserve">. srpnja 2016. g. u </w:t>
      </w:r>
      <w:r w:rsidR="00206E40">
        <w:t>9</w:t>
      </w:r>
      <w:r w:rsidRPr="007126AC">
        <w:t>:</w:t>
      </w:r>
      <w:r w:rsidR="00206E40">
        <w:t>3</w:t>
      </w:r>
      <w:r w:rsidRPr="007126AC">
        <w:t>0 sati,</w:t>
      </w:r>
    </w:p>
    <w:p w:rsidRDefault="007126AC" w:rsidP="007126AC" w:rsidR="007126AC" w:rsidRPr="007126AC">
      <w:pPr>
        <w:jc w:val="center"/>
      </w:pPr>
      <w:r w:rsidRPr="007126AC">
        <w:t>sudnica broj 1,</w:t>
      </w:r>
    </w:p>
    <w:p w:rsidRDefault="007126AC" w:rsidP="007126AC" w:rsidR="007126AC" w:rsidRPr="007126AC">
      <w:pPr>
        <w:jc w:val="center"/>
      </w:pPr>
      <w:r w:rsidRPr="007126AC">
        <w:t>u Trgovačkom sudu u Pazinu,</w:t>
      </w:r>
    </w:p>
    <w:p w:rsidRDefault="007126AC" w:rsidP="007126AC" w:rsidR="007126AC" w:rsidRPr="007126AC">
      <w:pPr>
        <w:jc w:val="center"/>
      </w:pPr>
      <w:r w:rsidRPr="007126AC">
        <w:t>Dršćevka 1.</w:t>
      </w:r>
    </w:p>
    <w:p w:rsidRDefault="007126AC" w:rsidP="007126AC" w:rsidR="007126AC" w:rsidRPr="007126AC"/>
    <w:p w:rsidRDefault="007126AC" w:rsidP="007126AC" w:rsidR="007126AC" w:rsidRPr="007126AC">
      <w:r w:rsidRPr="007126AC">
        <w:tab/>
        <w:t>IX.</w:t>
      </w:r>
      <w:r w:rsidRPr="007126AC">
        <w:tab/>
        <w:t xml:space="preserve">Izvještajno ročište na kojem će se na temelju izvješća stečajnog upravitelja odlučivati o daljnjem tijeku stečajnog postupka određuje se za dan </w:t>
      </w:r>
    </w:p>
    <w:p w:rsidRDefault="007126AC" w:rsidP="007126AC" w:rsidR="007126AC" w:rsidRPr="007126AC"/>
    <w:p w:rsidRDefault="007126AC" w:rsidP="007126AC" w:rsidR="007126AC" w:rsidRPr="007126AC">
      <w:pPr>
        <w:jc w:val="center"/>
      </w:pPr>
      <w:r w:rsidRPr="007126AC">
        <w:t>2</w:t>
      </w:r>
      <w:r w:rsidR="00206E40">
        <w:t>6</w:t>
      </w:r>
      <w:r w:rsidRPr="007126AC">
        <w:t>. srpnja 2016. g. u 1</w:t>
      </w:r>
      <w:r w:rsidR="00206E40">
        <w:t>0</w:t>
      </w:r>
      <w:r w:rsidRPr="007126AC">
        <w:t>:</w:t>
      </w:r>
      <w:r w:rsidR="00206E40">
        <w:t>0</w:t>
      </w:r>
      <w:r w:rsidRPr="007126AC">
        <w:t>0 sati,</w:t>
      </w:r>
    </w:p>
    <w:p w:rsidRDefault="007126AC" w:rsidP="007126AC" w:rsidR="007126AC" w:rsidRPr="007126AC">
      <w:pPr>
        <w:jc w:val="center"/>
      </w:pPr>
      <w:r w:rsidRPr="007126AC">
        <w:t>sudnica broj 1,</w:t>
      </w:r>
    </w:p>
    <w:p w:rsidRDefault="007126AC" w:rsidP="007126AC" w:rsidR="007126AC" w:rsidRPr="007126AC">
      <w:pPr>
        <w:jc w:val="center"/>
      </w:pPr>
      <w:r w:rsidRPr="007126AC">
        <w:t>u Trgovačkom sudu u Pazinu,</w:t>
      </w:r>
    </w:p>
    <w:p w:rsidRDefault="007126AC" w:rsidP="007126AC" w:rsidR="007126AC" w:rsidRPr="007126AC">
      <w:pPr>
        <w:jc w:val="center"/>
      </w:pPr>
      <w:r w:rsidRPr="007126AC">
        <w:t>Dršćevka 1.</w:t>
      </w:r>
    </w:p>
    <w:p w:rsidRDefault="007126AC" w:rsidP="007126AC" w:rsidR="007126AC" w:rsidRPr="007126AC">
      <w:pPr>
        <w:jc w:val="both"/>
      </w:pPr>
      <w:r w:rsidRPr="007126AC">
        <w:tab/>
      </w:r>
    </w:p>
    <w:p w:rsidRDefault="008C04AA" w:rsidP="00634BDB" w:rsidR="004A2979" w:rsidRPr="007126AC">
      <w:pPr>
        <w:jc w:val="both"/>
      </w:pPr>
      <w:r w:rsidRPr="007126AC">
        <w:tab/>
        <w:t>X.</w:t>
      </w:r>
      <w:r w:rsidRPr="007126AC">
        <w:tab/>
        <w:t xml:space="preserve">Nalaže se zemljišnoknjižnom odjelu Općinskog suda u Puli-Pola, </w:t>
      </w:r>
      <w:r w:rsidR="008C29DD">
        <w:t xml:space="preserve">Stalne službe u Bujama - Buie </w:t>
      </w:r>
      <w:r w:rsidRPr="007126AC">
        <w:t xml:space="preserve">da izvrši upis otvaranja stečajnog postupka nad društvom </w:t>
      </w:r>
      <w:r w:rsidR="00621A3C" w:rsidRPr="007126AC">
        <w:t>EUROTHERM d.o.o. Novigrad, Sv. Vidal 34, OIB: 88803737741</w:t>
      </w:r>
      <w:r w:rsidRPr="007126AC">
        <w:t>, na</w:t>
      </w:r>
      <w:r w:rsidR="00AF3BC7" w:rsidRPr="007126AC">
        <w:t xml:space="preserve"> </w:t>
      </w:r>
      <w:r w:rsidR="00634BDB">
        <w:t xml:space="preserve">pravu građenja na k.č.br. 2610/2 upisanoj u z.k.ul. 1622 k.o. Novigrad i  poslovnoj zgradi sa 276 m2 i plinskoj stanici sa 88 m2 sagrađenima na pravu građenja na k.č.br. 2610/1 upisanoj u z.k.ul. 1622 k.o. Novigrad, sve </w:t>
      </w:r>
      <w:r w:rsidR="008C29DD">
        <w:t xml:space="preserve"> upisano</w:t>
      </w:r>
      <w:r w:rsidR="00634BDB">
        <w:t xml:space="preserve"> </w:t>
      </w:r>
      <w:r w:rsidR="008C29DD">
        <w:t>u z.k.ul. 2928 k.o. Novigrad.</w:t>
      </w:r>
      <w:r w:rsidR="004A2979" w:rsidRPr="007126AC">
        <w:t xml:space="preserve"> </w:t>
      </w:r>
    </w:p>
    <w:p w:rsidRDefault="008C04AA" w:rsidP="008C04AA" w:rsidR="008C04AA" w:rsidRPr="007126AC">
      <w:pPr>
        <w:jc w:val="center"/>
      </w:pPr>
      <w:r w:rsidRPr="007126AC">
        <w:t>Obrazloženje</w:t>
      </w:r>
    </w:p>
    <w:p w:rsidRDefault="00664682" w:rsidP="008C04AA" w:rsidR="00664682" w:rsidRPr="007126AC">
      <w:pPr>
        <w:jc w:val="both"/>
      </w:pPr>
    </w:p>
    <w:p w:rsidRDefault="00664682" w:rsidP="00B271A9" w:rsidR="00AE7866" w:rsidRPr="007126AC">
      <w:pPr>
        <w:jc w:val="both"/>
      </w:pPr>
      <w:r w:rsidRPr="007126AC">
        <w:tab/>
      </w:r>
      <w:r w:rsidR="00B271A9" w:rsidRPr="007126AC">
        <w:t>S</w:t>
      </w:r>
      <w:r w:rsidR="00AE7866" w:rsidRPr="007126AC">
        <w:t xml:space="preserve">ud je kod dužnika </w:t>
      </w:r>
      <w:r w:rsidR="00B271A9" w:rsidRPr="007126AC">
        <w:t xml:space="preserve">utvrdio </w:t>
      </w:r>
      <w:r w:rsidR="00AE7866" w:rsidRPr="007126AC">
        <w:t xml:space="preserve">postojanje zakonom predviđenog stečajnog razloga nesposobnosti za plaćanje iz čl. 4. st. 2. </w:t>
      </w:r>
      <w:r w:rsidR="00B271A9" w:rsidRPr="007126AC">
        <w:t>SZ</w:t>
      </w:r>
      <w:r w:rsidR="00694576" w:rsidRPr="007126AC">
        <w:t>-a</w:t>
      </w:r>
      <w:r w:rsidR="00B271A9" w:rsidRPr="007126AC">
        <w:t xml:space="preserve"> </w:t>
      </w:r>
      <w:r w:rsidR="00B05DBB" w:rsidRPr="007126AC">
        <w:t xml:space="preserve">(Narodne novine br. 44/1996, 161/1998, 29/1999, 129/2000, 123/2003, 197/2003, 187/2004, 82/2006, 116/2010, 25/2012, 133/2012, 45/2013, </w:t>
      </w:r>
      <w:r w:rsidR="00B271A9" w:rsidRPr="007126AC">
        <w:t>koji se primjenjuje temeljem čl. 441. Stečajnog zakona</w:t>
      </w:r>
      <w:r w:rsidR="00B05DBB" w:rsidRPr="007126AC">
        <w:t xml:space="preserve">, </w:t>
      </w:r>
      <w:r w:rsidR="00B271A9" w:rsidRPr="007126AC">
        <w:t>Narodne novine br. 71/2015)</w:t>
      </w:r>
      <w:r w:rsidR="00AE7866" w:rsidRPr="007126AC">
        <w:t xml:space="preserve">. </w:t>
      </w:r>
      <w:r w:rsidR="00B271A9" w:rsidRPr="007126AC">
        <w:t xml:space="preserve"> </w:t>
      </w:r>
      <w:r w:rsidR="00AE7866" w:rsidRPr="007126AC">
        <w:t>Naim</w:t>
      </w:r>
      <w:r w:rsidR="00B271A9" w:rsidRPr="007126AC">
        <w:t xml:space="preserve">e, </w:t>
      </w:r>
      <w:r w:rsidR="008C29DD">
        <w:t xml:space="preserve">iz zahtjeva </w:t>
      </w:r>
      <w:r w:rsidR="00B271A9" w:rsidRPr="007126AC">
        <w:t xml:space="preserve">FINA-e </w:t>
      </w:r>
      <w:r w:rsidR="008C29DD">
        <w:t xml:space="preserve">za provedbu skraćenog postupka </w:t>
      </w:r>
      <w:r w:rsidR="00B271A9" w:rsidRPr="007126AC">
        <w:t xml:space="preserve">od </w:t>
      </w:r>
      <w:r w:rsidR="008C29DD">
        <w:t>30</w:t>
      </w:r>
      <w:r w:rsidR="00AE7866" w:rsidRPr="007126AC">
        <w:t xml:space="preserve">. </w:t>
      </w:r>
      <w:r w:rsidR="008C29DD">
        <w:t>listopada</w:t>
      </w:r>
      <w:r w:rsidR="00B271A9" w:rsidRPr="007126AC">
        <w:t xml:space="preserve"> 201</w:t>
      </w:r>
      <w:r w:rsidR="008C29DD">
        <w:t>5</w:t>
      </w:r>
      <w:r w:rsidR="00AE7866" w:rsidRPr="007126AC">
        <w:t xml:space="preserve">. (list 1 spisa) </w:t>
      </w:r>
      <w:r w:rsidR="008C29DD">
        <w:t>proizlazi</w:t>
      </w:r>
      <w:r w:rsidR="00AE7866" w:rsidRPr="007126AC">
        <w:t xml:space="preserve"> da dužnik ima evidentirane nepodmirene obveze kod banke koja za njega obavlja poslove platnog prometa u razdoblju duljem od 60 dana, a koje je trebalo, na temelju valjanih osnova za naplatu, bez daljnjeg pristanka dužnika naplatiti s bilo kojeg od njegovih računa (čl. 4. st. 7. SZ-a), a dužnik nije dostavio javnu ili javno ovjerovljenu ispravu ili potvrdu Financijske agencije da je tijekom prethodnoga postupka podmirio sve tražbine koje je trebalo na temelju valjanih osnova za plaćanje naplatiti sa svih njegovih računa, a niti je došlo do pristupanja dugu (čl. 4. st. 8. SZ-a).</w:t>
      </w:r>
    </w:p>
    <w:p w:rsidRDefault="00AE7866" w:rsidP="00AE7866" w:rsidR="00AE7866" w:rsidRPr="007126AC">
      <w:pPr>
        <w:jc w:val="both"/>
      </w:pPr>
      <w:r w:rsidRPr="007126AC">
        <w:tab/>
      </w:r>
      <w:r w:rsidR="00694576" w:rsidRPr="007126AC">
        <w:t xml:space="preserve">Uvidom u </w:t>
      </w:r>
      <w:r w:rsidR="00634BDB">
        <w:t>prijedlog</w:t>
      </w:r>
      <w:r w:rsidR="00634BDB" w:rsidRPr="00634BDB">
        <w:t xml:space="preserve"> predlagatelja </w:t>
      </w:r>
      <w:r w:rsidR="00634BDB">
        <w:t xml:space="preserve">za otvaranje stečajnog postupka i u </w:t>
      </w:r>
      <w:r w:rsidR="00694576" w:rsidRPr="007126AC">
        <w:t>zemljišnoknjižn</w:t>
      </w:r>
      <w:r w:rsidR="00634BDB">
        <w:t>i</w:t>
      </w:r>
      <w:r w:rsidR="00694576" w:rsidRPr="007126AC">
        <w:t xml:space="preserve"> izva</w:t>
      </w:r>
      <w:r w:rsidR="00634BDB">
        <w:t>dak</w:t>
      </w:r>
      <w:r w:rsidR="00694576" w:rsidRPr="007126AC">
        <w:t xml:space="preserve"> na list</w:t>
      </w:r>
      <w:r w:rsidR="00634BDB">
        <w:t>u</w:t>
      </w:r>
      <w:r w:rsidR="00694576" w:rsidRPr="007126AC">
        <w:t xml:space="preserve"> </w:t>
      </w:r>
      <w:r w:rsidR="000A2AF5">
        <w:t>8</w:t>
      </w:r>
      <w:r w:rsidR="00694576" w:rsidRPr="007126AC">
        <w:t>2 spisa utvrđeno je da je d</w:t>
      </w:r>
      <w:r w:rsidR="00B271A9" w:rsidRPr="007126AC">
        <w:t xml:space="preserve">užnik  upisan </w:t>
      </w:r>
      <w:r w:rsidR="00694576" w:rsidRPr="007126AC">
        <w:t xml:space="preserve">kao </w:t>
      </w:r>
      <w:r w:rsidR="00634BDB">
        <w:t xml:space="preserve">vlasnik </w:t>
      </w:r>
      <w:r w:rsidR="00634BDB" w:rsidRPr="00634BDB">
        <w:t>na pravu građenja na k.č.br. 2610/2 upisanoj u z.k.ul. 1622 k.o. Novigrad i  poslovnoj zgradi sa 276 m2 i plinskoj stanici sa 88 m2 sagrađenima na pravu građenja na k.č.br. 2610/1 upisanoj u z.k.ul. 1622 k.o. Novigrad, sve  upisano u z.k.ul. 2928 k.o. Novigrad.</w:t>
      </w:r>
      <w:r w:rsidR="00694576" w:rsidRPr="007126AC">
        <w:t xml:space="preserve"> Stoga je sud </w:t>
      </w:r>
      <w:r w:rsidR="00012157" w:rsidRPr="007126AC">
        <w:t>procijenio</w:t>
      </w:r>
      <w:r w:rsidR="00694576" w:rsidRPr="007126AC">
        <w:t xml:space="preserve"> da dužnik ima imovinu dostatnu za pokriće troškova stečajnog postupka. </w:t>
      </w:r>
    </w:p>
    <w:p w:rsidRDefault="00AE7866" w:rsidP="00634BDB" w:rsidR="00634BDB">
      <w:pPr>
        <w:jc w:val="both"/>
      </w:pPr>
      <w:r w:rsidRPr="007126AC">
        <w:tab/>
      </w:r>
      <w:r w:rsidR="00634BDB">
        <w:t xml:space="preserve">Stoga je, na temelju odredbi čl. 129., 130. i 131. SZ-a, odlučeno kao u izreci ovog rješenja. </w:t>
      </w:r>
    </w:p>
    <w:p w:rsidRDefault="00634BDB" w:rsidP="00634BDB" w:rsidR="00634BDB">
      <w:pPr>
        <w:jc w:val="both"/>
      </w:pPr>
    </w:p>
    <w:p w:rsidRDefault="00634BDB" w:rsidP="00634BDB" w:rsidR="00634BDB">
      <w:pPr>
        <w:jc w:val="center"/>
      </w:pPr>
      <w:r>
        <w:t>U Pazinu, 27. travnja 2016.</w:t>
      </w:r>
    </w:p>
    <w:p w:rsidRDefault="00634BDB" w:rsidP="00634BDB" w:rsidR="00634BDB">
      <w:pPr>
        <w:jc w:val="both"/>
      </w:pPr>
    </w:p>
    <w:p w:rsidRDefault="00634BDB" w:rsidP="00634BDB" w:rsidR="00634BDB">
      <w:pPr>
        <w:jc w:val="both"/>
      </w:pPr>
      <w:r>
        <w:tab/>
      </w:r>
      <w:r>
        <w:tab/>
      </w:r>
      <w:r>
        <w:tab/>
      </w:r>
      <w:r>
        <w:tab/>
      </w:r>
      <w:r>
        <w:tab/>
      </w:r>
      <w:r>
        <w:tab/>
      </w:r>
      <w:r>
        <w:tab/>
      </w:r>
      <w:r>
        <w:tab/>
      </w:r>
      <w:r>
        <w:tab/>
        <w:t xml:space="preserve">       Stečajni sudac</w:t>
      </w:r>
    </w:p>
    <w:p w:rsidRDefault="00634BDB" w:rsidP="00634BDB" w:rsidR="00634BDB">
      <w:pPr>
        <w:jc w:val="both"/>
      </w:pPr>
      <w:r>
        <w:tab/>
      </w:r>
      <w:r>
        <w:tab/>
      </w:r>
      <w:r>
        <w:tab/>
      </w:r>
      <w:r>
        <w:tab/>
      </w:r>
      <w:r>
        <w:tab/>
      </w:r>
      <w:r>
        <w:tab/>
      </w:r>
      <w:r>
        <w:tab/>
      </w:r>
      <w:r>
        <w:tab/>
        <w:t xml:space="preserve">        </w:t>
      </w:r>
    </w:p>
    <w:p w:rsidRDefault="00634BDB" w:rsidP="00634BDB" w:rsidR="00634BDB">
      <w:pPr>
        <w:jc w:val="both"/>
      </w:pPr>
      <w:r>
        <w:tab/>
      </w:r>
      <w:r>
        <w:tab/>
      </w:r>
      <w:r>
        <w:tab/>
      </w:r>
      <w:r>
        <w:tab/>
      </w:r>
      <w:r>
        <w:tab/>
      </w:r>
      <w:r>
        <w:tab/>
      </w:r>
      <w:r>
        <w:tab/>
      </w:r>
      <w:r>
        <w:tab/>
      </w:r>
      <w:r>
        <w:tab/>
        <w:t xml:space="preserve">          Ivan Dujić </w:t>
      </w:r>
    </w:p>
    <w:p w:rsidRDefault="00634BDB" w:rsidP="00634BDB" w:rsidR="00634BDB">
      <w:pPr>
        <w:jc w:val="both"/>
      </w:pPr>
      <w:r>
        <w:t xml:space="preserve">UPUTA O PRAVNOM LIJEKU: </w:t>
      </w:r>
    </w:p>
    <w:p w:rsidRDefault="00634BDB" w:rsidP="00634BDB" w:rsidR="00634BDB">
      <w:pPr>
        <w:jc w:val="both"/>
      </w:pPr>
      <w:r>
        <w:t xml:space="preserve">Protiv rješenja o otvaranju stečajnog postupka žalbu može podnijeti osoba ovlaštena za zastupanje dužnika po zakonu do dana nastupanja pravnih posljedica otvaranja stečajnog postupka (čl.128.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pPr>
        <w:jc w:val="both"/>
      </w:pPr>
    </w:p>
    <w:p w:rsidRDefault="00634BDB" w:rsidP="00634BDB" w:rsidR="00634BDB">
      <w:pPr>
        <w:jc w:val="both"/>
      </w:pPr>
      <w:r>
        <w:t>DNA:</w:t>
      </w:r>
    </w:p>
    <w:p w:rsidRDefault="00634BDB" w:rsidP="00634BDB" w:rsidR="00634BDB">
      <w:pPr>
        <w:jc w:val="both"/>
      </w:pPr>
      <w:r>
        <w:t>- e-oglasna ploča (8 dana), objaviti 27. travnja 2016. u 15,00 sati</w:t>
      </w:r>
    </w:p>
    <w:p w:rsidRDefault="00634BDB" w:rsidP="00634BDB" w:rsidR="00634BDB">
      <w:pPr>
        <w:jc w:val="both"/>
      </w:pPr>
      <w:r>
        <w:t>- predlagatelju po ŽDO Pula</w:t>
      </w:r>
    </w:p>
    <w:p w:rsidRDefault="00634BDB" w:rsidP="00634BDB" w:rsidR="00634BDB">
      <w:pPr>
        <w:jc w:val="both"/>
      </w:pPr>
      <w:r>
        <w:t xml:space="preserve">- dužniku </w:t>
      </w:r>
    </w:p>
    <w:p w:rsidRDefault="00634BDB" w:rsidP="00634BDB" w:rsidR="00634BDB">
      <w:pPr>
        <w:jc w:val="both"/>
      </w:pPr>
      <w:r>
        <w:t>- stečajni upravitelj Štefan Rola iz Zagreba, Ulica Franje Pokornya 6</w:t>
      </w:r>
    </w:p>
    <w:p w:rsidRDefault="00634BDB" w:rsidP="00634BDB" w:rsidR="00634BDB">
      <w:pPr>
        <w:jc w:val="both"/>
      </w:pPr>
      <w:r>
        <w:t>- FINA – Pula</w:t>
      </w:r>
    </w:p>
    <w:p w:rsidRDefault="00634BDB" w:rsidP="00634BDB" w:rsidR="00634BDB">
      <w:pPr>
        <w:jc w:val="both"/>
      </w:pPr>
      <w:r>
        <w:t xml:space="preserve">- </w:t>
      </w:r>
      <w:r w:rsidRPr="007126AC">
        <w:t xml:space="preserve">zemljišnoknjižnom odjelu Općinskog suda u Puli-Pola, </w:t>
      </w:r>
      <w:r>
        <w:t>Stalne službe u Bujama - Buie</w:t>
      </w:r>
    </w:p>
    <w:p w:rsidRDefault="00634BDB" w:rsidP="00634BDB" w:rsidR="00634BDB">
      <w:pPr>
        <w:jc w:val="both"/>
      </w:pPr>
      <w:r>
        <w:t>- Porezna uprava, Ispostava Poreč</w:t>
      </w:r>
    </w:p>
    <w:p w:rsidRDefault="00634BDB" w:rsidP="00634BDB" w:rsidR="00945BC8" w:rsidRPr="007126AC">
      <w:pPr>
        <w:jc w:val="both"/>
      </w:pPr>
      <w:r>
        <w:t>- sudski registar ovoga suda</w:t>
      </w:r>
    </w:p>
    <w:sectPr w:rsidSect="001A1476" w:rsidR="00945BC8" w:rsidRPr="007126AC">
      <w:headerReference w:type="even" r:id="rId9"/>
      <w:headerReference w:type="default" r:id="rId10"/>
      <w:headerReference w:type="firs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7B02" w:rsidP="008C04AA" w:rsidR="003E7B02">
      <w:r>
        <w:separator/>
      </w:r>
    </w:p>
  </w:endnote>
  <w:endnote w:id="0" w:type="continuationSeparator">
    <w:p w:rsidRDefault="003E7B02" w:rsidP="008C04AA" w:rsidR="003E7B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7B02" w:rsidP="008C04AA" w:rsidR="003E7B02">
      <w:r>
        <w:separator/>
      </w:r>
    </w:p>
  </w:footnote>
  <w:footnote w:id="0" w:type="continuationSeparator">
    <w:p w:rsidRDefault="003E7B02" w:rsidP="008C04AA" w:rsidR="003E7B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652C"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652C">
      <w:rPr>
        <w:rStyle w:val="Brojstranice"/>
        <w:noProof/>
      </w:rPr>
      <w:t>3</w:t>
    </w:r>
    <w:r>
      <w:rPr>
        <w:rStyle w:val="Brojstranice"/>
      </w:rPr>
      <w:fldChar w:fldCharType="end"/>
    </w:r>
  </w:p>
  <w:p w:rsidRDefault="00BC6E78" w:rsidP="00DD3FB1" w:rsidR="008A4163" w:rsidRPr="003333BD">
    <w:pPr>
      <w:pStyle w:val="Zaglavlje"/>
    </w:pPr>
    <w:r>
      <w:tab/>
    </w:r>
    <w:r>
      <w:tab/>
    </w:r>
    <w:r w:rsidR="00634BDB" w:rsidRPr="00634BDB">
      <w:t xml:space="preserve">      Posl.br.: 10 St-377/16-21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Posl.br.: </w:t>
    </w:r>
    <w:r w:rsidR="008D67D3">
      <w:t>10</w:t>
    </w:r>
    <w:r w:rsidR="008D67D3" w:rsidRPr="008D67D3">
      <w:t xml:space="preserve"> St-</w:t>
    </w:r>
    <w:r w:rsidR="00621A3C">
      <w:t>377</w:t>
    </w:r>
    <w:r w:rsidR="008D67D3" w:rsidRPr="008D67D3">
      <w:t>/1</w:t>
    </w:r>
    <w:r w:rsidR="005F652C">
      <w:t>6-</w:t>
    </w:r>
    <w:r w:rsidR="00634BDB">
      <w:t>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A2AF5"/>
    <w:rsid w:val="000D7CB0"/>
    <w:rsid w:val="00153A82"/>
    <w:rsid w:val="001A1476"/>
    <w:rsid w:val="001E75F6"/>
    <w:rsid w:val="00206E40"/>
    <w:rsid w:val="00220C40"/>
    <w:rsid w:val="002668F5"/>
    <w:rsid w:val="002B1A3F"/>
    <w:rsid w:val="002D0ACD"/>
    <w:rsid w:val="00321E37"/>
    <w:rsid w:val="00326C83"/>
    <w:rsid w:val="0035048B"/>
    <w:rsid w:val="003A214E"/>
    <w:rsid w:val="003E7B02"/>
    <w:rsid w:val="003F58EA"/>
    <w:rsid w:val="004336B9"/>
    <w:rsid w:val="0043652C"/>
    <w:rsid w:val="00443C91"/>
    <w:rsid w:val="00482E79"/>
    <w:rsid w:val="00486F3D"/>
    <w:rsid w:val="004A2979"/>
    <w:rsid w:val="00554328"/>
    <w:rsid w:val="005B6B0F"/>
    <w:rsid w:val="005C7566"/>
    <w:rsid w:val="005E4638"/>
    <w:rsid w:val="005F57AE"/>
    <w:rsid w:val="005F652C"/>
    <w:rsid w:val="00621A3C"/>
    <w:rsid w:val="00634BDB"/>
    <w:rsid w:val="00656FEC"/>
    <w:rsid w:val="00664682"/>
    <w:rsid w:val="00692004"/>
    <w:rsid w:val="00694576"/>
    <w:rsid w:val="006E061C"/>
    <w:rsid w:val="0071183C"/>
    <w:rsid w:val="007126AC"/>
    <w:rsid w:val="0073321E"/>
    <w:rsid w:val="00774CCA"/>
    <w:rsid w:val="0088211F"/>
    <w:rsid w:val="00887DAA"/>
    <w:rsid w:val="00896573"/>
    <w:rsid w:val="008C04AA"/>
    <w:rsid w:val="008C29DD"/>
    <w:rsid w:val="008D67D3"/>
    <w:rsid w:val="00945BC8"/>
    <w:rsid w:val="00985388"/>
    <w:rsid w:val="0098707E"/>
    <w:rsid w:val="009900B8"/>
    <w:rsid w:val="00991A85"/>
    <w:rsid w:val="00A347DB"/>
    <w:rsid w:val="00A36529"/>
    <w:rsid w:val="00A8141E"/>
    <w:rsid w:val="00A85502"/>
    <w:rsid w:val="00AD3F57"/>
    <w:rsid w:val="00AE7866"/>
    <w:rsid w:val="00AF2FA5"/>
    <w:rsid w:val="00AF3BC7"/>
    <w:rsid w:val="00B05DBB"/>
    <w:rsid w:val="00B271A9"/>
    <w:rsid w:val="00B4030D"/>
    <w:rsid w:val="00B90BC5"/>
    <w:rsid w:val="00BC6E78"/>
    <w:rsid w:val="00C764D7"/>
    <w:rsid w:val="00CA16DB"/>
    <w:rsid w:val="00CD29E7"/>
    <w:rsid w:val="00CE38D4"/>
    <w:rsid w:val="00D25E6F"/>
    <w:rsid w:val="00D25F40"/>
    <w:rsid w:val="00DA122C"/>
    <w:rsid w:val="00DE0F0E"/>
    <w:rsid w:val="00E13AF4"/>
    <w:rsid w:val="00E60ABE"/>
    <w:rsid w:val="00EB0698"/>
    <w:rsid w:val="00EE7DC4"/>
    <w:rsid w:val="00F07B51"/>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3652C"/>
    <w:rPr>
      <w:color w:val="808080"/>
      <w:bdr w:space="0" w:sz="0" w:color="auto" w:val="none"/>
      <w:shd w:fill="auto" w:color="auto" w:val="clear"/>
    </w:rPr>
  </w:style>
  <w:style w:customStyle="true" w:styleId="eSPISCCParagraphDefaultFont" w:type="character">
    <w:name w:val="eSPIS_CC_Paragraph Default Font"/>
    <w:basedOn w:val="Zadanifontodlomka"/>
    <w:rsid w:val="0043652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3652C"/>
    <w:rPr>
      <w:b/>
      <w:bdr w:space="0" w:sz="0" w:color="auto" w:val="none"/>
      <w:shd w:fill="FFFFCC" w:color="auto" w:val="clear"/>
      <w:lang w:val="hr-HR"/>
    </w:rPr>
  </w:style>
  <w:style w:customStyle="true" w:styleId="PozadinaSvijetloCrvena" w:type="character">
    <w:name w:val="Pozadina_SvijetloCrvena"/>
    <w:basedOn w:val="eSPISCCParagraphDefaultFont"/>
    <w:rsid w:val="0043652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3652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3652C"/>
    <w:rPr>
      <w:color w:val="808080"/>
      <w:bdr w:color="auto" w:space="0" w:sz="0" w:val="none"/>
      <w:shd w:color="auto" w:fill="auto" w:val="clear"/>
    </w:rPr>
  </w:style>
  <w:style w:customStyle="1" w:styleId="eSPISCCParagraphDefaultFont" w:type="character">
    <w:name w:val="eSPIS_CC_Paragraph Default Font"/>
    <w:basedOn w:val="Zadanifontodlomka"/>
    <w:rsid w:val="0043652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3652C"/>
    <w:rPr>
      <w:b/>
      <w:bdr w:color="auto" w:space="0" w:sz="0" w:val="none"/>
      <w:shd w:color="auto" w:fill="FFFFCC" w:val="clear"/>
      <w:lang w:val="hr-HR"/>
    </w:rPr>
  </w:style>
  <w:style w:customStyle="1" w:styleId="PozadinaSvijetloCrvena" w:type="character">
    <w:name w:val="Pozadina_SvijetloCrvena"/>
    <w:basedOn w:val="eSPISCCParagraphDefaultFont"/>
    <w:rsid w:val="0043652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3652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St-377/2016</izvorni_sadrzaj>
    <derivirana_varijabla naziv="DomainObject.Predmet.OznakaBroj_1">St-377/2016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EUROTHERM d.o.o. NOVIGRAD</izvorni_sadrzaj>
    <derivirana_varijabla naziv="DomainObject.Predmet.ProtustrankaFormated_1">  EUROTHERM d.o.o. NOVIGRAD</derivirana_varijabla>
  </DomainObject.Predmet.ProtustrankaFormated>
  <DomainObject.Predmet.ProtustrankaFormatedOIB>
    <izvorni_sadrzaj>  EUROTHERM d.o.o. NOVIGRAD, OIB 88803737741</izvorni_sadrzaj>
    <derivirana_varijabla naziv="DomainObject.Predmet.ProtustrankaFormatedOIB_1">  EUROTHERM d.o.o. NOVIGRAD, OIB 88803737741</derivirana_varijabla>
  </DomainObject.Predmet.ProtustrankaFormatedOIB>
  <DomainObject.Predmet.ProtustrankaFormatedWithAdress>
    <izvorni_sadrzaj> EUROTHERM d.o.o. NOVIGRAD, Sv. Vidal 34, 23312 Novigrad</izvorni_sadrzaj>
    <derivirana_varijabla naziv="DomainObject.Predmet.ProtustrankaFormatedWithAdress_1"> EUROTHERM d.o.o. NOVIGRAD, Sv. Vidal 34, 23312 Novigrad</derivirana_varijabla>
  </DomainObject.Predmet.ProtustrankaFormatedWithAdress>
  <DomainObject.Predmet.ProtustrankaFormatedWithAdressOIB>
    <izvorni_sadrzaj> EUROTHERM d.o.o. NOVIGRAD, OIB 88803737741, Sv. Vidal 34, 23312 Novigrad</izvorni_sadrzaj>
    <derivirana_varijabla naziv="DomainObject.Predmet.ProtustrankaFormatedWithAdressOIB_1"> EUROTHERM d.o.o. NOVIGRAD, OIB 88803737741, Sv. Vidal 34, 23312 Novigrad</derivirana_varijabla>
  </DomainObject.Predmet.ProtustrankaFormatedWithAdressOIB>
  <DomainObject.Predmet.ProtustrankaWithAdress>
    <izvorni_sadrzaj>EUROTHERM d.o.o. NOVIGRAD Sv. Vidal 34, 23312 Novigrad</izvorni_sadrzaj>
    <derivirana_varijabla naziv="DomainObject.Predmet.ProtustrankaWithAdress_1">EUROTHERM d.o.o. NOVIGRAD Sv. Vidal 34, 23312 Novigrad</derivirana_varijabla>
  </DomainObject.Predmet.ProtustrankaWithAdress>
  <DomainObject.Predmet.ProtustrankaWithAdressOIB>
    <izvorni_sadrzaj>EUROTHERM d.o.o. NOVIGRAD, OIB 88803737741, Sv. Vidal 34, 23312 Novigrad</izvorni_sadrzaj>
    <derivirana_varijabla naziv="DomainObject.Predmet.ProtustrankaWithAdressOIB_1">EUROTHERM d.o.o. NOVIGRAD, OIB 88803737741, Sv. Vidal 34, 23312 Novigrad</derivirana_varijabla>
  </DomainObject.Predmet.ProtustrankaWithAdressOIB>
  <DomainObject.Predmet.ProtustrankaNazivFormated>
    <izvorni_sadrzaj>EUROTHERM d.o.o. NOVIGRAD</izvorni_sadrzaj>
    <derivirana_varijabla naziv="DomainObject.Predmet.ProtustrankaNazivFormated_1">EUROTHERM d.o.o. NOVIGRAD</derivirana_varijabla>
  </DomainObject.Predmet.ProtustrankaNazivFormated>
  <DomainObject.Predmet.ProtustrankaNazivFormatedOIB>
    <izvorni_sadrzaj>EUROTHERM d.o.o. NOVIGRAD, OIB 88803737741</izvorni_sadrzaj>
    <derivirana_varijabla naziv="DomainObject.Predmet.ProtustrankaNazivFormatedOIB_1">EUROTHERM d.o.o. NOVIGRAD, OIB 88803737741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M. B. Rašana 2/4, 52000 Pazin zastupanog po punomoćniku ŽDO PULA</izvorni_sadrzaj>
    <derivirana_varijabla naziv="DomainObject.Predmet.StrankaFormatedWithAdress_1"> REPUBLIKA HRVATSKA, Ministarstvo financija, Porezna uprava, Područni ured Istra, Primorje, Gorski Kotar  i Lika, M. B. Rašana 2/4, 52000 Pazin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M. B. Rašana 2/4, 52000 Pazin zastupanog po punomoćniku ŽDO PULA</izvorni_sadrzaj>
    <derivirana_varijabla naziv="DomainObject.Predmet.StrankaFormatedWithAdressOIB_1"> REPUBLIKA HRVATSKA, Ministarstvo financija, Porezna uprava, Područni ured Istra, Primorje, Gorski Kotar  i Lika, OIB 52634238587, M. B. Rašana 2/4, 52000 Pazin zastupanog po punomoćniku ŽDO PULA</derivirana_varijabla>
  </DomainObject.Predmet.StrankaFormatedWithAdressOIB>
  <DomainObject.Predmet.StrankaWithAdress>
    <izvorni_sadrzaj>REPUBLIKA HRVATSKA, Ministarstvo financija, Porezna uprava, Područni ured Istra, Primorje, Gorski Kotar  i Lika M. B. Rašana 2/4,52000 Pazin</izvorni_sadrzaj>
    <derivirana_varijabla naziv="DomainObject.Predmet.StrankaWithAdress_1">REPUBLIKA HRVATSKA, Ministarstvo financija, Porezna uprava, Područni ured Istra, Primorje, Gorski Kotar  i Lika M. B. Rašana 2/4,52000 Pazin</derivirana_varijabla>
  </DomainObject.Predmet.StrankaWithAdress>
  <DomainObject.Predmet.StrankaWithAdressOIB>
    <izvorni_sadrzaj>REPUBLIKA HRVATSKA, Ministarstvo financija, Porezna uprava, Područni ured Istra, Primorje, Gorski Kotar  i Lika, OIB 52634238587, M. B. Rašana 2/4,52000 Pazin</izvorni_sadrzaj>
    <derivirana_varijabla naziv="DomainObject.Predmet.StrankaWithAdressOIB_1">REPUBLIKA HRVATSKA, Ministarstvo financija, Porezna uprava, Područni ured Istra, Primorje, Gorski Kotar  i Lika, OIB 52634238587, M. B. Rašana 2/4,52000 Pazin</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1115089.15</izvorni_sadrzaj>
    <derivirana_varijabla naziv="DomainObject.Predmet.TrenutnaVrijednost_1">1115089.15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M. B. Rašana 2/4, 52000 Pazin zastupanog po punomoćniku ŽDO PULA</item>
    </izvorni_sadrzaj>
    <derivirana_varijabla naziv="DomainObject.Predmet.StrankaListFormatedWithAdress_1">
      <item>REPUBLIKA HRVATSKA, Ministarstvo financija, Porezna uprava, Područni ured Istra, Primorje, Gorski Kotar  i Lika, M. B. Rašana 2/4, 52000 Pazin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M. B. Rašana 2/4, 52000 Pazin zastupanog po punomoćniku ŽDO PULA</item>
    </izvorni_sadrzaj>
    <derivirana_varijabla naziv="DomainObject.Predmet.StrankaListFormatedWithAdressOIB_1">
      <item>REPUBLIKA HRVATSKA, Ministarstvo financija, Porezna uprava, Područni ured Istra, Primorje, Gorski Kotar  i Lika, OIB 52634238587, M. B. Rašana 2/4, 52000 Pazin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EUROTHERM d.o.o. NOVIGRAD</item>
    </izvorni_sadrzaj>
    <derivirana_varijabla naziv="DomainObject.Predmet.ProtuStrankaListFormated_1">
      <item>EUROTHERM d.o.o. NOVIGRAD</item>
    </derivirana_varijabla>
  </DomainObject.Predmet.ProtuStrankaListFormated>
  <DomainObject.Predmet.ProtuStrankaListFormatedOIB>
    <izvorni_sadrzaj>
      <item>EUROTHERM d.o.o. NOVIGRAD, OIB 88803737741</item>
    </izvorni_sadrzaj>
    <derivirana_varijabla naziv="DomainObject.Predmet.ProtuStrankaListFormatedOIB_1">
      <item>EUROTHERM d.o.o. NOVIGRAD, OIB 88803737741</item>
    </derivirana_varijabla>
  </DomainObject.Predmet.ProtuStrankaListFormatedOIB>
  <DomainObject.Predmet.ProtuStrankaListFormatedWithAdress>
    <izvorni_sadrzaj>
      <item>EUROTHERM d.o.o. NOVIGRAD, Sv. Vidal 34, 23312 Novigrad</item>
    </izvorni_sadrzaj>
    <derivirana_varijabla naziv="DomainObject.Predmet.ProtuStrankaListFormatedWithAdress_1">
      <item>EUROTHERM d.o.o. NOVIGRAD, Sv. Vidal 34, 23312 Novigrad</item>
    </derivirana_varijabla>
  </DomainObject.Predmet.ProtuStrankaListFormatedWithAdress>
  <DomainObject.Predmet.ProtuStrankaListFormatedWithAdressOIB>
    <izvorni_sadrzaj>
      <item>EUROTHERM d.o.o. NOVIGRAD, OIB 88803737741, Sv. Vidal 34, 23312 Novigrad</item>
    </izvorni_sadrzaj>
    <derivirana_varijabla naziv="DomainObject.Predmet.ProtuStrankaListFormatedWithAdressOIB_1">
      <item>EUROTHERM d.o.o. NOVIGRAD, OIB 88803737741, Sv. Vidal 34, 23312 Novigrad</item>
    </derivirana_varijabla>
  </DomainObject.Predmet.ProtuStrankaListFormatedWithAdressOIB>
  <DomainObject.Predmet.ProtuStrankaListNazivFormated>
    <izvorni_sadrzaj>
      <item>EUROTHERM d.o.o. NOVIGRAD</item>
    </izvorni_sadrzaj>
    <derivirana_varijabla naziv="DomainObject.Predmet.ProtuStrankaListNazivFormated_1">
      <item>EUROTHERM d.o.o. NOVIGRAD</item>
    </derivirana_varijabla>
  </DomainObject.Predmet.ProtuStrankaListNazivFormated>
  <DomainObject.Predmet.ProtuStrankaListNazivFormatedOIB>
    <izvorni_sadrzaj>
      <item>EUROTHERM d.o.o. NOVIGRAD, OIB 88803737741</item>
    </izvorni_sadrzaj>
    <derivirana_varijabla naziv="DomainObject.Predmet.ProtuStrankaListNazivFormatedOIB_1">
      <item>EUROTHERM d.o.o. NOVIGRAD, OIB 88803737741</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zvorni_sadrzaj>
    <derivirana_varijabla naziv="DomainObject.Predmet.OstaliListFormatedWithAdress_1">
      <item>ŽDO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zvorni_sadrzaj>
    <derivirana_varijabla naziv="DomainObject.Predmet.OstaliListFormatedWithAdressOIB_1">
      <item>ŽDO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EUROTHERM d.o.o. NOVIGRAD</izvorni_sadrzaj>
    <derivirana_varijabla naziv="DomainObject.Predmet.ProtustrankaIDrugi_1">EUROTHERM d.o.o. NOVIGRAD</derivirana_varijabla>
  </DomainObject.Predmet.ProtustrankaIDrugi>
  <DomainObject.Predmet.StrankaIDrugiAdressOIB>
    <izvorni_sadrzaj>REPUBLIKA HRVATSKA, Ministarstvo financija, Porezna uprava, Područni ured Istra, Primorje, Gorski Kotar  i Lika, OIB 52634238587, M. B. Rašana 2/4, 52000 Pazin</izvorni_sadrzaj>
    <derivirana_varijabla naziv="DomainObject.Predmet.StrankaIDrugiAdressOIB_1">REPUBLIKA HRVATSKA, Ministarstvo financija, Porezna uprava, Područni ured Istra, Primorje, Gorski Kotar  i Lika, OIB 52634238587, M. B. Rašana 2/4, 52000 Pazin</derivirana_varijabla>
  </DomainObject.Predmet.StrankaIDrugiAdressOIB>
  <DomainObject.Predmet.ProtustrankaIDrugiAdressOIB>
    <izvorni_sadrzaj>EUROTHERM d.o.o. NOVIGRAD, OIB 88803737741, Sv. Vidal 34, 23312 Novigrad</izvorni_sadrzaj>
    <derivirana_varijabla naziv="DomainObject.Predmet.ProtustrankaIDrugiAdressOIB_1">EUROTHERM d.o.o. NOVIGRAD, OIB 88803737741, Sv. Vidal 34, 23312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EUROTHERM d.o.o. NOVIGRAD</item>
      <item>REPUBLIKA HRVATSKA, Ministarstvo financija, Porezna uprava, Područni ured Istra, Primorje, Gorski Kotar  i Lika</item>
      <item>ŽDO PULA</item>
    </izvorni_sadrzaj>
    <derivirana_varijabla naziv="DomainObject.Predmet.SudioniciListNaziv_1">
      <item>EUROTHERM d.o.o. NOVIGRAD</item>
      <item>REPUBLIKA HRVATSKA, Ministarstvo financija, Porezna uprava, Područni ured Istra, Primorje, Gorski Kotar  i Lika</item>
      <item>ŽDO PULA</item>
    </derivirana_varijabla>
  </DomainObject.Predmet.SudioniciListNaziv>
  <DomainObject.Predmet.SudioniciListAdressOIB>
    <izvorni_sadrzaj>
      <item>EUROTHERM d.o.o. NOVIGRAD, OIB 88803737741, Sv. Vidal 34,23312 Novigrad</item>
      <item>REPUBLIKA HRVATSKA, Ministarstvo financija, Porezna uprava, Područni ured Istra, Primorje, Gorski Kotar  i Lika, OIB 52634238587, M. B. Rašana 2/4,52000 Pazin</item>
      <item>ŽDO PULA</item>
    </izvorni_sadrzaj>
    <derivirana_varijabla naziv="DomainObject.Predmet.SudioniciListAdressOIB_1">
      <item>EUROTHERM d.o.o. NOVIGRAD, OIB 88803737741, Sv. Vidal 34,23312 Novigrad</item>
      <item>REPUBLIKA HRVATSKA, Ministarstvo financija, Porezna uprava, Područni ured Istra, Primorje, Gorski Kotar  i Lika, OIB 52634238587, M. B. Rašana 2/4,52000 Pazin</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88803737741</item>
      <item>, OIB 52634238587</item>
      <item>, OIB null</item>
    </izvorni_sadrzaj>
    <derivirana_varijabla naziv="DomainObject.Predmet.SudioniciListNazivOIB_1">
      <item>, OIB 88803737741</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873</properties:Words>
  <properties:Characters>4581</properties:Characters>
  <properties:Lines>112</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2016-04-27T12:53:00Z</dcterms:created>
  <dc:creator>Jasmina Matika</dc:creator>
  <cp:lastModifiedBy>Sanja Lakošeljac</cp:lastModifiedBy>
  <cp:lastPrinted>2016-04-27T12:54:00Z</cp:lastPrinted>
  <dcterms:modified xmlns:xsi="http://www.w3.org/2001/XMLSchema-instance" xsi:type="dcterms:W3CDTF">2016-04-27T12:56:00Z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