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e67d" w14:paraId="9e6e67d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2E18FB">
        <w:rPr>
          <w:b/>
        </w:rPr>
        <w:t>41</w:t>
      </w:r>
      <w:r w:rsidR="008D1B0D" w:rsidRPr="008D1B0D">
        <w:rPr>
          <w:b/>
        </w:rPr>
        <w:t>/2016-</w:t>
      </w:r>
      <w:r w:rsidR="00CA613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2E18FB" w:rsidRPr="002E18FB">
        <w:t>AS DIVA j.d.o.o. za trgovinu i usluge,</w:t>
      </w:r>
      <w:r w:rsidR="002E18FB">
        <w:t xml:space="preserve"> skraćena tvrtka: AS DIVA j.d.o.o.</w:t>
      </w:r>
      <w:r w:rsidR="002E18FB" w:rsidRPr="002E18FB">
        <w:t xml:space="preserve"> Velika Gorica, Dragutina Domjanića 40, OIB: 02218681060</w:t>
      </w:r>
      <w:r w:rsidR="00B16504" w:rsidRPr="00B16504">
        <w:t xml:space="preserve">, </w:t>
      </w:r>
      <w:r w:rsidR="00AA7765">
        <w:t xml:space="preserve">dana </w:t>
      </w:r>
      <w:r w:rsidR="00CA613B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E18FB" w:rsidRPr="002E18FB">
        <w:t>AS DIVA j.d.o.o. za trgovinu i usluge, skraćena tvrtka: AS DIVA j.d.o.o. Velika Gorica, Dragutina Domjanića 40, OIB: 02218681060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A613B" w:rsidRPr="00CA613B">
        <w:t>Nada Reljić iz Slavonskog Broda, Naselje A. Hebranga 7/9, OIB: 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2E18FB" w:rsidRPr="002E18FB">
        <w:t>AS DIVA j.d.o.o. za trgovinu i usluge, skraćena tvrtka: AS DIVA j.d.o.o. Velika Gorica, Dragutina Domjanića 40, OIB: 02218681060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2B2084">
      <w:pPr>
        <w:jc w:val="right"/>
        <w:rPr>
          <w:b/>
        </w:rPr>
      </w:pPr>
      <w:r w:rsidRPr="00F74270">
        <w:rPr>
          <w:b/>
        </w:rPr>
        <w:lastRenderedPageBreak/>
        <w:t>Broj: 7/St-1</w:t>
      </w:r>
      <w:r w:rsidR="00945E0C">
        <w:rPr>
          <w:b/>
        </w:rPr>
        <w:t>3</w:t>
      </w:r>
      <w:r w:rsidR="002E18FB">
        <w:rPr>
          <w:b/>
        </w:rPr>
        <w:t>41</w:t>
      </w:r>
      <w:r w:rsidRPr="00F74270">
        <w:rPr>
          <w:b/>
        </w:rPr>
        <w:t>/2016-</w:t>
      </w:r>
      <w:r w:rsidR="00CA613B">
        <w:rPr>
          <w:b/>
        </w:rPr>
        <w:t>5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E18FB" w:rsidRPr="002E18FB">
        <w:t>AS DIVA j.d.o.o. za trgovinu i usluge, skraćena tvrtka: AS DIVA j.d.o.o. Velika Gorica, Dragutina Domjanića 40, OIB: 02218681060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2E18FB">
        <w:t>177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945E0C">
        <w:t>4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FD2" w:rsidR="00014FD2">
      <w:r>
        <w:separator/>
      </w:r>
    </w:p>
  </w:endnote>
  <w:endnote w:id="0" w:type="continuationSeparator">
    <w:p w:rsidRDefault="00014FD2" w:rsidR="00014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FD2" w:rsidR="00014FD2">
      <w:r>
        <w:separator/>
      </w:r>
    </w:p>
  </w:footnote>
  <w:footnote w:id="0" w:type="continuationSeparator">
    <w:p w:rsidRDefault="00014FD2" w:rsidR="00014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3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65376"/>
    <w:rsid w:val="00174C7D"/>
    <w:rsid w:val="001926DB"/>
    <w:rsid w:val="001B37AE"/>
    <w:rsid w:val="001B61FF"/>
    <w:rsid w:val="001C0B9D"/>
    <w:rsid w:val="001C5CF7"/>
    <w:rsid w:val="001D2B3A"/>
    <w:rsid w:val="001D7AFE"/>
    <w:rsid w:val="00202563"/>
    <w:rsid w:val="0021269A"/>
    <w:rsid w:val="002208F9"/>
    <w:rsid w:val="00243DD4"/>
    <w:rsid w:val="002474DF"/>
    <w:rsid w:val="002667FB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7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7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7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7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7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7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7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7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čl.11SZ</izvorni_sadrzaj>
    <derivirana_varijabla naziv="DomainObject.Predmet.PrimjedbaSuca_1">čl.11SZ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DIVA j.d.o.o.</izvorni_sadrzaj>
    <derivirana_varijabla naziv="DomainObject.Predmet.ProtustrankaFormated_1">  AS DIVA j.d.o.o.</derivirana_varijabla>
  </DomainObject.Predmet.ProtustrankaFormated>
  <DomainObject.Predmet.ProtustrankaFormatedOIB>
    <izvorni_sadrzaj>  AS DIVA j.d.o.o., OIB 02218681060</izvorni_sadrzaj>
    <derivirana_varijabla naziv="DomainObject.Predmet.ProtustrankaFormatedOIB_1">  AS DIVA j.d.o.o., OIB 02218681060</derivirana_varijabla>
  </DomainObject.Predmet.ProtustrankaFormatedOIB>
  <DomainObject.Predmet.ProtustrankaFormatedWithAdress>
    <izvorni_sadrzaj> AS DIVA j.d.o.o., Dragutina Domjanića 40, 10410 Velika Gorica</izvorni_sadrzaj>
    <derivirana_varijabla naziv="DomainObject.Predmet.ProtustrankaFormatedWithAdress_1"> AS DIVA j.d.o.o., Dragutina Domjanića 40, 10410 Velika Gorica</derivirana_varijabla>
  </DomainObject.Predmet.ProtustrankaFormatedWithAdress>
  <DomainObject.Predmet.ProtustrankaFormatedWithAdressOIB>
    <izvorni_sadrzaj> AS DIVA j.d.o.o., OIB 02218681060, Dragutina Domjanića 40, 10410 Velika Gorica</izvorni_sadrzaj>
    <derivirana_varijabla naziv="DomainObject.Predmet.ProtustrankaFormatedWithAdressOIB_1"> AS DIVA j.d.o.o., OIB 02218681060, Dragutina Domjanića 40, 10410 Velika Gorica</derivirana_varijabla>
  </DomainObject.Predmet.ProtustrankaFormatedWithAdressOIB>
  <DomainObject.Predmet.ProtustrankaWithAdress>
    <izvorni_sadrzaj>AS DIVA j.d.o.o. Dragutina Domjanića 40, 10410 Velika Gorica</izvorni_sadrzaj>
    <derivirana_varijabla naziv="DomainObject.Predmet.ProtustrankaWithAdress_1">AS DIVA j.d.o.o. Dragutina Domjanića 40, 10410 Velika Gorica</derivirana_varijabla>
  </DomainObject.Predmet.ProtustrankaWithAdress>
  <DomainObject.Predmet.ProtustrankaWithAdressOIB>
    <izvorni_sadrzaj>AS DIVA j.d.o.o., OIB 02218681060, Dragutina Domjanića 40, 10410 Velika Gorica</izvorni_sadrzaj>
    <derivirana_varijabla naziv="DomainObject.Predmet.ProtustrankaWithAdressOIB_1">AS DIVA j.d.o.o., OIB 02218681060, Dragutina Domjanića 40, 10410 Velika Gorica</derivirana_varijabla>
  </DomainObject.Predmet.ProtustrankaWithAdressOIB>
  <DomainObject.Predmet.ProtustrankaNazivFormated>
    <izvorni_sadrzaj>AS DIVA j.d.o.o.</izvorni_sadrzaj>
    <derivirana_varijabla naziv="DomainObject.Predmet.ProtustrankaNazivFormated_1">AS DIVA j.d.o.o.</derivirana_varijabla>
  </DomainObject.Predmet.ProtustrankaNazivFormated>
  <DomainObject.Predmet.ProtustrankaNazivFormatedOIB>
    <izvorni_sadrzaj>AS DIVA j.d.o.o., OIB 02218681060</izvorni_sadrzaj>
    <derivirana_varijabla naziv="DomainObject.Predmet.ProtustrankaNazivFormatedOIB_1">AS DIVA j.d.o.o., OIB 02218681060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DIVA j.d.o.o.</item>
    </izvorni_sadrzaj>
    <derivirana_varijabla naziv="DomainObject.Predmet.ProtuStrankaListFormated_1">
      <item>AS DIVA j.d.o.o.</item>
    </derivirana_varijabla>
  </DomainObject.Predmet.ProtuStrankaListFormated>
  <DomainObject.Predmet.ProtuStrankaListFormatedOIB>
    <izvorni_sadrzaj>
      <item>AS DIVA j.d.o.o., OIB 02218681060</item>
    </izvorni_sadrzaj>
    <derivirana_varijabla naziv="DomainObject.Predmet.ProtuStrankaListFormatedOIB_1">
      <item>AS DIVA j.d.o.o., OIB 02218681060</item>
    </derivirana_varijabla>
  </DomainObject.Predmet.ProtuStrankaListFormatedOIB>
  <DomainObject.Predmet.ProtuStrankaListFormatedWithAdress>
    <izvorni_sadrzaj>
      <item>AS DIVA j.d.o.o., Dragutina Domjanića 40, 10410 Velika Gorica</item>
    </izvorni_sadrzaj>
    <derivirana_varijabla naziv="DomainObject.Predmet.ProtuStrankaListFormatedWithAdress_1">
      <item>AS DIVA j.d.o.o., Dragutina Domjanića 40, 10410 Velika Gorica</item>
    </derivirana_varijabla>
  </DomainObject.Predmet.ProtuStrankaListFormatedWithAdress>
  <DomainObject.Predmet.ProtuStrankaListFormatedWithAdressOIB>
    <izvorni_sadrzaj>
      <item>AS DIVA j.d.o.o., OIB 02218681060, Dragutina Domjanića 40, 10410 Velika Gorica</item>
    </izvorni_sadrzaj>
    <derivirana_varijabla naziv="DomainObject.Predmet.ProtuStrankaListFormatedWithAdressOIB_1">
      <item>AS DIVA j.d.o.o., OIB 02218681060, Dragutina Domjanića 40, 10410 Velika Gorica</item>
    </derivirana_varijabla>
  </DomainObject.Predmet.ProtuStrankaListFormatedWithAdressOIB>
  <DomainObject.Predmet.ProtuStrankaListNazivFormated>
    <izvorni_sadrzaj>
      <item>AS DIVA j.d.o.o.</item>
    </izvorni_sadrzaj>
    <derivirana_varijabla naziv="DomainObject.Predmet.ProtuStrankaListNazivFormated_1">
      <item>AS DIVA j.d.o.o.</item>
    </derivirana_varijabla>
  </DomainObject.Predmet.ProtuStrankaListNazivFormated>
  <DomainObject.Predmet.ProtuStrankaListNazivFormatedOIB>
    <izvorni_sadrzaj>
      <item>AS DIVA j.d.o.o., OIB 02218681060</item>
    </izvorni_sadrzaj>
    <derivirana_varijabla naziv="DomainObject.Predmet.ProtuStrankaListNazivFormatedOIB_1">
      <item>AS DIVA j.d.o.o., OIB 02218681060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DIVA j.d.o.o.</izvorni_sadrzaj>
    <derivirana_varijabla naziv="DomainObject.Predmet.ProtustrankaIDrugi_1">AS DIVA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DIVA j.d.o.o., OIB 02218681060, Dragutina Domjanića 40, 10410 Velika Gorica</izvorni_sadrzaj>
    <derivirana_varijabla naziv="DomainObject.Predmet.ProtustrankaIDrugiAdressOIB_1">AS DIVA j.d.o.o., OIB 02218681060, Dragutina Domjanića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DIVA j.d.o.o.</item>
      <item>FINA Regionalni centar Zagreb</item>
    </izvorni_sadrzaj>
    <derivirana_varijabla naziv="DomainObject.Predmet.SudioniciListNaziv_1">
      <item>AS DIVA j.d.o.o.</item>
      <item>FINA Regionalni centar Zagreb</item>
    </derivirana_varijabla>
  </DomainObject.Predmet.SudioniciListNaziv>
  <DomainObject.Predmet.SudioniciListAdressOIB>
    <izvorni_sadrzaj>
      <item>AS DIVA j.d.o.o., OIB 02218681060, Dragutina Domjanića 40,10410 Velika Gorica</item>
      <item>FINA Regionalni centar Zagreb, OIB 85821130368, Trg svibanjskih žrtava 1995. 1,10000 Zagreb</item>
    </izvorni_sadrzaj>
    <derivirana_varijabla naziv="DomainObject.Predmet.SudioniciListAdressOIB_1">
      <item>AS DIVA j.d.o.o., OIB 02218681060, Dragutina Domjanića 40,10410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02218681060</item>
      <item>, OIB 85821130368</item>
    </izvorni_sadrzaj>
    <derivirana_varijabla naziv="DomainObject.Predmet.SudioniciListNazivOIB_1">
      <item>, OIB 02218681060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4B29B-50C8-4649-91A1-7C3D38A6A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814</properties:Words>
  <properties:Characters>4549</properties:Characters>
  <properties:Lines>110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2016-08-25T11:12:00Z</dcterms:created>
  <dc:creator>alet</dc:creator>
  <cp:lastModifiedBy>wsadmin</cp:lastModifiedBy>
  <cp:lastPrinted>2016-07-28T07:37:00Z</cp:lastPrinted>
  <dcterms:modified xmlns:xsi="http://www.w3.org/2001/XMLSchema-instance" xsi:type="dcterms:W3CDTF">2016-09-01T07:19:00Z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