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e146" w14:paraId="deee146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-226</w:t>
      </w:r>
      <w:r w:rsidR="003459CC">
        <w:t>3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</w:t>
      </w:r>
      <w:r w:rsidR="001E1A9A">
        <w:rPr>
          <w:lang w:val="pt-BR"/>
        </w:rPr>
        <w:t>Trg Svibanjskih žrtava 1995 1</w:t>
      </w:r>
      <w:r w:rsidR="00591F57" w:rsidRPr="00591F57">
        <w:rPr>
          <w:lang w:val="pt-BR"/>
        </w:rPr>
        <w:t xml:space="preserve">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131620">
        <w:rPr>
          <w:lang w:val="pt-BR"/>
        </w:rPr>
        <w:t>KAP PO KAP d.o.o., OIB: 20211736876, Zagreb, Vukovarska 239a</w:t>
      </w:r>
      <w:r w:rsidR="001E1A9A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1E1A9A">
        <w:rPr>
          <w:lang w:val="pt-BR"/>
        </w:rPr>
        <w:t>03. svibnja 2017.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75076" w:rsidRPr="00675076">
        <w:rPr>
          <w:lang w:val="pt-BR"/>
        </w:rPr>
        <w:t>KAP PO KAP d.o.o., OIB: 20211736876, Zagreb, Vukovarska 239a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226</w:t>
      </w:r>
      <w:r w:rsidR="00675076">
        <w:t>3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675076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675076" w:rsidRPr="00675076">
        <w:rPr>
          <w:lang w:val="pt-BR"/>
        </w:rPr>
        <w:t xml:space="preserve">KAP PO KAP d.o.o., OIB: 20211736876, Zagreb, Vukovarska 239a 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BC2D3A" w:rsidR="00BC2D3A" w:rsidRPr="00BC2D3A">
      <w:pPr>
        <w:pStyle w:val="Tijeloteksta"/>
        <w:ind w:firstLine="708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675076">
        <w:t>2526</w:t>
      </w:r>
      <w:r w:rsidRPr="00BC2D3A">
        <w:t xml:space="preserve"> dana, u ukupnom iznosu od </w:t>
      </w:r>
      <w:r w:rsidR="00675076">
        <w:t>154.956,94</w:t>
      </w:r>
      <w:r w:rsidRPr="00BC2D3A">
        <w:t xml:space="preserve"> kn,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>
      <w:pPr>
        <w:pStyle w:val="Tijeloteksta"/>
        <w:ind w:firstLine="708"/>
      </w:pPr>
      <w:r>
        <w:t xml:space="preserve">Sud je rješenjem od </w:t>
      </w:r>
      <w:r w:rsidR="00CA5772">
        <w:t>27. ožujka 2017</w:t>
      </w:r>
      <w:r w:rsidR="00901CFD">
        <w:t xml:space="preserve">. pokrenuo prethodni postupak nad dužnikom, a </w:t>
      </w:r>
      <w:r w:rsidR="00C90682">
        <w:br/>
      </w:r>
      <w:r w:rsidR="00CA5772">
        <w:t>02.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>
        <w:t>Zastupnik</w:t>
      </w:r>
      <w:r w:rsidR="00225E5C">
        <w:t xml:space="preserve"> po zakonu </w:t>
      </w:r>
      <w:r w:rsidR="00BC2D3A">
        <w:t>dužnika pristupio</w:t>
      </w:r>
      <w:r w:rsidR="00C90682">
        <w:t xml:space="preserve"> je na naveden</w:t>
      </w:r>
      <w:r w:rsidR="005C6039">
        <w:t>o ročište</w:t>
      </w:r>
      <w:r w:rsidR="00BC2D3A">
        <w:t xml:space="preserve"> te je izjavio</w:t>
      </w:r>
      <w:r w:rsidR="000B5C4E">
        <w:t xml:space="preserve"> kako </w:t>
      </w:r>
      <w:r w:rsidR="000B5C4E">
        <w:lastRenderedPageBreak/>
        <w:t>dužnik u svom vlasništvu nema imovinu</w:t>
      </w:r>
      <w:r w:rsidR="00C90682">
        <w:t xml:space="preserve">. </w:t>
      </w:r>
      <w:r w:rsidR="00BC2D3A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03.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113525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113525" w:rsidP="00445BA5" w:rsidR="00113525">
      <w:pPr>
        <w:jc w:val="right"/>
      </w:pPr>
      <w:r>
        <w:t>Za točnost otpravka-</w:t>
      </w:r>
    </w:p>
    <w:p w:rsidRDefault="00113525" w:rsidP="00445BA5" w:rsidR="00113525">
      <w:pPr>
        <w:jc w:val="right"/>
      </w:pPr>
      <w:r>
        <w:t>ovlašteni službenik</w:t>
      </w:r>
    </w:p>
    <w:p w:rsidRDefault="00113525" w:rsidP="00445BA5" w:rsidR="00113525" w:rsidRPr="007B269F">
      <w:pPr>
        <w:jc w:val="right"/>
      </w:pPr>
      <w:r>
        <w:t xml:space="preserve">Mirjana Gašparić </w:t>
      </w:r>
    </w:p>
    <w:p w:rsidRDefault="00065B42" w:rsidP="00113525" w:rsidR="00065B42" w:rsidRPr="00B9015B">
      <w:pPr>
        <w:pStyle w:val="Odlomakpopisa"/>
      </w:pPr>
    </w:p>
    <w:sectPr w:rsidSect="00CC1DE7" w:rsidR="00065B42" w:rsidRPr="00B901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8CB" w:rsidR="00CB28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8CB" w:rsidR="00CB28C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8CB" w:rsidR="00CB28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8CB" w:rsidR="00CB28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1352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226</w:t>
        </w:r>
        <w:r w:rsidR="00CB28CB">
          <w:rPr>
            <w:sz w:val="24"/>
          </w:rPr>
          <w:t>3</w:t>
        </w:r>
        <w:r w:rsidR="00CA577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8CB" w:rsidR="00CB28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5307D"/>
    <w:rsid w:val="00065B42"/>
    <w:rsid w:val="000B22E7"/>
    <w:rsid w:val="000B5C4E"/>
    <w:rsid w:val="000C1F96"/>
    <w:rsid w:val="000E335E"/>
    <w:rsid w:val="001013EE"/>
    <w:rsid w:val="00113525"/>
    <w:rsid w:val="00131620"/>
    <w:rsid w:val="00132F44"/>
    <w:rsid w:val="00134F3A"/>
    <w:rsid w:val="001861A1"/>
    <w:rsid w:val="00195EC5"/>
    <w:rsid w:val="001A762F"/>
    <w:rsid w:val="001E1A9A"/>
    <w:rsid w:val="0021298E"/>
    <w:rsid w:val="00225E5C"/>
    <w:rsid w:val="00260C00"/>
    <w:rsid w:val="002817DE"/>
    <w:rsid w:val="002C3072"/>
    <w:rsid w:val="002D5087"/>
    <w:rsid w:val="002D60CE"/>
    <w:rsid w:val="00341F35"/>
    <w:rsid w:val="003459CC"/>
    <w:rsid w:val="003D0115"/>
    <w:rsid w:val="003F3702"/>
    <w:rsid w:val="00412D47"/>
    <w:rsid w:val="0046518B"/>
    <w:rsid w:val="004C428C"/>
    <w:rsid w:val="00501EBB"/>
    <w:rsid w:val="00502EB6"/>
    <w:rsid w:val="00535D8E"/>
    <w:rsid w:val="005543BD"/>
    <w:rsid w:val="00577445"/>
    <w:rsid w:val="0059075B"/>
    <w:rsid w:val="00591F57"/>
    <w:rsid w:val="005C2AC2"/>
    <w:rsid w:val="005C6039"/>
    <w:rsid w:val="00662884"/>
    <w:rsid w:val="00675076"/>
    <w:rsid w:val="00704DD0"/>
    <w:rsid w:val="007150E9"/>
    <w:rsid w:val="00754CF2"/>
    <w:rsid w:val="007B068E"/>
    <w:rsid w:val="007E6A6F"/>
    <w:rsid w:val="008B669A"/>
    <w:rsid w:val="008B7789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D057C"/>
    <w:rsid w:val="00B00572"/>
    <w:rsid w:val="00B242BA"/>
    <w:rsid w:val="00B36627"/>
    <w:rsid w:val="00B62E90"/>
    <w:rsid w:val="00B9015B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3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5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52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5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5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3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5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52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5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5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2263</izvorni_sadrzaj>
    <derivirana_varijabla naziv="DomainObject.Predmet.Broj_1">2263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St-2263/2016</izvorni_sadrzaj>
    <derivirana_varijabla naziv="DomainObject.Predmet.OznakaBroj_1">St-2263/2016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 PO KAP d.o.o. za trgovinu i usluge zastupanog po punomoćniku Dominik Babić</izvorni_sadrzaj>
    <derivirana_varijabla naziv="DomainObject.Predmet.ProtustrankaFormated_1">  KAP PO KAP d.o.o. za trgovinu i usluge zastupanog po punomoćniku Dominik Babić</derivirana_varijabla>
  </DomainObject.Predmet.ProtustrankaFormated>
  <DomainObject.Predmet.ProtustrankaFormatedOIB>
    <izvorni_sadrzaj>  KAP PO KAP d.o.o. za trgovinu i usluge, OIB 20211736876 zastupanog po punomoćniku Dominik Babić</izvorni_sadrzaj>
    <derivirana_varijabla naziv="DomainObject.Predmet.ProtustrankaFormatedOIB_1">  KAP PO KAP d.o.o. za trgovinu i usluge, OIB 20211736876 zastupanog po punomoćniku Dominik Babić</derivirana_varijabla>
  </DomainObject.Predmet.ProtustrankaFormatedOIB>
  <DomainObject.Predmet.ProtustrankaFormatedWithAdress>
    <izvorni_sadrzaj> KAP PO KAP d.o.o. za trgovinu i usluge, Vukovarska 239/A, 10000 Zagreb zastupanog po punomoćniku Dominik Babić</izvorni_sadrzaj>
    <derivirana_varijabla naziv="DomainObject.Predmet.ProtustrankaFormatedWithAdress_1"> KAP PO KAP d.o.o. za trgovinu i usluge, Vukovarska 239/A, 10000 Zagreb zastupanog po punomoćniku Dominik Babić</derivirana_varijabla>
  </DomainObject.Predmet.ProtustrankaFormatedWithAdress>
  <DomainObject.Predmet.ProtustrankaFormatedWithAdressOIB>
    <izvorni_sadrzaj> KAP PO KAP d.o.o. za trgovinu i usluge, OIB 20211736876, Vukovarska 239/A, 10000 Zagreb zastupanog po punomoćniku Dominik Babić</izvorni_sadrzaj>
    <derivirana_varijabla naziv="DomainObject.Predmet.ProtustrankaFormatedWithAdressOIB_1"> KAP PO KAP d.o.o. za trgovinu i usluge, OIB 20211736876, Vukovarska 239/A, 10000 Zagreb zastupanog po punomoćniku Dominik Babić</derivirana_varijabla>
  </DomainObject.Predmet.ProtustrankaFormatedWithAdressOIB>
  <DomainObject.Predmet.ProtustrankaWithAdress>
    <izvorni_sadrzaj>KAP PO KAP d.o.o. za trgovinu i usluge Vukovarska 239/A, 10000 Zagreb</izvorni_sadrzaj>
    <derivirana_varijabla naziv="DomainObject.Predmet.ProtustrankaWithAdress_1">KAP PO KAP d.o.o. za trgovinu i usluge Vukovarska 239/A, 10000 Zagreb</derivirana_varijabla>
  </DomainObject.Predmet.ProtustrankaWithAdress>
  <DomainObject.Predmet.ProtustrankaWithAdressOIB>
    <izvorni_sadrzaj>KAP PO KAP d.o.o. za trgovinu i usluge, OIB 20211736876, Vukovarska 239/A, 10000 Zagreb</izvorni_sadrzaj>
    <derivirana_varijabla naziv="DomainObject.Predmet.ProtustrankaWithAdressOIB_1">KAP PO KAP d.o.o. za trgovinu i usluge, OIB 20211736876, Vukovarska 239/A, 10000 Zagreb</derivirana_varijabla>
  </DomainObject.Predmet.ProtustrankaWithAdressOIB>
  <DomainObject.Predmet.ProtustrankaNazivFormated>
    <izvorni_sadrzaj>KAP PO KAP d.o.o. za trgovinu i usluge</izvorni_sadrzaj>
    <derivirana_varijabla naziv="DomainObject.Predmet.ProtustrankaNazivFormated_1">KAP PO KAP d.o.o. za trgovinu i usluge</derivirana_varijabla>
  </DomainObject.Predmet.ProtustrankaNazivFormated>
  <DomainObject.Predmet.ProtustrankaNazivFormatedOIB>
    <izvorni_sadrzaj>KAP PO KAP d.o.o. za trgovinu i usluge, OIB 20211736876</izvorni_sadrzaj>
    <derivirana_varijabla naziv="DomainObject.Predmet.ProtustrankaNazivFormatedOIB_1">KAP PO KAP d.o.o. za trgovinu i usluge, OIB 20211736876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 PO KAP d.o.o. za trgovinu i usluge zastupanog po punomoćniku Dominik Babić</item>
    </izvorni_sadrzaj>
    <derivirana_varijabla naziv="DomainObject.Predmet.ProtuStrankaListFormated_1">
      <item>KAP PO KAP d.o.o. za trgovinu i usluge zastupanog po punomoćniku Dominik Babić</item>
    </derivirana_varijabla>
  </DomainObject.Predmet.ProtuStrankaListFormated>
  <DomainObject.Predmet.ProtuStrankaListFormatedOIB>
    <izvorni_sadrzaj>
      <item>KAP PO KAP d.o.o. za trgovinu i usluge, OIB 20211736876 zastupanog po punomoćniku Dominik Babić</item>
    </izvorni_sadrzaj>
    <derivirana_varijabla naziv="DomainObject.Predmet.ProtuStrankaListFormatedOIB_1">
      <item>KAP PO KAP d.o.o. za trgovinu i usluge, OIB 20211736876 zastupanog po punomoćniku Dominik Babić</item>
    </derivirana_varijabla>
  </DomainObject.Predmet.ProtuStrankaListFormatedOIB>
  <DomainObject.Predmet.ProtuStrankaListFormatedWithAdress>
    <izvorni_sadrzaj>
      <item>KAP PO KAP d.o.o. za trgovinu i usluge, Vukovarska 239/A, 10000 Zagreb zastupanog po punomoćniku Dominik Babić</item>
    </izvorni_sadrzaj>
    <derivirana_varijabla naziv="DomainObject.Predmet.ProtuStrankaListFormatedWithAdress_1">
      <item>KAP PO KAP d.o.o. za trgovinu i usluge, Vukovarska 239/A, 10000 Zagreb zastupanog po punomoćniku Dominik Babić</item>
    </derivirana_varijabla>
  </DomainObject.Predmet.ProtuStrankaListFormatedWithAdress>
  <DomainObject.Predmet.ProtuStrankaListFormatedWithAdressOIB>
    <izvorni_sadrzaj>
      <item>KAP PO KAP d.o.o. za trgovinu i usluge, OIB 20211736876, Vukovarska 239/A, 10000 Zagreb zastupanog po punomoćniku Dominik Babić</item>
    </izvorni_sadrzaj>
    <derivirana_varijabla naziv="DomainObject.Predmet.ProtuStrankaListFormatedWithAdressOIB_1">
      <item>KAP PO KAP d.o.o. za trgovinu i usluge, OIB 20211736876, Vukovarska 239/A, 10000 Zagreb zastupanog po punomoćniku Dominik Babić</item>
    </derivirana_varijabla>
  </DomainObject.Predmet.ProtuStrankaListFormatedWithAdressOIB>
  <DomainObject.Predmet.ProtuStrankaListNazivFormated>
    <izvorni_sadrzaj>
      <item>KAP PO KAP d.o.o. za trgovinu i usluge</item>
    </izvorni_sadrzaj>
    <derivirana_varijabla naziv="DomainObject.Predmet.ProtuStrankaListNazivFormated_1">
      <item>KAP PO KAP d.o.o. za trgovinu i usluge</item>
    </derivirana_varijabla>
  </DomainObject.Predmet.ProtuStrankaListNazivFormated>
  <DomainObject.Predmet.ProtuStrankaListNazivFormatedOIB>
    <izvorni_sadrzaj>
      <item>KAP PO KAP d.o.o. za trgovinu i usluge, OIB 20211736876</item>
    </izvorni_sadrzaj>
    <derivirana_varijabla naziv="DomainObject.Predmet.ProtuStrankaListNazivFormatedOIB_1">
      <item>KAP PO KAP d.o.o. za trgovinu i usluge, OIB 20211736876</item>
    </derivirana_varijabla>
  </DomainObject.Predmet.ProtuStrankaListNazivFormatedOIB>
  <DomainObject.Predmet.OstaliListFormated>
    <izvorni_sadrzaj>
      <item>Dominik Babić punomoćnik sudionika u postupku KAP PO KAP d.o.o. za trgovinu i usluge</item>
    </izvorni_sadrzaj>
    <derivirana_varijabla naziv="DomainObject.Predmet.OstaliListFormated_1">
      <item>Dominik Babić punomoćnik sudionika u postupku KAP PO KAP d.o.o. za trgovinu i usluge</item>
    </derivirana_varijabla>
  </DomainObject.Predmet.OstaliListFormated>
  <DomainObject.Predmet.OstaliListFormatedOIB>
    <izvorni_sadrzaj>
      <item>Dominik Babić, OIB 53387654971 punomoćnik sudionika u postupku KAP PO KAP d.o.o. za trgovinu i usluge</item>
    </izvorni_sadrzaj>
    <derivirana_varijabla naziv="DomainObject.Predmet.OstaliListFormatedOIB_1">
      <item>Dominik Babić, OIB 53387654971 punomoćnik sudionika u postupku KAP PO KAP d.o.o. za trgovinu i usluge</item>
    </derivirana_varijabla>
  </DomainObject.Predmet.OstaliListFormatedOIB>
  <DomainObject.Predmet.OstaliListFormatedWithAdress>
    <izvorni_sadrzaj>
      <item>Dominik Babić, Ulica Grada Vukovara 239a/3, 10000 Zagreb punomoćnik sudionika u postupku KAP PO KAP d.o.o. za trgovinu i usluge</item>
    </izvorni_sadrzaj>
    <derivirana_varijabla naziv="DomainObject.Predmet.OstaliListFormatedWithAdress_1">
      <item>Dominik Babić, Ulica Grada Vukovara 239a/3, 10000 Zagreb punomoćnik sudionika u postupku KAP PO KAP d.o.o. za trgovinu i usluge</item>
    </derivirana_varijabla>
  </DomainObject.Predmet.OstaliListFormatedWithAdress>
  <DomainObject.Predmet.OstaliListFormatedWithAdressOIB>
    <izvorni_sadrzaj>
      <item>Dominik Babić, OIB 53387654971, Ulica Grada Vukovara 239a/3, 10000 Zagreb punomoćnik sudionika u postupku KAP PO KAP d.o.o. za trgovinu i usluge</item>
    </izvorni_sadrzaj>
    <derivirana_varijabla naziv="DomainObject.Predmet.OstaliListFormatedWithAdressOIB_1">
      <item>Dominik Babić, OIB 53387654971, Ulica Grada Vukovara 239a/3, 10000 Zagreb punomoćnik sudionika u postupku KAP PO KAP d.o.o. za trgovinu i usluge</item>
    </derivirana_varijabla>
  </DomainObject.Predmet.OstaliListFormatedWithAdressOIB>
  <DomainObject.Predmet.OstaliListNazivFormated>
    <izvorni_sadrzaj>
      <item>Dominik Babić</item>
    </izvorni_sadrzaj>
    <derivirana_varijabla naziv="DomainObject.Predmet.OstaliListNazivFormated_1">
      <item>Dominik Babić</item>
    </derivirana_varijabla>
  </DomainObject.Predmet.OstaliListNazivFormated>
  <DomainObject.Predmet.OstaliListNazivFormatedOIB>
    <izvorni_sadrzaj>
      <item>Dominik Babić, OIB 53387654971</item>
    </izvorni_sadrzaj>
    <derivirana_varijabla naziv="DomainObject.Predmet.OstaliListNazivFormatedOIB_1">
      <item>Dominik Babić, OIB 53387654971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 PO KAP d.o.o. za trgovinu i usluge</izvorni_sadrzaj>
    <derivirana_varijabla naziv="DomainObject.Predmet.ProtustrankaIDrugi_1">KAP PO KAP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 PO KAP d.o.o. za trgovinu i usluge, OIB 20211736876, Vukovarska 239/A, 10000 Zagreb</izvorni_sadrzaj>
    <derivirana_varijabla naziv="DomainObject.Predmet.ProtustrankaIDrugiAdressOIB_1">KAP PO KAP d.o.o. za trgovinu i usluge, OIB 20211736876, Vukovarska 239/A,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 PO KAP d.o.o. za trgovinu i usluge</item>
      <item>Dominik Babić</item>
    </izvorni_sadrzaj>
    <derivirana_varijabla naziv="DomainObject.Predmet.SudioniciListNaziv_1">
      <item>FINA Regionalni centar Zagreb</item>
      <item>KAP PO KAP d.o.o. za trgovinu i usluge</item>
      <item>Dominik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KAP PO KAP d.o.o. za trgovinu i usluge, OIB 20211736876, Vukovarska 239/A,10000 Zagreb</item>
      <item>Dominik Babić, OIB 53387654971, Ulica Grada Vukovara 239a/3,10000 Zagreb</item>
    </izvorni_sadrzaj>
    <derivirana_varijabla naziv="DomainObject.Predmet.SudioniciListAdressOIB_1">
      <item>FINA Regionalni centar Zagreb, OIB 85821130368, Trg svibanjskih žrtava 1995. 1,10000 Zagreb</item>
      <item>KAP PO KAP d.o.o. za trgovinu i usluge, OIB 20211736876, Vukovarska 239/A,10000 Zagreb</item>
      <item>Dominik Babić, OIB 53387654971, Ulica Grada Vukovara 239a/3,10000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20211736876</item>
      <item>, OIB 53387654971</item>
    </izvorni_sadrzaj>
    <derivirana_varijabla naziv="DomainObject.Predmet.SudioniciListNazivOIB_1">
      <item>, OIB 85821130368</item>
      <item>, OIB 20211736876</item>
      <item>, OIB 53387654971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47418-45AE-4B31-A149-F2BBAAF7D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737</properties:Words>
  <properties:Characters>4132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2017-05-03T11:13:00Z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2017-05-03T11:18:00Z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