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1c914" w14:paraId="301c914" w:rsidRDefault="000C6706" w:rsidP="009D2980" w:rsidR="000C6706">
      <w:pPr>
        <w:jc w:val="both"/>
        <w15:collapsed w:val="false"/>
      </w:pPr>
      <w:bookmarkStart w:name="_GoBack" w:id="0"/>
      <w:bookmarkEnd w:id="0"/>
    </w:p>
    <w:p w:rsidRDefault="000C6706" w:rsidP="009D2980" w:rsidR="000C6706">
      <w:pPr>
        <w:jc w:val="both"/>
      </w:pPr>
      <w:r>
        <w:t xml:space="preserve"> </w:t>
      </w:r>
      <w:r w:rsidR="00017FEB">
        <w:t xml:space="preserve">           </w:t>
      </w:r>
      <w:r w:rsidR="00017FEB">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0C6706" w:rsidP="009D2980" w:rsidR="000C6706">
      <w:pPr>
        <w:jc w:val="both"/>
      </w:pPr>
    </w:p>
    <w:p w:rsidRDefault="000C6706" w:rsidP="009D2980" w:rsidR="000C6706">
      <w:pPr>
        <w:jc w:val="both"/>
      </w:pPr>
      <w:r>
        <w:t>REPUBLIKA HRVATSKA</w:t>
      </w:r>
    </w:p>
    <w:p w:rsidRDefault="000C6706" w:rsidP="009D2980" w:rsidR="000C6706">
      <w:pPr>
        <w:jc w:val="both"/>
      </w:pPr>
      <w:r>
        <w:t>Trgovački sud u Zagrebu</w:t>
      </w:r>
    </w:p>
    <w:p w:rsidRDefault="000C6706" w:rsidP="009D2980" w:rsidR="000C6706">
      <w:pPr>
        <w:jc w:val="both"/>
      </w:pPr>
      <w:r>
        <w:t>Zagreb, Amruševa 2/II</w:t>
      </w:r>
    </w:p>
    <w:p w:rsidRDefault="000C6706" w:rsidP="009D2980" w:rsidR="000C6706">
      <w:pPr>
        <w:jc w:val="both"/>
      </w:pPr>
    </w:p>
    <w:p w:rsidRDefault="000C6706" w:rsidP="009D2980" w:rsidR="000C6706">
      <w:pPr>
        <w:jc w:val="both"/>
      </w:pPr>
      <w:r>
        <w:tab/>
      </w:r>
      <w:r>
        <w:tab/>
      </w:r>
      <w:r>
        <w:tab/>
      </w:r>
      <w:r>
        <w:tab/>
      </w:r>
      <w:r>
        <w:tab/>
      </w:r>
      <w:r>
        <w:tab/>
      </w:r>
      <w:r>
        <w:tab/>
      </w:r>
      <w:r>
        <w:tab/>
      </w:r>
      <w:r>
        <w:tab/>
        <w:t xml:space="preserve"> </w:t>
      </w:r>
      <w:r>
        <w:tab/>
        <w:t>18. St-2</w:t>
      </w:r>
      <w:r w:rsidR="00323A28">
        <w:t>453</w:t>
      </w:r>
      <w:r>
        <w:t>/2018</w:t>
      </w:r>
      <w:r w:rsidR="00A2040A">
        <w:t>-</w:t>
      </w:r>
      <w:r>
        <w:t xml:space="preserve">     </w:t>
      </w:r>
    </w:p>
    <w:p w:rsidRDefault="000C6706" w:rsidP="009D2980" w:rsidR="000C6706">
      <w:pPr>
        <w:jc w:val="both"/>
      </w:pPr>
    </w:p>
    <w:p w:rsidRDefault="000C6706" w:rsidP="009D2980" w:rsidR="000C6706">
      <w:pPr>
        <w:jc w:val="both"/>
      </w:pPr>
      <w:r>
        <w:t xml:space="preserve">  </w:t>
      </w:r>
      <w:r w:rsidR="00323A28">
        <w:tab/>
      </w:r>
      <w:r w:rsidR="00323A28">
        <w:tab/>
      </w:r>
      <w:r w:rsidR="00323A28">
        <w:tab/>
      </w:r>
      <w:r w:rsidR="00323A28">
        <w:tab/>
      </w:r>
      <w:r>
        <w:t xml:space="preserve"> R E P U B L I K A   H R V A T S K A </w:t>
      </w:r>
    </w:p>
    <w:p w:rsidRDefault="000C6706" w:rsidP="009D2980" w:rsidR="000C6706">
      <w:pPr>
        <w:jc w:val="both"/>
      </w:pPr>
    </w:p>
    <w:p w:rsidRDefault="000C6706" w:rsidP="009D2980" w:rsidR="000C6706">
      <w:pPr>
        <w:jc w:val="both"/>
      </w:pPr>
      <w:r>
        <w:t xml:space="preserve">             </w:t>
      </w:r>
      <w:r>
        <w:tab/>
      </w:r>
      <w:r>
        <w:tab/>
      </w:r>
      <w:r>
        <w:tab/>
      </w:r>
      <w:r>
        <w:tab/>
        <w:t xml:space="preserve"> R J E Š E NJ E </w:t>
      </w:r>
      <w:r>
        <w:tab/>
      </w:r>
      <w:r>
        <w:tab/>
      </w:r>
      <w:r>
        <w:tab/>
      </w:r>
      <w:r>
        <w:tab/>
      </w:r>
      <w:r>
        <w:tab/>
      </w:r>
    </w:p>
    <w:p w:rsidRDefault="000C6706" w:rsidP="009D2980" w:rsidR="000C6706">
      <w:pPr>
        <w:jc w:val="both"/>
      </w:pPr>
      <w:r>
        <w:tab/>
      </w:r>
    </w:p>
    <w:p w:rsidRDefault="000C6706" w:rsidP="009D2980" w:rsidR="000C6706">
      <w:pPr>
        <w:ind w:firstLine="708"/>
        <w:jc w:val="both"/>
      </w:pPr>
      <w:r>
        <w:t xml:space="preserve">Trgovački sud u Zagrebu, sudac Danijela Uzelac u stečajnom postupku u povodu prijedloga predlagatelja FINANCIJSKE AGENCIJE, OIB 85821130368,  Zagreb, Ulica grada Vukovara 70, za otvaranje </w:t>
      </w:r>
      <w:r w:rsidR="00A2040A">
        <w:t xml:space="preserve">stečajnog postupka nad dužnikom AUTO CENTAR ROBERC d.o.o., OIB 33793426426, Zagreb, Karlovačka 199, </w:t>
      </w:r>
      <w:r w:rsidR="00323A28">
        <w:t>19</w:t>
      </w:r>
      <w:r>
        <w:t>. veljače 2019.</w:t>
      </w:r>
    </w:p>
    <w:p w:rsidRDefault="000C6706" w:rsidP="009D2980" w:rsidR="000C6706">
      <w:pPr>
        <w:jc w:val="both"/>
      </w:pPr>
    </w:p>
    <w:p w:rsidRDefault="000C6706" w:rsidP="009D2980" w:rsidR="000C6706">
      <w:pPr>
        <w:jc w:val="both"/>
      </w:pPr>
    </w:p>
    <w:p w:rsidRDefault="000C6706" w:rsidP="009D2980" w:rsidR="000C6706">
      <w:pPr>
        <w:ind w:firstLine="708" w:left="2832"/>
        <w:jc w:val="both"/>
      </w:pPr>
      <w:r>
        <w:t>r i j e š i o    j e</w:t>
      </w:r>
    </w:p>
    <w:p w:rsidRDefault="000C6706" w:rsidP="009D2980" w:rsidR="000C6706">
      <w:pPr>
        <w:jc w:val="both"/>
      </w:pPr>
    </w:p>
    <w:p w:rsidRDefault="000C6706" w:rsidP="009D2980" w:rsidR="000C6706">
      <w:pPr>
        <w:jc w:val="both"/>
      </w:pPr>
    </w:p>
    <w:p w:rsidRDefault="00A2040A" w:rsidP="00A2040A" w:rsidR="00A2040A">
      <w:pPr>
        <w:ind w:firstLine="708"/>
        <w:jc w:val="both"/>
      </w:pPr>
      <w:r>
        <w:t>I.</w:t>
      </w:r>
      <w:r w:rsidR="00744835">
        <w:t xml:space="preserve"> </w:t>
      </w:r>
      <w:r w:rsidR="000C6706">
        <w:t>Dužniku</w:t>
      </w:r>
      <w:r>
        <w:t xml:space="preserve"> </w:t>
      </w:r>
      <w:r w:rsidRPr="00A2040A">
        <w:t>AUTO CENTAR ROBERC d.o.o., OIB 3379</w:t>
      </w:r>
      <w:r>
        <w:t xml:space="preserve">3426426, Zagreb, Karlovačka 199 </w:t>
      </w:r>
      <w:r w:rsidR="000C6706">
        <w:t>postavlja se privremeni stečajni upravitelj</w:t>
      </w:r>
      <w:r w:rsidR="00E65ADE">
        <w:t xml:space="preserve"> Branka Božić, OIB 50835813248, Zagreb, Mirka Deanovića 11.</w:t>
      </w:r>
    </w:p>
    <w:p w:rsidRDefault="000C6706" w:rsidP="00A2040A" w:rsidR="000C6706">
      <w:pPr>
        <w:ind w:left="705"/>
        <w:jc w:val="both"/>
      </w:pPr>
      <w:r>
        <w:tab/>
        <w:t xml:space="preserve"> </w:t>
      </w:r>
    </w:p>
    <w:p w:rsidRDefault="000C6706" w:rsidP="009D2980" w:rsidR="000C6706">
      <w:pPr>
        <w:ind w:firstLine="708"/>
        <w:jc w:val="both"/>
      </w:pPr>
      <w:r>
        <w:t>I</w:t>
      </w:r>
      <w:r w:rsidR="00A2040A">
        <w:t>I.</w:t>
      </w:r>
      <w:r>
        <w:t>Dužnost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stanje obveza stečajnog dužnika, je li imovina stečajnog dužnika dovoljna za namirenje troškova stečajnog postupka te koliki je iznos predvidivih troškova prethodnog i stečajnog postupka. Privremeni stečajni upravitelj dužan je pisano izvješće s mišljenjem izraditi u roku 30 dana i dostaviti ga u spis i na e-mail Katarina.Franjic@tszg.pravosudje.hr.</w:t>
      </w:r>
    </w:p>
    <w:p w:rsidRDefault="000C6706" w:rsidP="009D2980" w:rsidR="000C6706">
      <w:pPr>
        <w:jc w:val="both"/>
      </w:pPr>
    </w:p>
    <w:p w:rsidRDefault="000C6706" w:rsidP="009D2980" w:rsidR="000C6706">
      <w:pPr>
        <w:jc w:val="both"/>
      </w:pPr>
    </w:p>
    <w:p w:rsidRDefault="000C6706" w:rsidP="009D2980" w:rsidR="000C6706">
      <w:pPr>
        <w:jc w:val="both"/>
      </w:pPr>
      <w:r>
        <w:t xml:space="preserve">  </w:t>
      </w:r>
      <w:r w:rsidR="00E00CAE">
        <w:tab/>
      </w:r>
      <w:r w:rsidR="00E00CAE">
        <w:tab/>
      </w:r>
      <w:r w:rsidR="00E00CAE">
        <w:tab/>
      </w:r>
      <w:r w:rsidR="00E00CAE">
        <w:tab/>
      </w:r>
      <w:r w:rsidR="00E00CAE">
        <w:tab/>
      </w:r>
      <w:r>
        <w:t xml:space="preserve">  Obrazloženje</w:t>
      </w:r>
    </w:p>
    <w:p w:rsidRDefault="000C6706" w:rsidP="009D2980" w:rsidR="000C6706">
      <w:pPr>
        <w:jc w:val="both"/>
      </w:pPr>
    </w:p>
    <w:p w:rsidRDefault="00771063" w:rsidP="009D2980" w:rsidR="00771063">
      <w:pPr>
        <w:jc w:val="both"/>
      </w:pPr>
    </w:p>
    <w:p w:rsidRDefault="000C6706" w:rsidP="009D2980" w:rsidR="000C6706">
      <w:pPr>
        <w:ind w:firstLine="708"/>
        <w:jc w:val="both"/>
      </w:pPr>
      <w:r>
        <w:t>Na temelju prijedloga Financijske agencije za otvaranje stečajnog postupka nad dužnikom, sud je rješenjem pokrenuo prethodni postupak radi utvrđivanja pretpostavki za otvaranje stečajnoga postupka, a zaključkom od istoga dana pozvao je zastupnika po zakonu dužnika dostavit</w:t>
      </w:r>
      <w:r w:rsidR="00875C1C">
        <w:t xml:space="preserve">i pisano izvješće o financijsko </w:t>
      </w:r>
      <w:r>
        <w:t xml:space="preserve">gospodarskom stanju dužnika te ga je pozvao na ročište radi očitovanja o prijedlogu za otvaranje stečajnog postupka. </w:t>
      </w:r>
    </w:p>
    <w:p w:rsidRDefault="000C6706" w:rsidP="009D2980" w:rsidR="000C6706">
      <w:pPr>
        <w:jc w:val="both"/>
      </w:pPr>
    </w:p>
    <w:p w:rsidRDefault="000C6706" w:rsidP="009D2980" w:rsidR="000C6706">
      <w:pPr>
        <w:ind w:firstLine="708"/>
        <w:jc w:val="both"/>
      </w:pPr>
      <w:r>
        <w:lastRenderedPageBreak/>
        <w:t xml:space="preserve">Na temelju ovlasti iz čl. 11. st. 3. Stečajnog zakona („Narodne novine“ broj 71/15. i 104/17., dalje: SZ) sud je uvidom u Zajednički informacijski sustav zemljišnih knjiga i katastra (list </w:t>
      </w:r>
      <w:r w:rsidR="00771063">
        <w:t>5</w:t>
      </w:r>
      <w:r>
        <w:t xml:space="preserve">. spisa) utvrdio kako dužnik nije vlasnik nekretnina. </w:t>
      </w:r>
    </w:p>
    <w:p w:rsidRDefault="000C6706" w:rsidP="009D2980" w:rsidR="000C6706">
      <w:pPr>
        <w:jc w:val="both"/>
      </w:pPr>
    </w:p>
    <w:p w:rsidRDefault="000C6706" w:rsidP="009D2980" w:rsidR="009D2980">
      <w:pPr>
        <w:ind w:firstLine="708"/>
        <w:jc w:val="both"/>
      </w:pPr>
      <w:r>
        <w:t xml:space="preserve">Nadalje, na temelju uvida u uvjerenje Stanice za tehnički pregled vozila od </w:t>
      </w:r>
      <w:r w:rsidR="009D2980">
        <w:t xml:space="preserve">21. siječnja 2019. </w:t>
      </w:r>
      <w:r>
        <w:t>(list 1</w:t>
      </w:r>
      <w:r w:rsidR="009D2980">
        <w:t>5</w:t>
      </w:r>
      <w:r>
        <w:t xml:space="preserve">. spisa) utvrđeno je da je dužnik evidentiran kao vlasnik </w:t>
      </w:r>
      <w:r w:rsidR="009D2980">
        <w:t>vozila</w:t>
      </w:r>
      <w:r w:rsidR="00771063">
        <w:t xml:space="preserve"> marke VOLKSWAGEN 1.3.</w:t>
      </w:r>
      <w:r w:rsidR="00457A3B">
        <w:t>, godina proizvodnje</w:t>
      </w:r>
      <w:r w:rsidR="00771063">
        <w:t xml:space="preserve"> 1990. godine, </w:t>
      </w:r>
      <w:r w:rsidR="00457A3B">
        <w:t>uz</w:t>
      </w:r>
      <w:r w:rsidR="00771063">
        <w:t xml:space="preserve"> naznaku da je vozilo odjavljeno 2. s</w:t>
      </w:r>
      <w:r w:rsidR="0078008D">
        <w:t>vibnja</w:t>
      </w:r>
      <w:r w:rsidR="00771063">
        <w:t xml:space="preserve"> 2013.</w:t>
      </w:r>
    </w:p>
    <w:p w:rsidRDefault="00771063" w:rsidP="009D2980" w:rsidR="00771063">
      <w:pPr>
        <w:ind w:firstLine="708"/>
        <w:jc w:val="both"/>
      </w:pPr>
    </w:p>
    <w:p w:rsidRDefault="000C6706" w:rsidP="00077D66" w:rsidR="000C6706" w:rsidRPr="00077D66">
      <w:pPr>
        <w:ind w:firstLine="708"/>
        <w:jc w:val="both"/>
      </w:pPr>
      <w:r>
        <w:t xml:space="preserve">  </w:t>
      </w:r>
      <w:r w:rsidR="009A5B6E">
        <w:t>O</w:t>
      </w:r>
      <w:r>
        <w:t>djavom vozila kod Ministarstva unutarnjih poslova ne prestaje automatizmom vlasništvo odjavljenog vozila. Također, ako je vozilo odjavljeno to ne znači da vozilo više nema nikakvu vrijednost ili da ima samo neznatnu vrijednost (tako i Visoki trgovački sud Republike</w:t>
      </w:r>
      <w:r w:rsidR="0078008D">
        <w:t xml:space="preserve"> Hrvatske poslovni broj Pž-7027/</w:t>
      </w:r>
      <w:r>
        <w:t>17 od 14. prosinca 2017.).</w:t>
      </w:r>
      <w:r w:rsidR="000A2CBE">
        <w:t xml:space="preserve"> </w:t>
      </w:r>
      <w:r w:rsidR="009A5B6E">
        <w:t>S tim u vezi ističe se da iako je</w:t>
      </w:r>
      <w:r w:rsidR="000A2CBE">
        <w:t xml:space="preserve"> zastupnik po zakonu</w:t>
      </w:r>
      <w:r w:rsidR="009A5B6E">
        <w:t xml:space="preserve">  na ročištu 14. veljače 2019. izjavio da je vozilo prodao dokaz o tome nije dostavio sudu.</w:t>
      </w:r>
      <w:r w:rsidR="00D05589">
        <w:t xml:space="preserve"> Nadalje, izjavio je da dužnik na zalihama ima </w:t>
      </w:r>
      <w:r w:rsidR="0078008D">
        <w:t xml:space="preserve">robu u vrijednosti od </w:t>
      </w:r>
      <w:r w:rsidR="00591352">
        <w:t xml:space="preserve">44.536,40 kn kao što je to navedeno o </w:t>
      </w:r>
      <w:r w:rsidR="008A5B1E">
        <w:t>Iz</w:t>
      </w:r>
      <w:r w:rsidR="00077D66">
        <w:t xml:space="preserve">vještaju o financijsko gospodarskom stanju od </w:t>
      </w:r>
      <w:r w:rsidR="008A5B1E">
        <w:t>28. siječnja 2019</w:t>
      </w:r>
      <w:r w:rsidR="00591352">
        <w:t>.</w:t>
      </w:r>
      <w:r w:rsidR="008A5B1E">
        <w:t xml:space="preserve"> Međutim, uz </w:t>
      </w:r>
      <w:r w:rsidR="00457A3B">
        <w:t>navedeno izvješće</w:t>
      </w:r>
      <w:r w:rsidR="00591352">
        <w:t xml:space="preserve"> nije dostavio </w:t>
      </w:r>
      <w:r w:rsidR="00077D66">
        <w:t>druge isprave osim bruto bilanc</w:t>
      </w:r>
      <w:r w:rsidR="0049364A">
        <w:t xml:space="preserve">i, a na temelju </w:t>
      </w:r>
      <w:r w:rsidR="00077D66">
        <w:t xml:space="preserve">kojih bi se mogla utvrditi </w:t>
      </w:r>
      <w:r w:rsidR="00077D66" w:rsidRPr="00077D66">
        <w:t>stvarna vrijednost robe koju dužnik ima na zalihama</w:t>
      </w:r>
      <w:r w:rsidR="008A5B1E">
        <w:t>.</w:t>
      </w:r>
    </w:p>
    <w:p w:rsidRDefault="000C6706" w:rsidP="009D2980" w:rsidR="000C6706">
      <w:pPr>
        <w:jc w:val="both"/>
      </w:pPr>
    </w:p>
    <w:p w:rsidRDefault="000C6706" w:rsidP="009D2980" w:rsidR="000C6706">
      <w:pPr>
        <w:ind w:firstLine="708"/>
        <w:jc w:val="both"/>
      </w:pPr>
      <w:r>
        <w:t>Pored navedenog, potrebno je dodati da iz potvrde Financijske agencije</w:t>
      </w:r>
      <w:r w:rsidR="00810E90">
        <w:t xml:space="preserve"> od 16. siječnja 2019. </w:t>
      </w:r>
      <w:r>
        <w:t xml:space="preserve">proizlazi da je dužnik u neprekinutoj blokadi u trajanju od </w:t>
      </w:r>
      <w:r w:rsidR="00810E90">
        <w:t>232</w:t>
      </w:r>
      <w:r>
        <w:t xml:space="preserve"> dana.</w:t>
      </w:r>
    </w:p>
    <w:p w:rsidRDefault="000C6706" w:rsidP="009D2980" w:rsidR="000C6706">
      <w:pPr>
        <w:jc w:val="both"/>
      </w:pPr>
    </w:p>
    <w:p w:rsidRDefault="000C6706" w:rsidP="009D2980" w:rsidR="000C6706">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0C6706" w:rsidP="009D2980" w:rsidR="000C6706">
      <w:pPr>
        <w:jc w:val="both"/>
      </w:pPr>
    </w:p>
    <w:p w:rsidRDefault="000C6706" w:rsidP="009D2980" w:rsidR="000C6706">
      <w:pPr>
        <w:ind w:firstLine="708"/>
        <w:jc w:val="both"/>
      </w:pPr>
      <w:r>
        <w:t xml:space="preserve">S obzirom na to da u ovoj fazi stečajnog postupka nije bilo moguće utvrditi status i stanje obveza dužnika i </w:t>
      </w:r>
      <w:r w:rsidR="00810E90">
        <w:t xml:space="preserve">stvarnu </w:t>
      </w:r>
      <w:r>
        <w:t xml:space="preserve">mogućnost da se imovinom dužnika pokriju troškovi stečajnog postupka, pogotovo stoga što </w:t>
      </w:r>
      <w:r w:rsidR="00520299">
        <w:t xml:space="preserve">se </w:t>
      </w:r>
      <w:r>
        <w:t xml:space="preserve">iz dokumentacije </w:t>
      </w:r>
      <w:r w:rsidR="00810E90">
        <w:t xml:space="preserve">koja je priložena u spis </w:t>
      </w:r>
      <w:r>
        <w:t xml:space="preserve">se ne može utvrditi </w:t>
      </w:r>
      <w:r w:rsidR="000A2CBE">
        <w:t>je li</w:t>
      </w:r>
      <w:r w:rsidR="00520299">
        <w:t xml:space="preserve"> vozilo </w:t>
      </w:r>
      <w:r>
        <w:t>u odnosu na koja j</w:t>
      </w:r>
      <w:r w:rsidR="00D05589">
        <w:t>e dužnik evidentiran kao vlasni</w:t>
      </w:r>
      <w:r w:rsidR="00987EF7">
        <w:t>k (a koje je odjavljeno)</w:t>
      </w:r>
      <w:r w:rsidR="00D05589">
        <w:t xml:space="preserve">  prodao</w:t>
      </w:r>
      <w:r w:rsidR="00987EF7">
        <w:t xml:space="preserve"> </w:t>
      </w:r>
      <w:r w:rsidR="00D05589">
        <w:t xml:space="preserve">ili nije, </w:t>
      </w:r>
      <w:r w:rsidR="00987EF7">
        <w:t>jer zastupnik po zakonu nije dostavio isprave kojima bi dokazao</w:t>
      </w:r>
      <w:r w:rsidR="00875C1C">
        <w:t xml:space="preserve"> tvrdnju</w:t>
      </w:r>
      <w:r w:rsidR="00987EF7">
        <w:t xml:space="preserve"> da je vozilo prodano, </w:t>
      </w:r>
      <w:r w:rsidR="00520299">
        <w:t>te</w:t>
      </w:r>
      <w:r w:rsidR="00987EF7">
        <w:t xml:space="preserve"> ako nije prodano</w:t>
      </w:r>
      <w:r w:rsidR="00520299">
        <w:t xml:space="preserve"> koja je njegova vrijednost, kao i koja je stvarna vrijednost robe </w:t>
      </w:r>
      <w:r w:rsidR="00610A01">
        <w:t xml:space="preserve">koju dužnik ima </w:t>
      </w:r>
      <w:r w:rsidR="00520299">
        <w:t>na zalihama</w:t>
      </w:r>
      <w:r w:rsidR="00875C1C">
        <w:t>,</w:t>
      </w:r>
      <w:r w:rsidR="00610A01">
        <w:t xml:space="preserve"> </w:t>
      </w:r>
      <w:r>
        <w:t>sud je na temel</w:t>
      </w:r>
      <w:r w:rsidR="00875C1C">
        <w:t>ju odredaba čl.118. i 119. SZ-a</w:t>
      </w:r>
      <w:r>
        <w:t xml:space="preserve">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Default="000C6706" w:rsidP="009D2980" w:rsidR="000C6706">
      <w:pPr>
        <w:jc w:val="both"/>
      </w:pPr>
    </w:p>
    <w:p w:rsidRDefault="009D2980" w:rsidP="009D2980" w:rsidR="000C6706">
      <w:pPr>
        <w:ind w:firstLine="708" w:left="2124"/>
        <w:jc w:val="both"/>
      </w:pPr>
      <w:r>
        <w:t xml:space="preserve">     </w:t>
      </w:r>
      <w:r w:rsidR="000C6706">
        <w:t>U Zagrebu 19. veljače 2019.</w:t>
      </w:r>
    </w:p>
    <w:p w:rsidRDefault="000C6706" w:rsidP="009D2980" w:rsidR="000C6706">
      <w:pPr>
        <w:jc w:val="both"/>
      </w:pPr>
    </w:p>
    <w:p w:rsidRDefault="000C6706" w:rsidP="009D2980" w:rsidR="000C6706">
      <w:pPr>
        <w:jc w:val="both"/>
      </w:pPr>
      <w:r>
        <w:t xml:space="preserve"> </w:t>
      </w:r>
      <w:r>
        <w:tab/>
      </w:r>
      <w:r>
        <w:tab/>
      </w:r>
      <w:r>
        <w:tab/>
      </w:r>
      <w:r>
        <w:tab/>
      </w:r>
      <w:r>
        <w:tab/>
      </w:r>
      <w:r>
        <w:tab/>
      </w:r>
      <w:r>
        <w:tab/>
      </w:r>
      <w:r>
        <w:tab/>
      </w:r>
      <w:r>
        <w:tab/>
      </w:r>
      <w:r>
        <w:tab/>
        <w:t xml:space="preserve">Sudac </w:t>
      </w:r>
    </w:p>
    <w:p w:rsidRDefault="009D2980" w:rsidP="009D2980" w:rsidR="000C6706">
      <w:pPr>
        <w:ind w:firstLine="708" w:left="5664"/>
        <w:jc w:val="both"/>
      </w:pPr>
      <w:r>
        <w:t xml:space="preserve">    </w:t>
      </w:r>
      <w:r w:rsidR="000C6706">
        <w:t>Danijela Uzelac</w:t>
      </w:r>
    </w:p>
    <w:p w:rsidRDefault="000C6706" w:rsidP="009D2980" w:rsidR="000C6706">
      <w:pPr>
        <w:jc w:val="both"/>
      </w:pPr>
    </w:p>
    <w:p w:rsidRDefault="00457A3B" w:rsidP="009D2980" w:rsidR="00457A3B">
      <w:pPr>
        <w:jc w:val="both"/>
      </w:pPr>
    </w:p>
    <w:p w:rsidRDefault="000C6706" w:rsidP="009D2980" w:rsidR="000C6706">
      <w:pPr>
        <w:jc w:val="both"/>
      </w:pPr>
      <w:r>
        <w:t xml:space="preserve">Uputa o pravnom lijeku: </w:t>
      </w:r>
    </w:p>
    <w:p w:rsidRDefault="000C6706" w:rsidP="009D2980" w:rsidR="000C6706">
      <w:pPr>
        <w:jc w:val="both"/>
      </w:pPr>
      <w:r>
        <w:t xml:space="preserve">Protiv ovog rješenja dopuštena je žalba u roku od 8 dana.  Žalba se podnosi ovom sudu u 2 primjerka za Visoki trgovački sud RH u roku od 8 dana od dana dostave rješenja s time da se </w:t>
      </w:r>
      <w:r>
        <w:lastRenderedPageBreak/>
        <w:t>dostava smatra obavljenom istekom osmoga dana od dana objave ovog rješenja na mrežnoj stranici e-oglasna ploča (čl. 12. st. 1. SZ).</w:t>
      </w:r>
    </w:p>
    <w:p w:rsidRDefault="000C6706" w:rsidP="009D2980" w:rsidR="000C6706">
      <w:pPr>
        <w:jc w:val="both"/>
      </w:pPr>
    </w:p>
    <w:p w:rsidRDefault="009D2980" w:rsidP="00BB0EF1" w:rsidR="000C6706">
      <w:pPr>
        <w:ind w:firstLine="708" w:left="5664"/>
        <w:jc w:val="both"/>
      </w:pPr>
      <w:r>
        <w:t xml:space="preserve">       </w:t>
      </w:r>
    </w:p>
    <w:p w:rsidRDefault="00457A3B" w:rsidP="009D2980" w:rsidR="00457A3B">
      <w:pPr>
        <w:ind w:firstLine="708" w:left="6372"/>
        <w:jc w:val="both"/>
      </w:pPr>
    </w:p>
    <w:p w:rsidRDefault="000C6706" w:rsidP="009D2980" w:rsidR="000C6706">
      <w:pPr>
        <w:jc w:val="both"/>
      </w:pPr>
    </w:p>
    <w:p w:rsidRDefault="00F76BC8" w:rsidP="009D2980" w:rsidR="00F76BC8">
      <w:pPr>
        <w:jc w:val="both"/>
      </w:pPr>
    </w:p>
    <w:sectPr w:rsidR="00F76BC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E21D8B"/>
    <w:multiLevelType w:val="hybridMultilevel"/>
    <w:tmpl w:val="51687918"/>
    <w:lvl w:tplc="F732C1F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AF12653"/>
    <w:multiLevelType w:val="hybridMultilevel"/>
    <w:tmpl w:val="538E04A0"/>
    <w:lvl w:tplc="CDA01014" w:ilvl="0">
      <w:start w:val="1"/>
      <w:numFmt w:val="upperRoman"/>
      <w:lvlText w:val="%1."/>
      <w:lvlJc w:val="left"/>
      <w:pPr>
        <w:ind w:hanging="1035" w:left="174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0321"/>
    <w:rsid w:val="00017FEB"/>
    <w:rsid w:val="00077D66"/>
    <w:rsid w:val="000A2CBE"/>
    <w:rsid w:val="000C6706"/>
    <w:rsid w:val="002C62C5"/>
    <w:rsid w:val="00323A28"/>
    <w:rsid w:val="00457A3B"/>
    <w:rsid w:val="0049364A"/>
    <w:rsid w:val="005112DA"/>
    <w:rsid w:val="00520299"/>
    <w:rsid w:val="00591352"/>
    <w:rsid w:val="00610A01"/>
    <w:rsid w:val="00730321"/>
    <w:rsid w:val="00744835"/>
    <w:rsid w:val="00771063"/>
    <w:rsid w:val="0078008D"/>
    <w:rsid w:val="00810E90"/>
    <w:rsid w:val="00875C1C"/>
    <w:rsid w:val="008A5B1E"/>
    <w:rsid w:val="00987EF7"/>
    <w:rsid w:val="009A5B6E"/>
    <w:rsid w:val="009D2980"/>
    <w:rsid w:val="00A2040A"/>
    <w:rsid w:val="00BB0EF1"/>
    <w:rsid w:val="00D05589"/>
    <w:rsid w:val="00D82BDC"/>
    <w:rsid w:val="00E00CAE"/>
    <w:rsid w:val="00E65ADE"/>
    <w:rsid w:val="00F76B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2040A"/>
    <w:pPr>
      <w:ind w:left="720"/>
      <w:contextualSpacing/>
    </w:pPr>
  </w:style>
  <w:style w:styleId="Tekstbalonia" w:type="paragraph">
    <w:name w:val="Balloon Text"/>
    <w:basedOn w:val="Normal"/>
    <w:link w:val="TekstbaloniaChar"/>
    <w:uiPriority w:val="99"/>
    <w:semiHidden/>
    <w:unhideWhenUsed/>
    <w:rsid w:val="00017F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7FEB"/>
    <w:rPr>
      <w:rFonts w:cs="Tahoma" w:hAnsi="Tahoma" w:ascii="Tahoma"/>
      <w:sz w:val="16"/>
      <w:szCs w:val="16"/>
    </w:rPr>
  </w:style>
  <w:style w:styleId="Tekstrezerviranogmjesta" w:type="character">
    <w:name w:val="Placeholder Text"/>
    <w:basedOn w:val="Zadanifontodlomka"/>
    <w:uiPriority w:val="99"/>
    <w:semiHidden/>
    <w:rsid w:val="002C62C5"/>
    <w:rPr>
      <w:color w:val="808080"/>
      <w:bdr w:space="0" w:sz="0" w:color="auto" w:val="none"/>
      <w:shd w:fill="auto" w:color="auto" w:val="clear"/>
    </w:rPr>
  </w:style>
  <w:style w:customStyle="true" w:styleId="eSPISCCParagraphDefaultFont" w:type="character">
    <w:name w:val="eSPIS_CC_Paragraph Default Font"/>
    <w:basedOn w:val="Zadanifontodlomka"/>
    <w:rsid w:val="002C62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2C5"/>
    <w:rPr>
      <w:bdr w:space="0" w:sz="0" w:color="auto" w:val="none"/>
      <w:shd w:fill="FFFFCC" w:color="auto" w:val="clear"/>
      <w:lang w:val="hr-HR"/>
    </w:rPr>
  </w:style>
  <w:style w:customStyle="true" w:styleId="PozadinaSvijetloCrvena" w:type="character">
    <w:name w:val="Pozadina_SvijetloCrvena"/>
    <w:basedOn w:val="eSPISCCParagraphDefaultFont"/>
    <w:rsid w:val="002C62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2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2040A"/>
    <w:pPr>
      <w:ind w:left="720"/>
      <w:contextualSpacing/>
    </w:pPr>
  </w:style>
  <w:style w:styleId="Tekstbalonia" w:type="paragraph">
    <w:name w:val="Balloon Text"/>
    <w:basedOn w:val="Normal"/>
    <w:link w:val="TekstbaloniaChar"/>
    <w:uiPriority w:val="99"/>
    <w:semiHidden/>
    <w:unhideWhenUsed/>
    <w:rsid w:val="00017FEB"/>
    <w:rPr>
      <w:rFonts w:ascii="Tahoma" w:cs="Tahoma" w:hAnsi="Tahoma"/>
      <w:sz w:val="16"/>
      <w:szCs w:val="16"/>
    </w:rPr>
  </w:style>
  <w:style w:customStyle="1" w:styleId="TekstbaloniaChar" w:type="character">
    <w:name w:val="Tekst balončića Char"/>
    <w:basedOn w:val="Zadanifontodlomka"/>
    <w:link w:val="Tekstbalonia"/>
    <w:uiPriority w:val="99"/>
    <w:semiHidden/>
    <w:rsid w:val="00017FEB"/>
    <w:rPr>
      <w:rFonts w:ascii="Tahoma" w:cs="Tahoma" w:hAnsi="Tahoma"/>
      <w:sz w:val="16"/>
      <w:szCs w:val="16"/>
    </w:rPr>
  </w:style>
  <w:style w:styleId="Tekstrezerviranogmjesta" w:type="character">
    <w:name w:val="Placeholder Text"/>
    <w:basedOn w:val="Zadanifontodlomka"/>
    <w:uiPriority w:val="99"/>
    <w:semiHidden/>
    <w:rsid w:val="002C62C5"/>
    <w:rPr>
      <w:color w:val="808080"/>
      <w:bdr w:color="auto" w:space="0" w:sz="0" w:val="none"/>
      <w:shd w:color="auto" w:fill="auto" w:val="clear"/>
    </w:rPr>
  </w:style>
  <w:style w:customStyle="1" w:styleId="eSPISCCParagraphDefaultFont" w:type="character">
    <w:name w:val="eSPIS_CC_Paragraph Default Font"/>
    <w:basedOn w:val="Zadanifontodlomka"/>
    <w:rsid w:val="002C62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2C5"/>
    <w:rPr>
      <w:bdr w:color="auto" w:space="0" w:sz="0" w:val="none"/>
      <w:shd w:color="auto" w:fill="FFFFCC" w:val="clear"/>
      <w:lang w:val="hr-HR"/>
    </w:rPr>
  </w:style>
  <w:style w:customStyle="1" w:styleId="PozadinaSvijetloCrvena" w:type="character">
    <w:name w:val="Pozadina_SvijetloCrvena"/>
    <w:basedOn w:val="eSPISCCParagraphDefaultFont"/>
    <w:rsid w:val="002C62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2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2453</izvorni_sadrzaj>
    <derivirana_varijabla naziv="DomainObject.Predmet.Broj_1">2453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St-2453/2018</izvorni_sadrzaj>
    <derivirana_varijabla naziv="DomainObject.Predmet.OznakaBroj_1">St-2453/2018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ROBERC d.o.o. zastupanog po punomoćniku Robert Zrnc</izvorni_sadrzaj>
    <derivirana_varijabla naziv="DomainObject.Predmet.ProtustrankaFormated_1">  AUTO CENTAR ROBERC d.o.o. zastupanog po punomoćniku Robert Zrnc</derivirana_varijabla>
  </DomainObject.Predmet.ProtustrankaFormated>
  <DomainObject.Predmet.ProtustrankaFormatedOIB>
    <izvorni_sadrzaj>  AUTO CENTAR ROBERC d.o.o., OIB 33793426426 zastupanog po punomoćniku Robert Zrnc</izvorni_sadrzaj>
    <derivirana_varijabla naziv="DomainObject.Predmet.ProtustrankaFormatedOIB_1">  AUTO CENTAR ROBERC d.o.o., OIB 33793426426 zastupanog po punomoćniku Robert Zrnc</derivirana_varijabla>
  </DomainObject.Predmet.ProtustrankaFormatedOIB>
  <DomainObject.Predmet.ProtustrankaFormatedWithAdress>
    <izvorni_sadrzaj> AUTO CENTAR ROBERC d.o.o., Karlovačka 199, 10000 Zagreb zastupanog po punomoćniku Robert Zrnc</izvorni_sadrzaj>
    <derivirana_varijabla naziv="DomainObject.Predmet.ProtustrankaFormatedWithAdress_1"> AUTO CENTAR ROBERC d.o.o., Karlovačka 199, 10000 Zagreb zastupanog po punomoćniku Robert Zrnc</derivirana_varijabla>
  </DomainObject.Predmet.ProtustrankaFormatedWithAdress>
  <DomainObject.Predmet.ProtustrankaFormatedWithAdressOIB>
    <izvorni_sadrzaj> AUTO CENTAR ROBERC d.o.o., OIB 33793426426, Karlovačka 199, 10000 Zagreb zastupanog po punomoćniku Robert Zrnc</izvorni_sadrzaj>
    <derivirana_varijabla naziv="DomainObject.Predmet.ProtustrankaFormatedWithAdressOIB_1"> AUTO CENTAR ROBERC d.o.o., OIB 33793426426, Karlovačka 199, 10000 Zagreb zastupanog po punomoćniku Robert Zrnc</derivirana_varijabla>
  </DomainObject.Predmet.ProtustrankaFormatedWithAdressOIB>
  <DomainObject.Predmet.ProtustrankaWithAdress>
    <izvorni_sadrzaj>AUTO CENTAR ROBERC d.o.o. Karlovačka 199, 10000 Zagreb</izvorni_sadrzaj>
    <derivirana_varijabla naziv="DomainObject.Predmet.ProtustrankaWithAdress_1">AUTO CENTAR ROBERC d.o.o. Karlovačka 199, 10000 Zagreb</derivirana_varijabla>
  </DomainObject.Predmet.ProtustrankaWithAdress>
  <DomainObject.Predmet.ProtustrankaWithAdressOIB>
    <izvorni_sadrzaj>AUTO CENTAR ROBERC d.o.o., OIB 33793426426, Karlovačka 199, 10000 Zagreb</izvorni_sadrzaj>
    <derivirana_varijabla naziv="DomainObject.Predmet.ProtustrankaWithAdressOIB_1">AUTO CENTAR ROBERC d.o.o., OIB 33793426426, Karlovačka 199, 10000 Zagreb</derivirana_varijabla>
  </DomainObject.Predmet.ProtustrankaWithAdressOIB>
  <DomainObject.Predmet.ProtustrankaNazivFormated>
    <izvorni_sadrzaj>AUTO CENTAR ROBERC d.o.o.</izvorni_sadrzaj>
    <derivirana_varijabla naziv="DomainObject.Predmet.ProtustrankaNazivFormated_1">AUTO CENTAR ROBERC d.o.o.</derivirana_varijabla>
  </DomainObject.Predmet.ProtustrankaNazivFormated>
  <DomainObject.Predmet.ProtustrankaNazivFormatedOIB>
    <izvorni_sadrzaj>AUTO CENTAR ROBERC d.o.o., OIB 33793426426</izvorni_sadrzaj>
    <derivirana_varijabla naziv="DomainObject.Predmet.ProtustrankaNazivFormatedOIB_1">AUTO CENTAR ROBERC d.o.o., OIB 33793426426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ROBERC d.o.o. zastupanog po punomoćniku Robert Zrnc</item>
    </izvorni_sadrzaj>
    <derivirana_varijabla naziv="DomainObject.Predmet.ProtuStrankaListFormated_1">
      <item>AUTO CENTAR ROBERC d.o.o. zastupanog po punomoćniku Robert Zrnc</item>
    </derivirana_varijabla>
  </DomainObject.Predmet.ProtuStrankaListFormated>
  <DomainObject.Predmet.ProtuStrankaListFormatedOIB>
    <izvorni_sadrzaj>
      <item>AUTO CENTAR ROBERC d.o.o., OIB 33793426426 zastupanog po punomoćniku Robert Zrnc</item>
    </izvorni_sadrzaj>
    <derivirana_varijabla naziv="DomainObject.Predmet.ProtuStrankaListFormatedOIB_1">
      <item>AUTO CENTAR ROBERC d.o.o., OIB 33793426426 zastupanog po punomoćniku Robert Zrnc</item>
    </derivirana_varijabla>
  </DomainObject.Predmet.ProtuStrankaListFormatedOIB>
  <DomainObject.Predmet.ProtuStrankaListFormatedWithAdress>
    <izvorni_sadrzaj>
      <item>AUTO CENTAR ROBERC d.o.o., Karlovačka 199, 10000 Zagreb zastupanog po punomoćniku Robert Zrnc</item>
    </izvorni_sadrzaj>
    <derivirana_varijabla naziv="DomainObject.Predmet.ProtuStrankaListFormatedWithAdress_1">
      <item>AUTO CENTAR ROBERC d.o.o., Karlovačka 199, 10000 Zagreb zastupanog po punomoćniku Robert Zrnc</item>
    </derivirana_varijabla>
  </DomainObject.Predmet.ProtuStrankaListFormatedWithAdress>
  <DomainObject.Predmet.ProtuStrankaListFormatedWithAdressOIB>
    <izvorni_sadrzaj>
      <item>AUTO CENTAR ROBERC d.o.o., OIB 33793426426, Karlovačka 199, 10000 Zagreb zastupanog po punomoćniku Robert Zrnc</item>
    </izvorni_sadrzaj>
    <derivirana_varijabla naziv="DomainObject.Predmet.ProtuStrankaListFormatedWithAdressOIB_1">
      <item>AUTO CENTAR ROBERC d.o.o., OIB 33793426426, Karlovačka 199, 10000 Zagreb zastupanog po punomoćniku Robert Zrnc</item>
    </derivirana_varijabla>
  </DomainObject.Predmet.ProtuStrankaListFormatedWithAdressOIB>
  <DomainObject.Predmet.ProtuStrankaListNazivFormated>
    <izvorni_sadrzaj>
      <item>AUTO CENTAR ROBERC d.o.o.</item>
    </izvorni_sadrzaj>
    <derivirana_varijabla naziv="DomainObject.Predmet.ProtuStrankaListNazivFormated_1">
      <item>AUTO CENTAR ROBERC d.o.o.</item>
    </derivirana_varijabla>
  </DomainObject.Predmet.ProtuStrankaListNazivFormated>
  <DomainObject.Predmet.ProtuStrankaListNazivFormatedOIB>
    <izvorni_sadrzaj>
      <item>AUTO CENTAR ROBERC d.o.o., OIB 33793426426</item>
    </izvorni_sadrzaj>
    <derivirana_varijabla naziv="DomainObject.Predmet.ProtuStrankaListNazivFormatedOIB_1">
      <item>AUTO CENTAR ROBERC d.o.o., OIB 33793426426</item>
    </derivirana_varijabla>
  </DomainObject.Predmet.ProtuStrankaListNazivFormatedOIB>
  <DomainObject.Predmet.OstaliListFormated>
    <izvorni_sadrzaj>
      <item>Robert Zrnc punomoćnik sudionika u postupku AUTO CENTAR ROBERC d.o.o.</item>
      <item>Splitska banka d.d.</item>
    </izvorni_sadrzaj>
    <derivirana_varijabla naziv="DomainObject.Predmet.OstaliListFormated_1">
      <item>Robert Zrnc punomoćnik sudionika u postupku AUTO CENTAR ROBERC d.o.o.</item>
      <item>Splitska banka d.d.</item>
    </derivirana_varijabla>
  </DomainObject.Predmet.OstaliListFormated>
  <DomainObject.Predmet.OstaliListFormatedOIB>
    <izvorni_sadrzaj>
      <item>Robert Zrnc punomoćnik sudionika u postupku AUTO CENTAR ROBERC d.o.o.</item>
      <item>Splitska banka d.d.</item>
    </izvorni_sadrzaj>
    <derivirana_varijabla naziv="DomainObject.Predmet.OstaliListFormatedOIB_1">
      <item>Robert Zrnc punomoćnik sudionika u postupku AUTO CENTAR ROBERC d.o.o.</item>
      <item>Splitska banka d.d.</item>
    </derivirana_varijabla>
  </DomainObject.Predmet.OstaliListFormatedOIB>
  <DomainObject.Predmet.OstaliListFormatedWithAdress>
    <izvorni_sadrzaj>
      <item>Robert Zrnc, Karovačka 199, 10255 Gornji Stupnik punomoćnik sudionika u postupku AUTO CENTAR ROBERC d.o.o.</item>
      <item>Splitska banka d.d., Domovinskog rata 61, 21000 Split</item>
    </izvorni_sadrzaj>
    <derivirana_varijabla naziv="DomainObject.Predmet.OstaliListFormatedWithAdress_1">
      <item>Robert Zrnc, Karovačka 199, 10255 Gornji Stupnik punomoćnik sudionika u postupku AUTO CENTAR ROBERC d.o.o.</item>
      <item>Splitska banka d.d., Domovinskog rata 61, 21000 Split</item>
    </derivirana_varijabla>
  </DomainObject.Predmet.OstaliListFormatedWithAdress>
  <DomainObject.Predmet.OstaliListFormatedWithAdressOIB>
    <izvorni_sadrzaj>
      <item>Robert Zrnc, Karovačka 199, 10255 Gornji Stupnik punomoćnik sudionika u postupku AUTO CENTAR ROBERC d.o.o.</item>
      <item>Splitska banka d.d., Domovinskog rata 61, 21000 Split</item>
    </izvorni_sadrzaj>
    <derivirana_varijabla naziv="DomainObject.Predmet.OstaliListFormatedWithAdressOIB_1">
      <item>Robert Zrnc, Karovačka 199, 10255 Gornji Stupnik punomoćnik sudionika u postupku AUTO CENTAR ROBERC d.o.o.</item>
      <item>Splitska banka d.d., Domovinskog rata 61, 21000 Split</item>
    </derivirana_varijabla>
  </DomainObject.Predmet.OstaliListFormatedWithAdressOIB>
  <DomainObject.Predmet.OstaliListNazivFormated>
    <izvorni_sadrzaj>
      <item>Robert Zrnc</item>
      <item>Splitska banka d.d.</item>
    </izvorni_sadrzaj>
    <derivirana_varijabla naziv="DomainObject.Predmet.OstaliListNazivFormated_1">
      <item>Robert Zrnc</item>
      <item>Splitska banka d.d.</item>
    </derivirana_varijabla>
  </DomainObject.Predmet.OstaliListNazivFormated>
  <DomainObject.Predmet.OstaliListNazivFormatedOIB>
    <izvorni_sadrzaj>
      <item>Robert Zrnc</item>
      <item>Splitska banka d.d.</item>
    </izvorni_sadrzaj>
    <derivirana_varijabla naziv="DomainObject.Predmet.OstaliListNazivFormatedOIB_1">
      <item>Robert Zrnc</item>
      <item>Splitska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ROBERC d.o.o.</izvorni_sadrzaj>
    <derivirana_varijabla naziv="DomainObject.Predmet.ProtustrankaIDrugi_1">AUTO CENTAR ROBERC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CENTAR ROBERC d.o.o., OIB 33793426426, Karlovačka 199, 10000 Zagreb</izvorni_sadrzaj>
    <derivirana_varijabla naziv="DomainObject.Predmet.ProtustrankaIDrugiAdressOIB_1">AUTO CENTAR ROBERC d.o.o., OIB 33793426426, Karlovačka 199,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ROBERC d.o.o.</item>
      <item>FINA Regionalni centar Zagreb</item>
      <item>Robert Zrnc</item>
      <item>Splitska banka d.d.</item>
    </izvorni_sadrzaj>
    <derivirana_varijabla naziv="DomainObject.Predmet.SudioniciListNaziv_1">
      <item>AUTO CENTAR ROBERC d.o.o.</item>
      <item>FINA Regionalni centar Zagreb</item>
      <item>Robert Zrnc</item>
      <item>Splitska banka d.d.</item>
    </derivirana_varijabla>
  </DomainObject.Predmet.SudioniciListNaziv>
  <DomainObject.Predmet.SudioniciListAdressOIB>
    <izvorni_sadrzaj>
      <item>AUTO CENTAR ROBERC d.o.o., OIB 33793426426, Karlovačka 199,10000 Zagreb</item>
      <item>FINA Regionalni centar Zagreb, OIB 85821130368, Trg svibanjskih žrtava 1995. 1,10000 Zagreb</item>
      <item>Robert Zrnc, Karovačka 199,10255 Gornji Stupnik</item>
      <item>Splitska banka d.d., Domovinskog rata 61,21000 Split</item>
    </izvorni_sadrzaj>
    <derivirana_varijabla naziv="DomainObject.Predmet.SudioniciListAdressOIB_1">
      <item>AUTO CENTAR ROBERC d.o.o., OIB 33793426426, Karlovačka 199,10000 Zagreb</item>
      <item>FINA Regionalni centar Zagreb, OIB 85821130368, Trg svibanjskih žrtava 1995. 1,10000 Zagreb</item>
      <item>Robert Zrnc, Karovačka 199,10255 Gornji Stupnik</item>
      <item>Splitska banka d.d.,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33793426426</item>
      <item>, OIB 85821130368</item>
      <item>, OIB null</item>
      <item>, OIB null</item>
    </izvorni_sadrzaj>
    <derivirana_varijabla naziv="DomainObject.Predmet.SudioniciListNazivOIB_1">
      <item>, OIB 33793426426</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St-2453/2018-6</izvorni_sadrzaj>
    <derivirana_varijabla naziv="DomainObject.PredzadnjaOdlukaIzPredmeta.Oznaka_1">St-2453/2018-6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782</properties:Words>
  <properties:Characters>4225</properties:Characters>
  <properties:Lines>100</properties:Lines>
  <properties:Paragraphs>23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2019-02-19T08:48:00Z</dcterms:created>
  <dc:creator>Danijela Uzelac</dc:creator>
  <dc:description/>
  <cp:keywords/>
  <cp:lastModifiedBy>Katarina Franjić</cp:lastModifiedBy>
  <cp:lastPrinted>2019-02-19T09:39:00Z</cp:lastPrinted>
  <dcterms:modified xmlns:xsi="http://www.w3.org/2001/XMLSchema-instance" xsi:type="dcterms:W3CDTF">2019-02-19T09:41:00Z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(st-2453-18 rješenje privremeni stečajni upravitelj.docx)</vt:lpwstr>
  </prop:property>
  <prop:property name="CC_coloring" pid="4" fmtid="{D5CDD505-2E9C-101B-9397-08002B2CF9AE}">
    <vt:bool>false</vt:bool>
  </prop:property>
  <prop:property name="BrojStranica" pid="5" fmtid="{D5CDD505-2E9C-101B-9397-08002B2CF9AE}">
    <vt:i4>3</vt:i4>
  </prop:property>
</prop:Properties>
</file>