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9ed6" w14:paraId="bf59ed6" w:rsidRDefault="0088033E" w:rsidP="0088033E" w:rsidR="0088033E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8033E" w:rsidP="0088033E" w:rsidR="0088033E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88033E" w:rsidP="0088033E" w:rsidR="0088033E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88033E" w:rsidP="0088033E" w:rsidR="0088033E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8033E" w:rsidP="0088033E" w:rsidR="0088033E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033E" w:rsidP="0088033E" w:rsidR="0088033E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88033E" w:rsidP="0088033E" w:rsidR="0088033E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033E" w:rsidP="0088033E" w:rsidR="0088033E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88033E" w:rsidP="0088033E" w:rsidR="0088033E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033E" w:rsidP="0088033E" w:rsidR="0088033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otvaranje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 LAUDA j.d.o.o., Zadar, Novogradiška ulica 3/E, OIB: 37571789105, kojeg zastupa član uprave Marijan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Vujević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Zadra, 4. svibnja 2018. </w:t>
      </w:r>
    </w:p>
    <w:p w:rsidRDefault="0088033E" w:rsidP="0088033E" w:rsidR="0088033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033E" w:rsidP="0088033E" w:rsidR="0088033E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88033E" w:rsidP="0088033E" w:rsidR="0088033E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88033E" w:rsidP="0088033E" w:rsidR="0088033E" w:rsidRPr="000F6C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Pozivaju se osobe koje imaju pravni interes za provedbom stečajnoga postupka nad dužnikom</w:t>
      </w:r>
      <w:r w:rsidRPr="008803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 LAUDA j.d.o.o., Zadar, Novogradiška ulica 3/E, OIB: 37571789105, 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vom na broj odobrenja 05 221-511-2017.</w:t>
      </w:r>
    </w:p>
    <w:p w:rsidRDefault="0088033E" w:rsidP="0088033E" w:rsidR="0088033E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88033E" w:rsidP="0088033E" w:rsidR="0088033E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88033E" w:rsidP="0088033E" w:rsidR="0088033E" w:rsidRPr="000F6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033E" w:rsidP="0088033E" w:rsidR="0088033E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88033E" w:rsidP="0088033E" w:rsidR="0088033E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88033E" w:rsidP="0088033E" w:rsidR="0088033E" w:rsidRPr="0088033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prijedlogu vjerovnice Republike Hrvatske, Ministarstva financija, Porezne uprave, a primjenom odredbe čl. 115.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rješenjem poslovni broj gornji od 16. siječnja 2018. pokrenuo prethodni postupak radi utvrđivanja pretpostavki za otvaranje stečajnoga postupka nad uvodno označenim dužnikom. </w:t>
      </w:r>
    </w:p>
    <w:p w:rsidRDefault="0088033E" w:rsidP="0088033E" w:rsidR="0088033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ročišta u prethodnom postupku od 14. veljače 2018. i 3. svibnja 2018.  nije pristupila uredno pozvana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88033E" w:rsidP="00507780" w:rsidR="005077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Tako je uvidom u potvrdu Financijske agencije od 12. travnja 2018. (list spisa 31) utvrđeno da je dužnik na dan izdavanja iste imao neizvršene osnove za plaćanje u neprekinutom razdoblju od 510 dana u ukupnom iznosu od 13.206,33 kuna koje nisu podmirene ni do dana održavanja prethodnog ročišta iz čega proizlazi postojanje stečajnog razloga nesposobnosti dužnika za plaćanje svojih dospjelih obvez</w:t>
      </w:r>
      <w:r w:rsidR="00E83E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 smislu odredbe čl. 6. SZ-a. </w:t>
      </w:r>
      <w:r w:rsidR="005077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Prednja činjenica proizlazi i iz izvatka iz sudskog registra iz kojeg je vidljivo da je dužnik </w:t>
      </w:r>
      <w:r w:rsidR="0050778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posljednje financijsko izvješće predao za 2015. pa je za pretpostaviti da već dulje vrijeme ne obavlja svoju poslovnu djelatnost. </w:t>
      </w:r>
    </w:p>
    <w:p w:rsidRDefault="0088033E" w:rsidP="0088033E" w:rsidR="0088033E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spisa 12)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stečajnom postupku. </w:t>
      </w:r>
      <w:r w:rsidR="00507780">
        <w:rPr>
          <w:rFonts w:cs="Times New Roman" w:hAnsi="Times New Roman" w:ascii="Times New Roman"/>
          <w:color w:val="000000"/>
          <w:sz w:val="24"/>
          <w:szCs w:val="24"/>
        </w:rPr>
        <w:t>Navedena</w:t>
      </w:r>
      <w:r w:rsidR="00E83E47">
        <w:rPr>
          <w:rFonts w:cs="Times New Roman" w:hAnsi="Times New Roman" w:ascii="Times New Roman"/>
          <w:color w:val="000000"/>
          <w:sz w:val="24"/>
          <w:szCs w:val="24"/>
        </w:rPr>
        <w:t xml:space="preserve"> činjenica proizlazi i iz priloga kojeg je vjerovnica podnijela uz svoj prijedlog iz kojih je jasn</w:t>
      </w:r>
      <w:r w:rsidR="00507780">
        <w:rPr>
          <w:rFonts w:cs="Times New Roman" w:hAnsi="Times New Roman" w:ascii="Times New Roman"/>
          <w:color w:val="000000"/>
          <w:sz w:val="24"/>
          <w:szCs w:val="24"/>
        </w:rPr>
        <w:t xml:space="preserve">o vidljivo da je dužnik još 2015. odjavio vozilo marke BMW godina proizvodnje 1997. u vrijednosti od </w:t>
      </w:r>
      <w:proofErr w:type="spellStart"/>
      <w:r w:rsidR="00507780">
        <w:rPr>
          <w:rFonts w:cs="Times New Roman" w:hAnsi="Times New Roman" w:ascii="Times New Roman"/>
          <w:color w:val="000000"/>
          <w:sz w:val="24"/>
          <w:szCs w:val="24"/>
        </w:rPr>
        <w:t>cca</w:t>
      </w:r>
      <w:proofErr w:type="spellEnd"/>
      <w:r w:rsidR="0050778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F23CC">
        <w:rPr>
          <w:rFonts w:cs="Times New Roman" w:hAnsi="Times New Roman" w:ascii="Times New Roman"/>
          <w:color w:val="000000"/>
          <w:sz w:val="24"/>
          <w:szCs w:val="24"/>
        </w:rPr>
        <w:t xml:space="preserve">20.000,00 kuna (list spisa 17). </w:t>
      </w:r>
      <w:r w:rsidR="00E83E4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88033E" w:rsidP="0088033E" w:rsidR="0088033E" w:rsidRPr="00346C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8033E" w:rsidP="0088033E" w:rsidR="0088033E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svega naprijed navedenog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s računa dužnika 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88033E" w:rsidP="0088033E" w:rsidR="0088033E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88033E" w:rsidP="0088033E" w:rsidR="0088033E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033E" w:rsidP="0088033E" w:rsidR="0088033E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4. svibnja 2018. </w:t>
      </w:r>
    </w:p>
    <w:p w:rsidRDefault="0088033E" w:rsidP="0088033E" w:rsidR="0088033E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D2CDD" w:rsidP="008D2CDD" w:rsidR="0088033E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</w:t>
      </w:r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                                         </w:t>
      </w:r>
      <w:r w:rsidR="0088033E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D2CDD" w:rsidP="008D2CDD" w:rsidR="0088033E" w:rsidRPr="00346CD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</w:t>
      </w:r>
      <w:r w:rsidR="0088033E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88033E" w:rsidP="0088033E" w:rsidR="0088033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8033E" w:rsidP="0088033E" w:rsidR="0088033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88033E" w:rsidP="0088033E" w:rsidR="0088033E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88033E" w:rsidP="0088033E" w:rsidR="0088033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8033E" w:rsidP="0088033E" w:rsidR="0088033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8033E" w:rsidP="0088033E" w:rsidR="0088033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88033E" w:rsidP="0088033E" w:rsidR="0088033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88033E" w:rsidP="0088033E" w:rsidR="0088033E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Računovodstvo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s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uda  </w:t>
      </w:r>
    </w:p>
    <w:p w:rsidRDefault="0088033E" w:rsidP="0088033E" w:rsidR="0088033E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88033E" w:rsidP="0088033E" w:rsidR="0088033E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88033E" w:rsidP="008D2CDD" w:rsidR="00530A52">
      <w:pPr>
        <w:spacing w:lineRule="auto" w:line="240" w:after="0"/>
        <w:ind w:firstLine="708"/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sectPr w:rsidSect="00BE1154" w:rsidR="00530A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33E" w:rsidP="0088033E" w:rsidR="0088033E">
      <w:pPr>
        <w:spacing w:lineRule="auto" w:line="240" w:after="0"/>
      </w:pPr>
      <w:r>
        <w:separator/>
      </w:r>
    </w:p>
  </w:endnote>
  <w:endnote w:id="0" w:type="continuationSeparator">
    <w:p w:rsidRDefault="0088033E" w:rsidP="0088033E" w:rsidR="008803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33E" w:rsidP="0088033E" w:rsidR="0088033E">
      <w:pPr>
        <w:spacing w:lineRule="auto" w:line="240" w:after="0"/>
      </w:pPr>
      <w:r>
        <w:separator/>
      </w:r>
    </w:p>
  </w:footnote>
  <w:footnote w:id="0" w:type="continuationSeparator">
    <w:p w:rsidRDefault="0088033E" w:rsidP="0088033E" w:rsidR="008803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3C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CDD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3C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C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23CC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</w:t>
    </w:r>
    <w:r w:rsidR="0088033E">
      <w:t xml:space="preserve">  Poslovni broj 3. St-511/2017-13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3CC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88033E">
      <w:rPr>
        <w:rFonts w:cs="Times New Roman" w:eastAsia="Times New Roman" w:hAnsi="Times New Roman" w:ascii="Times New Roman"/>
        <w:sz w:val="24"/>
        <w:szCs w:val="24"/>
        <w:lang w:eastAsia="hr-HR"/>
      </w:rPr>
      <w:t>511/2017-13</w:t>
    </w:r>
  </w:p>
  <w:p w:rsidRDefault="008D2CDD" w:rsidR="00720FC2">
    <w:pPr>
      <w:pStyle w:val="Zaglavlje"/>
    </w:pPr>
  </w:p>
  <w:p w:rsidRDefault="008D2CDD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33E"/>
    <w:rsid w:val="0008530D"/>
    <w:rsid w:val="002C7497"/>
    <w:rsid w:val="004901DF"/>
    <w:rsid w:val="004D2225"/>
    <w:rsid w:val="004F23CC"/>
    <w:rsid w:val="00507780"/>
    <w:rsid w:val="0052527F"/>
    <w:rsid w:val="0078096A"/>
    <w:rsid w:val="0079293D"/>
    <w:rsid w:val="007A6417"/>
    <w:rsid w:val="008222BA"/>
    <w:rsid w:val="00836FCC"/>
    <w:rsid w:val="0088033E"/>
    <w:rsid w:val="008D2CDD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E83E47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033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8033E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8033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8803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33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033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033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33E"/>
  </w:style>
  <w:style w:styleId="Odlomakpopisa" w:type="paragraph">
    <w:name w:val="List Paragraph"/>
    <w:basedOn w:val="Normal"/>
    <w:uiPriority w:val="34"/>
    <w:qFormat/>
    <w:rsid w:val="008803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C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2CD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2CD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2CD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2CD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033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8033E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8033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8803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3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033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033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33E"/>
  </w:style>
  <w:style w:styleId="Odlomakpopisa" w:type="paragraph">
    <w:name w:val="List Paragraph"/>
    <w:basedOn w:val="Normal"/>
    <w:uiPriority w:val="34"/>
    <w:qFormat/>
    <w:rsid w:val="008803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C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2C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2C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2C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2C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St-511/2017-11</izvorni_sadrzaj>
    <derivirana_varijabla naziv="DomainObject.Oznaka_1">St-511/2017-11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LAUDA j.d.o.o. za usluge podvodnih radova</izvorni_sadrzaj>
    <derivirana_varijabla naziv="DomainObject.Predmet.ProtustrankaFormated_1">  PRO LAUDA j.d.o.o. za usluge podvodnih radova</derivirana_varijabla>
  </DomainObject.Predmet.ProtustrankaFormated>
  <DomainObject.Predmet.ProtustrankaFormatedOIB>
    <izvorni_sadrzaj>  PRO LAUDA j.d.o.o. za usluge podvodnih radova, OIB 37571789105</izvorni_sadrzaj>
    <derivirana_varijabla naziv="DomainObject.Predmet.ProtustrankaFormatedOIB_1">  PRO LAUDA j.d.o.o. za usluge podvodnih radova, OIB 37571789105</derivirana_varijabla>
  </DomainObject.Predmet.ProtustrankaFormatedOIB>
  <DomainObject.Predmet.ProtustrankaFormatedWithAdress>
    <izvorni_sadrzaj> PRO LAUDA j.d.o.o. za usluge podvodnih radova, Novogradiška ulica 3/E, 23000 Zadar</izvorni_sadrzaj>
    <derivirana_varijabla naziv="DomainObject.Predmet.ProtustrankaFormatedWithAdress_1"> PRO LAUDA j.d.o.o. za usluge podvodnih radova, Novogradiška ulica 3/E, 23000 Zadar</derivirana_varijabla>
  </DomainObject.Predmet.ProtustrankaFormatedWithAdress>
  <DomainObject.Predmet.ProtustrankaFormatedWithAdressOIB>
    <izvorni_sadrzaj> PRO LAUDA j.d.o.o. za usluge podvodnih radova, OIB 37571789105, Novogradiška ulica 3/E, 23000 Zadar</izvorni_sadrzaj>
    <derivirana_varijabla naziv="DomainObject.Predmet.ProtustrankaFormatedWithAdressOIB_1"> PRO LAUDA j.d.o.o. za usluge podvodnih radova, OIB 37571789105, Novogradiška ulica 3/E, 23000 Zadar</derivirana_varijabla>
  </DomainObject.Predmet.ProtustrankaFormatedWithAdressOIB>
  <DomainObject.Predmet.ProtustrankaWithAdress>
    <izvorni_sadrzaj>PRO LAUDA j.d.o.o. za usluge podvodnih radova Novogradiška ulica 3/E, 23000 Zadar</izvorni_sadrzaj>
    <derivirana_varijabla naziv="DomainObject.Predmet.ProtustrankaWithAdress_1">PRO LAUDA j.d.o.o. za usluge podvodnih radova Novogradiška ulica 3/E, 23000 Zadar</derivirana_varijabla>
  </DomainObject.Predmet.ProtustrankaWithAdress>
  <DomainObject.Predmet.ProtustrankaWithAdressOIB>
    <izvorni_sadrzaj>PRO LAUDA j.d.o.o. za usluge podvodnih radova, OIB 37571789105, Novogradiška ulica 3/E, 23000 Zadar</izvorni_sadrzaj>
    <derivirana_varijabla naziv="DomainObject.Predmet.ProtustrankaWithAdressOIB_1">PRO LAUDA j.d.o.o. za usluge podvodnih radova, OIB 37571789105, Novogradiška ulica 3/E, 23000 Zadar</derivirana_varijabla>
  </DomainObject.Predmet.ProtustrankaWithAdressOIB>
  <DomainObject.Predmet.ProtustrankaNazivFormated>
    <izvorni_sadrzaj>PRO LAUDA j.d.o.o. za usluge podvodnih radova</izvorni_sadrzaj>
    <derivirana_varijabla naziv="DomainObject.Predmet.ProtustrankaNazivFormated_1">PRO LAUDA j.d.o.o. za usluge podvodnih radova</derivirana_varijabla>
  </DomainObject.Predmet.ProtustrankaNazivFormated>
  <DomainObject.Predmet.ProtustrankaNazivFormatedOIB>
    <izvorni_sadrzaj>PRO LAUDA j.d.o.o. za usluge podvodnih radova, OIB 37571789105</izvorni_sadrzaj>
    <derivirana_varijabla naziv="DomainObject.Predmet.ProtustrankaNazivFormatedOIB_1">PRO LAUDA j.d.o.o. za usluge podvodnih radova, OIB 37571789105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Vujević</izvorni_sadrzaj>
    <derivirana_varijabla naziv="DomainObject.Predmet.StrankaFormated_1">  FINA; Marijan Vujević</derivirana_varijabla>
  </DomainObject.Predmet.StrankaFormated>
  <DomainObject.Predmet.StrankaFormatedOIB>
    <izvorni_sadrzaj>  FINA, OIB 85821130368; Marijan Vujević, OIB 93528305114</izvorni_sadrzaj>
    <derivirana_varijabla naziv="DomainObject.Predmet.StrankaFormatedOIB_1">  FINA, OIB 85821130368; Marijan Vujević, OIB 93528305114</derivirana_varijabla>
  </DomainObject.Predmet.StrankaFormatedOIB>
  <DomainObject.Predmet.StrankaFormatedWithAdress>
    <izvorni_sadrzaj> FINA; Marijan Vujević, Put Mlina 10, 23241 Dračevac Ninski</izvorni_sadrzaj>
    <derivirana_varijabla naziv="DomainObject.Predmet.StrankaFormatedWithAdress_1"> FINA; Marijan Vujević, Put Mlina 10, 23241 Dračevac Ninski</derivirana_varijabla>
  </DomainObject.Predmet.StrankaFormatedWithAdress>
  <DomainObject.Predmet.StrankaFormatedWithAdressOIB>
    <izvorni_sadrzaj> FINA, OIB 85821130368; Marijan Vujević, OIB 93528305114, Put Mlina 10, 23241 Dračevac Ninski</izvorni_sadrzaj>
    <derivirana_varijabla naziv="DomainObject.Predmet.StrankaFormatedWithAdressOIB_1"> FINA, OIB 85821130368; Marijan Vujević, OIB 93528305114, Put Mlina 10, 23241 Dračevac Ninski</derivirana_varijabla>
  </DomainObject.Predmet.StrankaFormatedWithAdressOIB>
  <DomainObject.Predmet.StrankaWithAdress>
    <izvorni_sadrzaj>FINA ,Marijan Vujević Put Mlina 10,23241 Dračevac Ninski</izvorni_sadrzaj>
    <derivirana_varijabla naziv="DomainObject.Predmet.StrankaWithAdress_1">FINA ,Marijan Vujević Put Mlina 10,23241 Dračevac Ninski</derivirana_varijabla>
  </DomainObject.Predmet.StrankaWithAdress>
  <DomainObject.Predmet.StrankaWithAdressOIB>
    <izvorni_sadrzaj>FINA, OIB 85821130368,Marijan Vujević, OIB 93528305114, Put Mlina 10,23241 Dračevac Ninski</izvorni_sadrzaj>
    <derivirana_varijabla naziv="DomainObject.Predmet.StrankaWithAdressOIB_1">FINA, OIB 85821130368,Marijan Vujević, OIB 93528305114, Put Mlina 10,23241 Dračevac Ninski</derivirana_varijabla>
  </DomainObject.Predmet.StrankaWithAdressOIB>
  <DomainObject.Predmet.StrankaNazivFormated>
    <izvorni_sadrzaj>FINA,Marijan Vujević</izvorni_sadrzaj>
    <derivirana_varijabla naziv="DomainObject.Predmet.StrankaNazivFormated_1">FINA,Marijan Vujević</derivirana_varijabla>
  </DomainObject.Predmet.StrankaNazivFormated>
  <DomainObject.Predmet.StrankaNazivFormatedOIB>
    <izvorni_sadrzaj>FINA, OIB 85821130368,Marijan Vujević, OIB 93528305114</izvorni_sadrzaj>
    <derivirana_varijabla naziv="DomainObject.Predmet.StrankaNazivFormatedOIB_1">FINA, OIB 85821130368,Marijan Vujević, OIB 93528305114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Marijan Vujević</item>
    </izvorni_sadrzaj>
    <derivirana_varijabla naziv="DomainObject.Predmet.StrankaListFormated_1">
      <item>FINA</item>
      <item>Marijan Vujević</item>
    </derivirana_varijabla>
  </DomainObject.Predmet.StrankaListFormated>
  <DomainObject.Predmet.StrankaListFormatedOIB>
    <izvorni_sadrzaj>
      <item>FINA, OIB 85821130368</item>
      <item>Marijan Vujević, OIB 93528305114</item>
    </izvorni_sadrzaj>
    <derivirana_varijabla naziv="DomainObject.Predmet.StrankaListFormatedOIB_1">
      <item>FINA, OIB 85821130368</item>
      <item>Marijan Vujević, OIB 93528305114</item>
    </derivirana_varijabla>
  </DomainObject.Predmet.StrankaListFormatedOIB>
  <DomainObject.Predmet.StrankaListFormatedWithAdress>
    <izvorni_sadrzaj>
      <item>FINA</item>
      <item>Marijan Vujević, Put Mlina 10, 23241 Dračevac Ninski</item>
    </izvorni_sadrzaj>
    <derivirana_varijabla naziv="DomainObject.Predmet.StrankaListFormatedWithAdress_1">
      <item>FINA</item>
      <item>Marijan Vujević, Put Mlina 10, 23241 Dračevac Ninski</item>
    </derivirana_varijabla>
  </DomainObject.Predmet.StrankaListFormatedWithAdress>
  <DomainObject.Predmet.StrankaListFormatedWithAdressOIB>
    <izvorni_sadrzaj>
      <item>FINA, OIB 85821130368</item>
      <item>Marijan Vujević, OIB 93528305114, Put Mlina 10, 23241 Dračevac Ninski</item>
    </izvorni_sadrzaj>
    <derivirana_varijabla naziv="DomainObject.Predmet.StrankaListFormatedWithAdressOIB_1">
      <item>FINA, OIB 85821130368</item>
      <item>Marijan Vujević, OIB 93528305114, Put Mlina 10, 23241 Dračevac Ninski</item>
    </derivirana_varijabla>
  </DomainObject.Predmet.StrankaListFormatedWithAdressOIB>
  <DomainObject.Predmet.StrankaListNazivFormated>
    <izvorni_sadrzaj>
      <item>FINA</item>
      <item>Marijan Vujević</item>
    </izvorni_sadrzaj>
    <derivirana_varijabla naziv="DomainObject.Predmet.StrankaListNazivFormated_1">
      <item>FINA</item>
      <item>Marijan Vujević</item>
    </derivirana_varijabla>
  </DomainObject.Predmet.StrankaListNazivFormated>
  <DomainObject.Predmet.StrankaListNazivFormatedOIB>
    <izvorni_sadrzaj>
      <item>FINA, OIB 85821130368</item>
      <item>Marijan Vujević, OIB 93528305114</item>
    </izvorni_sadrzaj>
    <derivirana_varijabla naziv="DomainObject.Predmet.StrankaListNazivFormatedOIB_1">
      <item>FINA, OIB 85821130368</item>
      <item>Marijan Vujević, OIB 93528305114</item>
    </derivirana_varijabla>
  </DomainObject.Predmet.StrankaListNazivFormatedOIB>
  <DomainObject.Predmet.ProtuStrankaListFormated>
    <izvorni_sadrzaj>
      <item>PRO LAUDA j.d.o.o. za usluge podvodnih radova</item>
    </izvorni_sadrzaj>
    <derivirana_varijabla naziv="DomainObject.Predmet.ProtuStrankaListFormated_1">
      <item>PRO LAUDA j.d.o.o. za usluge podvodnih radova</item>
    </derivirana_varijabla>
  </DomainObject.Predmet.ProtuStrankaListFormated>
  <DomainObject.Predmet.ProtuStrankaListFormatedOIB>
    <izvorni_sadrzaj>
      <item>PRO LAUDA j.d.o.o. za usluge podvodnih radova, OIB 37571789105</item>
    </izvorni_sadrzaj>
    <derivirana_varijabla naziv="DomainObject.Predmet.ProtuStrankaListFormatedOIB_1">
      <item>PRO LAUDA j.d.o.o. za usluge podvodnih radova, OIB 37571789105</item>
    </derivirana_varijabla>
  </DomainObject.Predmet.ProtuStrankaListFormatedOIB>
  <DomainObject.Predmet.ProtuStrankaListFormatedWithAdress>
    <izvorni_sadrzaj>
      <item>PRO LAUDA j.d.o.o. za usluge podvodnih radova, Novogradiška ulica 3/E, 23000 Zadar</item>
    </izvorni_sadrzaj>
    <derivirana_varijabla naziv="DomainObject.Predmet.ProtuStrankaListFormatedWithAdress_1">
      <item>PRO LAUDA j.d.o.o. za usluge podvodnih radova, Novogradiška ulica 3/E, 23000 Zadar</item>
    </derivirana_varijabla>
  </DomainObject.Predmet.ProtuStrankaListFormatedWithAdress>
  <DomainObject.Predmet.ProtuStrankaListFormatedWithAdressOIB>
    <izvorni_sadrzaj>
      <item>PRO LAUDA j.d.o.o. za usluge podvodnih radova, OIB 37571789105, Novogradiška ulica 3/E, 23000 Zadar</item>
    </izvorni_sadrzaj>
    <derivirana_varijabla naziv="DomainObject.Predmet.ProtuStrankaListFormatedWithAdressOIB_1">
      <item>PRO LAUDA j.d.o.o. za usluge podvodnih radova, OIB 37571789105, Novogradiška ulica 3/E, 23000 Zadar</item>
    </derivirana_varijabla>
  </DomainObject.Predmet.ProtuStrankaListFormatedWithAdressOIB>
  <DomainObject.Predmet.ProtuStrankaListNazivFormated>
    <izvorni_sadrzaj>
      <item>PRO LAUDA j.d.o.o. za usluge podvodnih radova</item>
    </izvorni_sadrzaj>
    <derivirana_varijabla naziv="DomainObject.Predmet.ProtuStrankaListNazivFormated_1">
      <item>PRO LAUDA j.d.o.o. za usluge podvodnih radova</item>
    </derivirana_varijabla>
  </DomainObject.Predmet.ProtuStrankaListNazivFormated>
  <DomainObject.Predmet.ProtuStrankaListNazivFormatedOIB>
    <izvorni_sadrzaj>
      <item>PRO LAUDA j.d.o.o. za usluge podvodnih radova, OIB 37571789105</item>
    </izvorni_sadrzaj>
    <derivirana_varijabla naziv="DomainObject.Predmet.ProtuStrankaListNazivFormatedOIB_1">
      <item>PRO LAUDA j.d.o.o. za usluge podvodnih radova, OIB 37571789105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St-511/2017-11</izvorni_sadrzaj>
    <derivirana_varijabla naziv="DomainObject.PoslovniBrojDokumenta_1">St-511/2017-11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 LAUDA j.d.o.o. za usluge podvodnih radova</izvorni_sadrzaj>
    <derivirana_varijabla naziv="DomainObject.Predmet.ProtustrankaIDrugi_1">PRO LAUDA j.d.o.o. za usluge podvodnih radova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 LAUDA j.d.o.o. za usluge podvodnih radova, OIB 37571789105, Novogradiška ulica 3/E, 23000 Zadar</izvorni_sadrzaj>
    <derivirana_varijabla naziv="DomainObject.Predmet.ProtustrankaIDrugiAdressOIB_1">PRO LAUDA j.d.o.o. za usluge podvodnih radova, OIB 37571789105, Novogradiška ulica 3/E,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LAUDA j.d.o.o. za usluge podvodnih radova</item>
      <item>FINA</item>
      <item>Marijan Vujević</item>
    </izvorni_sadrzaj>
    <derivirana_varijabla naziv="DomainObject.Predmet.SudioniciListNaziv_1">
      <item>PRO LAUDA j.d.o.o. za usluge podvodnih radova</item>
      <item>FINA</item>
      <item>Marijan Vujević</item>
    </derivirana_varijabla>
  </DomainObject.Predmet.SudioniciListNaziv>
  <DomainObject.Predmet.SudioniciListAdressOIB>
    <izvorni_sadrzaj>
      <item>PRO LAUDA j.d.o.o. za usluge podvodnih radova, OIB 37571789105, Novogradiška ulica 3/E,23000 Zadar</item>
      <item>FINA, OIB 85821130368</item>
      <item>Marijan Vujević, OIB 93528305114, Put Mlina 10,23241 Dračevac Ninski</item>
    </izvorni_sadrzaj>
    <derivirana_varijabla naziv="DomainObject.Predmet.SudioniciListAdressOIB_1">
      <item>PRO LAUDA j.d.o.o. za usluge podvodnih radova, OIB 37571789105, Novogradiška ulica 3/E,23000 Zadar</item>
      <item>FINA, OIB 85821130368</item>
      <item>Marijan Vujević, OIB 93528305114, Put Mlina 10,23241 Dračevac Ninski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37571789105</item>
      <item>, OIB 85821130368</item>
      <item>, OIB 93528305114</item>
    </izvorni_sadrzaj>
    <derivirana_varijabla naziv="DomainObject.Predmet.SudioniciListNazivOIB_1">
      <item>, OIB 37571789105</item>
      <item>, OIB 85821130368</item>
      <item>, OIB 93528305114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856</properties:Words>
  <properties:Characters>4662</properties:Characters>
  <properties:Lines>95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2018-05-04T11:28:00Z</dcterms:created>
  <dc:creator>Tina Grgas</dc:creator>
  <cp:lastModifiedBy>Nena Mužanović</cp:lastModifiedBy>
  <cp:lastPrinted>2018-05-04T12:30:00Z</cp:lastPrinted>
  <dcterms:modified xmlns:xsi="http://www.w3.org/2001/XMLSchema-instance" xsi:type="dcterms:W3CDTF">2018-05-04T12:30:00Z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St-511/2017-11 / Odluka - Rješenje (St-511-17)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